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7578" w14:paraId="775757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906A3">
        <w:t>747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6906A3">
        <w:t xml:space="preserve">SUSTAV NAPAJANJA NAVITER d.o.o. Zagreb, </w:t>
      </w:r>
      <w:proofErr w:type="spellStart"/>
      <w:r w:rsidR="006906A3">
        <w:t>Cerska</w:t>
      </w:r>
      <w:proofErr w:type="spellEnd"/>
      <w:r w:rsidR="006906A3">
        <w:t xml:space="preserve"> ulica 18 (OIB: 35455872442).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906A3">
        <w:t>26.110,51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5731"/>
    <w:rsid w:val="004D73D8"/>
    <w:rsid w:val="004E39DF"/>
    <w:rsid w:val="004E3C0C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74DFD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04EE7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52AA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St-747/2018</izvorni_sadrzaj>
    <derivirana_varijabla naziv="DomainObject.Predmet.OznakaBroj_1">St-747/2018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SUSTAV NAPAJANJA NAVITER d.o.o.</izvorni_sadrzaj>
    <derivirana_varijabla naziv="DomainObject.Predmet.ProtustrankaFormated_1">  SUSTAV NAPAJANJA NAVITER d.o.o.</derivirana_varijabla>
  </DomainObject.Predmet.ProtustrankaFormated>
  <DomainObject.Predmet.ProtustrankaFormatedOIB>
    <izvorni_sadrzaj>  SUSTAV NAPAJANJA NAVITER d.o.o., OIB 35455872442</izvorni_sadrzaj>
    <derivirana_varijabla naziv="DomainObject.Predmet.ProtustrankaFormatedOIB_1">  SUSTAV NAPAJANJA NAVITER d.o.o., OIB 35455872442</derivirana_varijabla>
  </DomainObject.Predmet.ProtustrankaFormatedOIB>
  <DomainObject.Predmet.ProtustrankaFormatedWithAdress>
    <izvorni_sadrzaj> SUSTAV NAPAJANJA NAVITER d.o.o., Cerska ulica 18, 10000 Zagreb</izvorni_sadrzaj>
    <derivirana_varijabla naziv="DomainObject.Predmet.ProtustrankaFormatedWithAdress_1"> SUSTAV NAPAJANJA NAVITER d.o.o., Cerska ulica 18, 10000 Zagreb</derivirana_varijabla>
  </DomainObject.Predmet.ProtustrankaFormatedWithAdress>
  <DomainObject.Predmet.ProtustrankaFormatedWithAdressOIB>
    <izvorni_sadrzaj> SUSTAV NAPAJANJA NAVITER d.o.o., OIB 35455872442, Cerska ulica 18, 10000 Zagreb</izvorni_sadrzaj>
    <derivirana_varijabla naziv="DomainObject.Predmet.ProtustrankaFormatedWithAdressOIB_1"> SUSTAV NAPAJANJA NAVITER d.o.o., OIB 35455872442, Cerska ulica 18, 10000 Zagreb</derivirana_varijabla>
  </DomainObject.Predmet.ProtustrankaFormatedWithAdressOIB>
  <DomainObject.Predmet.ProtustrankaWithAdress>
    <izvorni_sadrzaj>SUSTAV NAPAJANJA NAVITER d.o.o. Cerska ulica 18, 10000 Zagreb</izvorni_sadrzaj>
    <derivirana_varijabla naziv="DomainObject.Predmet.ProtustrankaWithAdress_1">SUSTAV NAPAJANJA NAVITER d.o.o. Cerska ulica 18, 10000 Zagreb</derivirana_varijabla>
  </DomainObject.Predmet.ProtustrankaWithAdress>
  <DomainObject.Predmet.ProtustrankaWithAdressOIB>
    <izvorni_sadrzaj>SUSTAV NAPAJANJA NAVITER d.o.o., OIB 35455872442, Cerska ulica 18, 10000 Zagreb</izvorni_sadrzaj>
    <derivirana_varijabla naziv="DomainObject.Predmet.ProtustrankaWithAdressOIB_1">SUSTAV NAPAJANJA NAVITER d.o.o., OIB 35455872442, Cerska ulica 18, 10000 Zagreb</derivirana_varijabla>
  </DomainObject.Predmet.ProtustrankaWithAdressOIB>
  <DomainObject.Predmet.ProtustrankaNazivFormated>
    <izvorni_sadrzaj>SUSTAV NAPAJANJA NAVITER d.o.o.</izvorni_sadrzaj>
    <derivirana_varijabla naziv="DomainObject.Predmet.ProtustrankaNazivFormated_1">SUSTAV NAPAJANJA NAVITER d.o.o.</derivirana_varijabla>
  </DomainObject.Predmet.ProtustrankaNazivFormated>
  <DomainObject.Predmet.ProtustrankaNazivFormatedOIB>
    <izvorni_sadrzaj>SUSTAV NAPAJANJA NAVITER d.o.o., OIB 35455872442</izvorni_sadrzaj>
    <derivirana_varijabla naziv="DomainObject.Predmet.ProtustrankaNazivFormatedOIB_1">SUSTAV NAPAJANJA NAVITER d.o.o., OIB 35455872442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SUSTAV NAPAJANJA NAVITER d.o.o.</item>
    </izvorni_sadrzaj>
    <derivirana_varijabla naziv="DomainObject.Predmet.ProtuStrankaListFormated_1">
      <item>SUSTAV NAPAJANJA NAVITER d.o.o.</item>
    </derivirana_varijabla>
  </DomainObject.Predmet.ProtuStrankaListFormated>
  <DomainObject.Predmet.ProtuStrankaListFormatedOIB>
    <izvorni_sadrzaj>
      <item>SUSTAV NAPAJANJA NAVITER d.o.o., OIB 35455872442</item>
    </izvorni_sadrzaj>
    <derivirana_varijabla naziv="DomainObject.Predmet.ProtuStrankaListFormatedOIB_1">
      <item>SUSTAV NAPAJANJA NAVITER d.o.o., OIB 35455872442</item>
    </derivirana_varijabla>
  </DomainObject.Predmet.ProtuStrankaListFormatedOIB>
  <DomainObject.Predmet.ProtuStrankaListFormatedWithAdress>
    <izvorni_sadrzaj>
      <item>SUSTAV NAPAJANJA NAVITER d.o.o., Cerska ulica 18, 10000 Zagreb</item>
    </izvorni_sadrzaj>
    <derivirana_varijabla naziv="DomainObject.Predmet.ProtuStrankaListFormatedWithAdress_1">
      <item>SUSTAV NAPAJANJA NAVITER d.o.o., Cerska ulica 18, 10000 Zagreb</item>
    </derivirana_varijabla>
  </DomainObject.Predmet.ProtuStrankaListFormatedWithAdress>
  <DomainObject.Predmet.ProtuStrankaListFormatedWithAdressOIB>
    <izvorni_sadrzaj>
      <item>SUSTAV NAPAJANJA NAVITER d.o.o., OIB 35455872442, Cerska ulica 18, 10000 Zagreb</item>
    </izvorni_sadrzaj>
    <derivirana_varijabla naziv="DomainObject.Predmet.ProtuStrankaListFormatedWithAdressOIB_1">
      <item>SUSTAV NAPAJANJA NAVITER d.o.o., OIB 35455872442, Cerska ulica 18, 10000 Zagreb</item>
    </derivirana_varijabla>
  </DomainObject.Predmet.ProtuStrankaListFormatedWithAdressOIB>
  <DomainObject.Predmet.ProtuStrankaListNazivFormated>
    <izvorni_sadrzaj>
      <item>SUSTAV NAPAJANJA NAVITER d.o.o.</item>
    </izvorni_sadrzaj>
    <derivirana_varijabla naziv="DomainObject.Predmet.ProtuStrankaListNazivFormated_1">
      <item>SUSTAV NAPAJANJA NAVITER d.o.o.</item>
    </derivirana_varijabla>
  </DomainObject.Predmet.ProtuStrankaListNazivFormated>
  <DomainObject.Predmet.ProtuStrankaListNazivFormatedOIB>
    <izvorni_sadrzaj>
      <item>SUSTAV NAPAJANJA NAVITER d.o.o., OIB 35455872442</item>
    </izvorni_sadrzaj>
    <derivirana_varijabla naziv="DomainObject.Predmet.ProtuStrankaListNazivFormatedOIB_1">
      <item>SUSTAV NAPAJANJA NAVITER d.o.o., OIB 35455872442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SUSTAV NAPAJANJA NAVITER d.o.o.</izvorni_sadrzaj>
    <derivirana_varijabla naziv="DomainObject.Predmet.ProtustrankaIDrugi_1">SUSTAV NAPAJANJA NAVITER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SUSTAV NAPAJANJA NAVITER d.o.o., OIB 35455872442, Cerska ulica 18, 10000 Zagreb</izvorni_sadrzaj>
    <derivirana_varijabla naziv="DomainObject.Predmet.ProtustrankaIDrugiAdressOIB_1">SUSTAV NAPAJANJA NAVITER d.o.o., OIB 35455872442, Cerska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SUSTAV NAPAJANJA NAVITER d.o.o.</item>
    </izvorni_sadrzaj>
    <derivirana_varijabla naziv="DomainObject.Predmet.SudioniciListNaziv_1">
      <item>FINA Regionalni centar Zagreb</item>
      <item>SUSTAV NAPAJANJA NAVITER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SUSTAV NAPAJANJA NAVITER d.o.o., OIB 35455872442, Cerska ulica 18,10000 Zagreb</item>
    </izvorni_sadrzaj>
    <derivirana_varijabla naziv="DomainObject.Predmet.SudioniciListAdressOIB_1">
      <item>FINA Regionalni centar Zagreb, OIB 85821130368, Trg svibanjskih žrtava 1995. 1,10000 Zagreb</item>
      <item>SUSTAV NAPAJANJA NAVITER d.o.o., OIB 35455872442, Cerska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35455872442</item>
    </izvorni_sadrzaj>
    <derivirana_varijabla naziv="DomainObject.Predmet.SudioniciListNazivOIB_1">
      <item>, OIB 85821130368</item>
      <item>, OIB 35455872442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B4FE6-13EA-4445-A331-88B8C3924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2018-05-14T11:27:00Z</dcterms:created>
  <dc:creator>ilukac</dc:creator>
  <cp:lastModifiedBy>Marina Radaković</cp:lastModifiedBy>
  <cp:lastPrinted>2018-05-15T07:52:00Z</cp:lastPrinted>
  <dcterms:modified xmlns:xsi="http://www.w3.org/2001/XMLSchema-instance" xsi:type="dcterms:W3CDTF">2018-05-15T07:52:00Z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(st-747-2018.docx)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