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9e8" w14:paraId="dd919e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6588B">
        <w:rPr>
          <w:color w:themeColor="text1" w:val="000000"/>
        </w:rPr>
        <w:t>MATAN TRGOVINA d.o.o., OIB: 05005307914, Glavina Donja, Glavina Donja 277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5C2B13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6588B">
        <w:rPr>
          <w:color w:themeColor="text1" w:val="000000"/>
        </w:rPr>
        <w:t>MATAN TRGOVINA d.o.o., OIB: 05005307914, Glavina Donja, Glavina Donja 277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A6588B">
        <w:rPr>
          <w:color w:themeColor="text1" w:val="000000"/>
        </w:rPr>
        <w:t>4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6588B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A6588B">
        <w:rPr>
          <w:color w:themeColor="text1" w:val="000000"/>
        </w:rPr>
        <w:t>821</w:t>
      </w:r>
      <w:r w:rsidR="00FE54DB">
        <w:rPr>
          <w:color w:themeColor="text1" w:val="000000"/>
        </w:rPr>
        <w:t>,</w:t>
      </w:r>
      <w:r w:rsidR="00A6588B">
        <w:rPr>
          <w:color w:themeColor="text1" w:val="000000"/>
        </w:rPr>
        <w:t>16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5C2B13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A6588B">
      <w:rPr>
        <w:color w:themeColor="text1" w:val="000000"/>
      </w:rPr>
      <w:t>48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D4C9D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2B13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85A12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 TRGOVINA d.o.o. za trgovinu i usluge</izvorni_sadrzaj>
    <derivirana_varijabla naziv="DomainObject.Predmet.ProtustrankaFormated_1">  MATAN TRGOVINA d.o.o. za trgovinu i usluge</derivirana_varijabla>
  </DomainObject.Predmet.ProtustrankaFormated>
  <DomainObject.Predmet.ProtustrankaFormatedOIB>
    <izvorni_sadrzaj>  MATAN TRGOVINA d.o.o. za trgovinu i usluge, OIB 05005307914</izvorni_sadrzaj>
    <derivirana_varijabla naziv="DomainObject.Predmet.ProtustrankaFormatedOIB_1">  MATAN TRGOVINA d.o.o. za trgovinu i usluge, OIB 05005307914</derivirana_varijabla>
  </DomainObject.Predmet.ProtustrankaFormatedOIB>
  <DomainObject.Predmet.ProtustrankaFormatedWithAdress>
    <izvorni_sadrzaj> MATAN TRGOVINA d.o.o. za trgovinu i usluge, Glavina Donja 277, 21260 Glavina Donja</izvorni_sadrzaj>
    <derivirana_varijabla naziv="DomainObject.Predmet.ProtustrankaFormatedWithAdress_1"> MATAN TRGOVINA d.o.o. za trgovinu i usluge, Glavina Donja 277, 21260 Glavina Donja</derivirana_varijabla>
  </DomainObject.Predmet.ProtustrankaFormatedWithAdress>
  <DomainObject.Predmet.ProtustrankaFormatedWithAdressOIB>
    <izvorni_sadrzaj> MATAN TRGOVINA d.o.o. za trgovinu i usluge, OIB 05005307914, Glavina Donja 277, 21260 Glavina Donja</izvorni_sadrzaj>
    <derivirana_varijabla naziv="DomainObject.Predmet.ProtustrankaFormatedWithAdressOIB_1"> MATAN TRGOVINA d.o.o. za trgovinu i usluge, OIB 05005307914, Glavina Donja 277, 21260 Glavina Donja</derivirana_varijabla>
  </DomainObject.Predmet.ProtustrankaFormatedWithAdressOIB>
  <DomainObject.Predmet.ProtustrankaWithAdress>
    <izvorni_sadrzaj>MATAN TRGOVINA d.o.o. za trgovinu i usluge Glavina Donja 277, 21260 Glavina Donja</izvorni_sadrzaj>
    <derivirana_varijabla naziv="DomainObject.Predmet.ProtustrankaWithAdress_1">MATAN TRGOVINA d.o.o. za trgovinu i usluge Glavina Donja 277, 21260 Glavina Donja</derivirana_varijabla>
  </DomainObject.Predmet.ProtustrankaWithAdress>
  <DomainObject.Predmet.ProtustrankaWithAdressOIB>
    <izvorni_sadrzaj>MATAN TRGOVINA d.o.o. za trgovinu i usluge, OIB 05005307914, Glavina Donja 277, 21260 Glavina Donja</izvorni_sadrzaj>
    <derivirana_varijabla naziv="DomainObject.Predmet.ProtustrankaWithAdressOIB_1">MATAN TRGOVINA d.o.o. za trgovinu i usluge, OIB 05005307914, Glavina Donja 277, 21260 Glavina Donja</derivirana_varijabla>
  </DomainObject.Predmet.ProtustrankaWithAdressOIB>
  <DomainObject.Predmet.ProtustrankaNazivFormated>
    <izvorni_sadrzaj>MATAN TRGOVINA d.o.o. za trgovinu i usluge</izvorni_sadrzaj>
    <derivirana_varijabla naziv="DomainObject.Predmet.ProtustrankaNazivFormated_1">MATAN TRGOVINA d.o.o. za trgovinu i usluge</derivirana_varijabla>
  </DomainObject.Predmet.ProtustrankaNazivFormated>
  <DomainObject.Predmet.ProtustrankaNazivFormatedOIB>
    <izvorni_sadrzaj>MATAN TRGOVINA d.o.o. za trgovinu i usluge, OIB 05005307914</izvorni_sadrzaj>
    <derivirana_varijabla naziv="DomainObject.Predmet.ProtustrankaNazivFormatedOIB_1">MATAN TRGOVINA d.o.o. za trgovinu i usluge, OIB 05005307914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MATAN TRGOVINA d.o.o. za trgovinu i usluge</item>
    </izvorni_sadrzaj>
    <derivirana_varijabla naziv="DomainObject.Predmet.ProtuStrankaListFormated_1">
      <item>MATAN TRGOVINA d.o.o. za trgovinu i usluge</item>
    </derivirana_varijabla>
  </DomainObject.Predmet.ProtuStrankaListFormated>
  <DomainObject.Predmet.ProtuStrankaListFormatedOIB>
    <izvorni_sadrzaj>
      <item>MATAN TRGOVINA d.o.o. za trgovinu i usluge, OIB 05005307914</item>
    </izvorni_sadrzaj>
    <derivirana_varijabla naziv="DomainObject.Predmet.ProtuStrankaListFormatedOIB_1">
      <item>MATAN TRGOVINA d.o.o. za trgovinu i usluge, OIB 05005307914</item>
    </derivirana_varijabla>
  </DomainObject.Predmet.ProtuStrankaListFormatedOIB>
  <DomainObject.Predmet.ProtuStrankaListFormatedWithAdress>
    <izvorni_sadrzaj>
      <item>MATAN TRGOVINA d.o.o. za trgovinu i usluge, Glavina Donja 277, 21260 Glavina Donja</item>
    </izvorni_sadrzaj>
    <derivirana_varijabla naziv="DomainObject.Predmet.ProtuStrankaListFormatedWithAdress_1">
      <item>MATAN TRGOVINA d.o.o. za trgovinu i usluge, Glavina Donja 277, 21260 Glavina Donja</item>
    </derivirana_varijabla>
  </DomainObject.Predmet.ProtuStrankaListFormatedWithAdress>
  <DomainObject.Predmet.ProtuStrankaListFormatedWithAdressOIB>
    <izvorni_sadrzaj>
      <item>MATAN TRGOVINA d.o.o. za trgovinu i usluge, OIB 05005307914, Glavina Donja 277, 21260 Glavina Donja</item>
    </izvorni_sadrzaj>
    <derivirana_varijabla naziv="DomainObject.Predmet.ProtuStrankaListFormatedWithAdressOIB_1">
      <item>MATAN TRGOVINA d.o.o. za trgovinu i usluge, OIB 05005307914, Glavina Donja 277, 21260 Glavina Donja</item>
    </derivirana_varijabla>
  </DomainObject.Predmet.ProtuStrankaListFormatedWithAdressOIB>
  <DomainObject.Predmet.ProtuStrankaListNazivFormated>
    <izvorni_sadrzaj>
      <item>MATAN TRGOVINA d.o.o. za trgovinu i usluge</item>
    </izvorni_sadrzaj>
    <derivirana_varijabla naziv="DomainObject.Predmet.ProtuStrankaListNazivFormated_1">
      <item>MATAN TRGOVINA d.o.o. za trgovinu i usluge</item>
    </derivirana_varijabla>
  </DomainObject.Predmet.ProtuStrankaListNazivFormated>
  <DomainObject.Predmet.ProtuStrankaListNazivFormatedOIB>
    <izvorni_sadrzaj>
      <item>MATAN TRGOVINA d.o.o. za trgovinu i usluge, OIB 05005307914</item>
    </izvorni_sadrzaj>
    <derivirana_varijabla naziv="DomainObject.Predmet.ProtuStrankaListNazivFormatedOIB_1">
      <item>MATAN TRGOVINA d.o.o. za trgovinu i usluge, OIB 05005307914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MATAN TRGOVINA d.o.o. za trgovinu i usluge</izvorni_sadrzaj>
    <derivirana_varijabla naziv="DomainObject.Predmet.ProtustrankaIDrugi_1">MATAN TRGOVINA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MATAN TRGOVINA d.o.o. za trgovinu i usluge, OIB 05005307914, Glavina Donja 277, 21260 Glavina Donja</izvorni_sadrzaj>
    <derivirana_varijabla naziv="DomainObject.Predmet.ProtustrankaIDrugiAdressOIB_1">MATAN TRGOVINA d.o.o. za trgovinu i usluge, OIB 05005307914, Glavina Donja 277,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MATAN TRGOVINA d.o.o. za trgovinu i usluge</item>
      <item>FINANCIJSKA AGENCIJA, RC SPLIT</item>
    </izvorni_sadrzaj>
    <derivirana_varijabla naziv="DomainObject.Predmet.SudioniciListNaziv_1">
      <item>MATAN TRGOVINA d.o.o. za trgovinu i usluge</item>
      <item>FINANCIJSKA AGENCIJA, RC SPLIT</item>
    </derivirana_varijabla>
  </DomainObject.Predmet.SudioniciListNaziv>
  <DomainObject.Predmet.SudioniciListAdressOIB>
    <izvorni_sadrzaj>
      <item>MATAN TRGOVINA d.o.o. za trgovinu i usluge, OIB 05005307914, Glavina Donja 277,21260 Glavina Donja</item>
      <item>FINANCIJSKA AGENCIJA, RC SPLIT, OIB 85821130368, Mažuranićevo šetalište 24 b,21000 Split</item>
    </izvorni_sadrzaj>
    <derivirana_varijabla naziv="DomainObject.Predmet.SudioniciListAdressOIB_1">
      <item>MATAN TRGOVINA d.o.o. za trgovinu i usluge, OIB 05005307914, Glavina Donja 277,21260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05005307914</item>
      <item>, OIB 85821130368</item>
    </izvorni_sadrzaj>
    <derivirana_varijabla naziv="DomainObject.Predmet.SudioniciListNazivOIB_1">
      <item>, OIB 05005307914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1771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2017-10-18T06:09:00Z</cp:lastPrinted>
  <dcterms:modified xmlns:xsi="http://www.w3.org/2001/XMLSchema-instance" xsi:type="dcterms:W3CDTF">2017-10-18T11:15:00Z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