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b890" w14:paraId="fc3b890" w:rsidRDefault="00DD2365" w:rsidP="00A27295" w:rsidR="004B741D">
      <w:pPr>
        <w:jc w:val="right"/>
        <w15:collapsed w:val="false"/>
      </w:pPr>
      <w:r>
        <w:t>Broj: St-</w:t>
      </w:r>
      <w:r w:rsidR="006431A9">
        <w:t>1864/16-8</w:t>
      </w:r>
    </w:p>
    <w:p w:rsidRDefault="00A27295" w:rsidP="00A27295" w:rsidR="00A27295">
      <w:r>
        <w:rPr>
          <w:rStyle w:val="Naglaeno"/>
        </w:rPr>
        <w:t xml:space="preserve">             </w:t>
      </w:r>
      <w:r w:rsidR="00A0041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431A9">
      <w:pPr>
        <w:jc w:val="center"/>
      </w:pPr>
      <w:r w:rsidRPr="006431A9">
        <w:t>R E P U B L I K A  H R V A T S K A</w:t>
      </w:r>
    </w:p>
    <w:p w:rsidRDefault="00451DD6" w:rsidP="00451DD6" w:rsidR="00451DD6" w:rsidRPr="006431A9">
      <w:pPr>
        <w:jc w:val="center"/>
      </w:pPr>
    </w:p>
    <w:p w:rsidRDefault="005E5D90" w:rsidP="0001202A" w:rsidR="004B741D" w:rsidRPr="006431A9">
      <w:pPr>
        <w:jc w:val="center"/>
      </w:pPr>
      <w:r w:rsidRPr="006431A9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</w:t>
      </w:r>
      <w:r w:rsidR="009A1E35">
        <w:t xml:space="preserve"> dužnik</w:t>
      </w:r>
      <w:r w:rsidR="006431A9">
        <w:t>a</w:t>
      </w:r>
      <w:r w:rsidR="009A1E35">
        <w:t xml:space="preserve"> </w:t>
      </w:r>
      <w:r w:rsidR="006431A9">
        <w:rPr>
          <w:b/>
          <w:bCs/>
          <w:kern w:val="36"/>
          <w:lang w:eastAsia="en-US"/>
        </w:rPr>
        <w:t xml:space="preserve">KANAL 031 d.o.o., Višnjevac, </w:t>
      </w:r>
      <w:proofErr w:type="spellStart"/>
      <w:r w:rsidR="006431A9">
        <w:rPr>
          <w:b/>
          <w:bCs/>
          <w:kern w:val="36"/>
          <w:lang w:eastAsia="en-US"/>
        </w:rPr>
        <w:t>A.Starčevića</w:t>
      </w:r>
      <w:proofErr w:type="spellEnd"/>
      <w:r w:rsidR="006431A9">
        <w:rPr>
          <w:b/>
          <w:bCs/>
          <w:kern w:val="36"/>
          <w:lang w:eastAsia="en-US"/>
        </w:rPr>
        <w:t xml:space="preserve"> 64, OIB: 25282618350, MBS: 030085417</w:t>
      </w:r>
      <w:r w:rsidR="0072710A">
        <w:t xml:space="preserve">, </w:t>
      </w:r>
      <w:r w:rsidR="003B4C28">
        <w:t xml:space="preserve">dana </w:t>
      </w:r>
      <w:r w:rsidR="006431A9">
        <w:t>14. listopada</w:t>
      </w:r>
      <w:r w:rsidR="002A6867">
        <w:t xml:space="preserve"> 2016.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6431A9">
      <w:pPr>
        <w:jc w:val="center"/>
      </w:pPr>
      <w:r w:rsidRPr="006431A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6431A9">
        <w:t xml:space="preserve">Oto </w:t>
      </w:r>
      <w:proofErr w:type="spellStart"/>
      <w:r w:rsidR="006431A9">
        <w:t>Živčić</w:t>
      </w:r>
      <w:proofErr w:type="spellEnd"/>
      <w:r w:rsidR="006431A9">
        <w:t xml:space="preserve"> iz Višnjevca, A. Starčevića 64, OIB: 78659337055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6431A9">
        <w:rPr>
          <w:b/>
          <w:bCs/>
          <w:kern w:val="36"/>
          <w:lang w:eastAsia="en-US"/>
        </w:rPr>
        <w:t>KANAL 031 d.o.o., Višnjevac, A. Starčevića 64, OIB: 25282618350, MBS: 030085417</w:t>
      </w:r>
      <w:r w:rsidR="006431A9"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6431A9">
        <w:t xml:space="preserve">Oto </w:t>
      </w:r>
      <w:proofErr w:type="spellStart"/>
      <w:r w:rsidR="006431A9">
        <w:t>Živčić</w:t>
      </w:r>
      <w:proofErr w:type="spellEnd"/>
      <w:r w:rsidR="006431A9">
        <w:t xml:space="preserve"> iz Višnjevca, A. Starčevića 64, OIB: 78659337055 </w:t>
      </w:r>
      <w:r w:rsidR="006431A9">
        <w:rPr>
          <w:b/>
        </w:rPr>
        <w:t>ne postupi po pozivu suda</w:t>
      </w:r>
      <w:r>
        <w:t xml:space="preserve">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431A9">
        <w:t>14. listopada</w:t>
      </w:r>
      <w:r w:rsidR="002A686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02E1C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6431A9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>. dužnika</w:t>
      </w:r>
      <w:r w:rsidR="006431A9">
        <w:t xml:space="preserve"> Oto </w:t>
      </w:r>
      <w:proofErr w:type="spellStart"/>
      <w:r w:rsidR="006431A9">
        <w:t>Živčić</w:t>
      </w:r>
      <w:proofErr w:type="spellEnd"/>
      <w:r w:rsidR="006431A9">
        <w:t xml:space="preserve"> iz Višnjevca, A. Starčevića 64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 xml:space="preserve"> </w:t>
      </w:r>
      <w:r w:rsidR="00F81165">
        <w:t>e-</w:t>
      </w:r>
      <w:r w:rsidR="00470B34">
        <w:t>oglasna ploča</w:t>
      </w:r>
      <w:r w:rsidR="009A1E35">
        <w:t xml:space="preserve"> uz prijedlog</w:t>
      </w:r>
    </w:p>
    <w:p w:rsidRDefault="006431A9" w:rsidP="00470B34" w:rsidR="00470B34">
      <w:pPr>
        <w:numPr>
          <w:ilvl w:val="0"/>
          <w:numId w:val="6"/>
        </w:numPr>
        <w:jc w:val="both"/>
      </w:pPr>
      <w:r>
        <w:t>K-14.11.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6431A9" w:rsidR="00E9392A">
      <w:pPr>
        <w:pStyle w:val="Tijeloteksta"/>
        <w:ind w:firstLine="708"/>
        <w:jc w:val="left"/>
      </w:pPr>
    </w:p>
    <w:p w:rsidRDefault="00202E1C" w:rsidP="00960C63" w:rsidR="00202E1C">
      <w:pPr>
        <w:pStyle w:val="Tijeloteksta"/>
        <w:jc w:val="left"/>
      </w:pPr>
    </w:p>
    <w:p w:rsidRDefault="00202E1C" w:rsidP="00960C63" w:rsidR="00202E1C">
      <w:pPr>
        <w:pStyle w:val="Tijeloteksta"/>
        <w:jc w:val="left"/>
      </w:pPr>
    </w:p>
    <w:p w:rsidRDefault="00202E1C" w:rsidP="00A0041F" w:rsidR="00202E1C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331381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603" w:rsidR="00B34603">
      <w:r>
        <w:separator/>
      </w:r>
    </w:p>
  </w:endnote>
  <w:endnote w:id="0" w:type="continuationSeparator">
    <w:p w:rsidRDefault="00B34603" w:rsidR="00B34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603" w:rsidR="00B34603">
      <w:r>
        <w:separator/>
      </w:r>
    </w:p>
  </w:footnote>
  <w:footnote w:id="0" w:type="continuationSeparator">
    <w:p w:rsidRDefault="00B34603" w:rsidR="00B34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138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31381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E5065"/>
    <w:rsid w:val="00500BBD"/>
    <w:rsid w:val="0055624C"/>
    <w:rsid w:val="00572B31"/>
    <w:rsid w:val="005B403D"/>
    <w:rsid w:val="005E5D90"/>
    <w:rsid w:val="00607E75"/>
    <w:rsid w:val="006139EC"/>
    <w:rsid w:val="006235FB"/>
    <w:rsid w:val="006431A9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34603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2B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2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2B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2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B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KANAL 031 d.o.o. za proizvodnju i emitiranje televizijskog programa i ostale usluge</izvorni_sadrzaj>
    <derivirana_varijabla naziv="DomainObject.Predmet.StrankaFormated_1">  KANAL 031 d.o.o. za proizvodnju i emitiranje televizijskog programa i ostale usluge</derivirana_varijabla>
  </DomainObject.Predmet.StrankaFormated>
  <DomainObject.Predmet.StrankaFormatedOIB>
    <izvorni_sadrzaj>  KANAL 031 d.o.o. za proizvodnju i emitiranje televizijskog programa i ostale usluge, OIB 25282618350</izvorni_sadrzaj>
    <derivirana_varijabla naziv="DomainObject.Predmet.StrankaFormatedOIB_1">  KANAL 031 d.o.o. za proizvodnju i emitiranje televizijskog programa i ostale usluge, OIB 25282618350</derivirana_varijabla>
  </DomainObject.Predmet.StrankaFormatedOIB>
  <DomainObject.Predmet.StrankaFormatedWithAdress>
    <izvorni_sadrzaj> KANAL 031 d.o.o. za proizvodnju i emitiranje televizijskog programa i ostale usluge, A.Starčevića 64, 31220 Višnjevac</izvorni_sadrzaj>
    <derivirana_varijabla naziv="DomainObject.Predmet.StrankaFormatedWithAdress_1"> KANAL 031 d.o.o. za proizvodnju i emitiranje televizijskog programa i ostale usluge, A.Starčevića 64, 31220 Višnjevac</derivirana_varijabla>
  </DomainObject.Predmet.StrankaFormatedWithAdress>
  <DomainObject.Predmet.StrankaFormatedWithAdressOIB>
    <izvorni_sadrzaj> KANAL 031 d.o.o. za proizvodnju i emitiranje televizijskog programa i ostale usluge, OIB 25282618350, A.Starčevića 64, 31220 Višnjevac</izvorni_sadrzaj>
    <derivirana_varijabla naziv="DomainObject.Predmet.StrankaFormatedWithAdressOIB_1"> KANAL 031 d.o.o. za proizvodnju i emitiranje televizijskog programa i ostale usluge, OIB 25282618350, A.Starčevića 64, 31220 Višnjevac</derivirana_varijabla>
  </DomainObject.Predmet.StrankaFormatedWithAdressOIB>
  <DomainObject.Predmet.StrankaWithAdress>
    <izvorni_sadrzaj>KANAL 031 d.o.o. za proizvodnju i emitiranje televizijskog programa i ostale usluge A.Starčevića 64,31220 Višnjevac</izvorni_sadrzaj>
    <derivirana_varijabla naziv="DomainObject.Predmet.StrankaWithAdress_1">KANAL 031 d.o.o. za proizvodnju i emitiranje televizijskog programa i ostale usluge A.Starčevića 64,31220 Višnjevac</derivirana_varijabla>
  </DomainObject.Predmet.StrankaWithAdress>
  <DomainObject.Predmet.StrankaWithAdressOIB>
    <izvorni_sadrzaj>KANAL 031 d.o.o. za proizvodnju i emitiranje televizijskog programa i ostale usluge, OIB 25282618350, A.Starčevića 64,31220 Višnjevac</izvorni_sadrzaj>
    <derivirana_varijabla naziv="DomainObject.Predmet.StrankaWithAdressOIB_1">KANAL 031 d.o.o. za proizvodnju i emitiranje televizijskog programa i ostale usluge, OIB 25282618350, A.Starčevića 64,31220 Višnjevac</derivirana_varijabla>
  </DomainObject.Predmet.StrankaWithAdressOIB>
  <DomainObject.Predmet.StrankaNazivFormated>
    <izvorni_sadrzaj>KANAL 031 d.o.o. za proizvodnju i emitiranje televizijskog programa i ostale usluge</izvorni_sadrzaj>
    <derivirana_varijabla naziv="DomainObject.Predmet.StrankaNazivFormated_1">KANAL 031 d.o.o. za proizvodnju i emitiranje televizijskog programa i ostale usluge</derivirana_varijabla>
  </DomainObject.Predmet.StrankaNazivFormated>
  <DomainObject.Predmet.StrankaNazivFormatedOIB>
    <izvorni_sadrzaj>KANAL 031 d.o.o. za proizvodnju i emitiranje televizijskog programa i ostale usluge, OIB 25282618350</izvorni_sadrzaj>
    <derivirana_varijabla naziv="DomainObject.Predmet.StrankaNazivFormatedOIB_1">KANAL 031 d.o.o. za proizvodnju i emitiranje televizijskog programa i ostale usluge, OIB 25282618350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KANAL 031 d.o.o. za proizvodnju i emitiranje televizijskog programa i ostale usluge</item>
    </izvorni_sadrzaj>
    <derivirana_varijabla naziv="DomainObject.Predmet.StrankaListFormated_1">
      <item>KANAL 031 d.o.o. za proizvodnju i emitiranje televizijskog programa i ostale usluge</item>
    </derivirana_varijabla>
  </DomainObject.Predmet.StrankaListFormated>
  <DomainObject.Predmet.StrankaListFormatedOIB>
    <izvorni_sadrzaj>
      <item>KANAL 031 d.o.o. za proizvodnju i emitiranje televizijskog programa i ostale usluge, OIB 25282618350</item>
    </izvorni_sadrzaj>
    <derivirana_varijabla naziv="DomainObject.Predmet.StrankaListFormatedOIB_1">
      <item>KANAL 031 d.o.o. za proizvodnju i emitiranje televizijskog programa i ostale usluge, OIB 25282618350</item>
    </derivirana_varijabla>
  </DomainObject.Predmet.StrankaListFormatedOIB>
  <DomainObject.Predmet.StrankaListFormatedWithAdress>
    <izvorni_sadrzaj>
      <item>KANAL 031 d.o.o. za proizvodnju i emitiranje televizijskog programa i ostale usluge, A.Starčevića 64, 31220 Višnjevac</item>
    </izvorni_sadrzaj>
    <derivirana_varijabla naziv="DomainObject.Predmet.StrankaListFormatedWithAdress_1">
      <item>KANAL 031 d.o.o. za proizvodnju i emitiranje televizijskog programa i ostale usluge, A.Starčevića 64, 31220 Višnjevac</item>
    </derivirana_varijabla>
  </DomainObject.Predmet.StrankaListFormatedWithAdress>
  <DomainObject.Predmet.StrankaListFormatedWithAdressOIB>
    <izvorni_sadrzaj>
      <item>KANAL 031 d.o.o. za proizvodnju i emitiranje televizijskog programa i ostale usluge, OIB 25282618350, A.Starčevića 64, 31220 Višnjevac</item>
    </izvorni_sadrzaj>
    <derivirana_varijabla naziv="DomainObject.Predmet.StrankaListFormatedWithAdressOIB_1">
      <item>KANAL 031 d.o.o. za proizvodnju i emitiranje televizijskog programa i ostale usluge, OIB 25282618350, A.Starčevića 64, 31220 Višnjevac</item>
    </derivirana_varijabla>
  </DomainObject.Predmet.StrankaListFormatedWithAdressOIB>
  <DomainObject.Predmet.StrankaListNazivFormated>
    <izvorni_sadrzaj>
      <item>KANAL 031 d.o.o. za proizvodnju i emitiranje televizijskog programa i ostale usluge</item>
    </izvorni_sadrzaj>
    <derivirana_varijabla naziv="DomainObject.Predmet.StrankaListNazivFormated_1">
      <item>KANAL 031 d.o.o. za proizvodnju i emitiranje televizijskog programa i ostale usluge</item>
    </derivirana_varijabla>
  </DomainObject.Predmet.StrankaListNazivFormated>
  <DomainObject.Predmet.StrankaListNazivFormatedOIB>
    <izvorni_sadrzaj>
      <item>KANAL 031 d.o.o. za proizvodnju i emitiranje televizijskog programa i ostale usluge, OIB 25282618350</item>
    </izvorni_sadrzaj>
    <derivirana_varijabla naziv="DomainObject.Predmet.StrankaListNazivFormatedOIB_1">
      <item>KANAL 031 d.o.o. za proizvodnju i emitiranje televizijskog programa i ostale usluge, OIB 25282618350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KANAL 031 d.o.o. za proizvodnju i emitiranje televizijskog programa i ostale usluge</izvorni_sadrzaj>
    <derivirana_varijabla naziv="DomainObject.Predmet.StrankaIDrugi_1">KANAL 031 d.o.o. za proizvodnju i emitiranje televizijskog programa i ostale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KANAL 031 d.o.o. za proizvodnju i emitiranje televizijskog programa i ostale usluge, OIB 25282618350, A.Starčevića 64, 31220 Višnjevac</izvorni_sadrzaj>
    <derivirana_varijabla naziv="DomainObject.Predmet.StrankaIDrugiAdressOIB_1">KANAL 031 d.o.o. za proizvodnju i emitiranje televizijskog programa i ostale usluge, OIB 25282618350, A.Starčevića 64,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KANAL 031 d.o.o. za proizvodnju i emitiranje televizijskog programa i ostale usluge</item>
    </izvorni_sadrzaj>
    <derivirana_varijabla naziv="DomainObject.Predmet.SudioniciListNaziv_1">
      <item>KANAL 031 d.o.o. za proizvodnju i emitiranje televizijskog programa i ostale usluge</item>
    </derivirana_varijabla>
  </DomainObject.Predmet.SudioniciListNaziv>
  <DomainObject.Predmet.SudioniciListAdressOIB>
    <izvorni_sadrzaj>
      <item>KANAL 031 d.o.o. za proizvodnju i emitiranje televizijskog programa i ostale usluge, OIB 25282618350, A.Starčevića 64,31220 Višnjevac</item>
    </izvorni_sadrzaj>
    <derivirana_varijabla naziv="DomainObject.Predmet.SudioniciListAdressOIB_1">
      <item>KANAL 031 d.o.o. za proizvodnju i emitiranje televizijskog programa i ostale usluge, OIB 25282618350, A.Starčevića 64,31220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25282618350</item>
    </izvorni_sadrzaj>
    <derivirana_varijabla naziv="DomainObject.Predmet.SudioniciListNazivOIB_1">
      <item>, OIB 25282618350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04D04-5A0E-45AF-AE3B-37063ED12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1274</properties:Characters>
  <properties:Lines>92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2016-10-14T06:32:00Z</dcterms:created>
  <dc:creator>hermanj</dc:creator>
  <cp:lastModifiedBy>Danijela Sekulić</cp:lastModifiedBy>
  <cp:lastPrinted>2016-10-14T06:32:00Z</cp:lastPrinted>
  <dcterms:modified xmlns:xsi="http://www.w3.org/2001/XMLSchema-instance" xsi:type="dcterms:W3CDTF">2016-10-14T06:33:00Z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