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2761" w14:paraId="9882761" w:rsidRDefault="009D32D5" w:rsidP="009D32D5" w:rsidR="009D32D5" w:rsidRPr="006B578C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</w:p>
    <w:p w:rsidRDefault="009D32D5" w:rsidP="009D32D5" w:rsidR="009D32D5" w:rsidRPr="006B578C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6B578C">
        <w:rPr>
          <w:rFonts w:cs="Times New Roman" w:hAnsi="Times New Roman" w:ascii="Times New Roman"/>
          <w:b/>
          <w:sz w:val="24"/>
        </w:rPr>
        <w:tab/>
      </w:r>
      <w:r w:rsidRPr="006B578C">
        <w:rPr>
          <w:rFonts w:cs="Times New Roman" w:hAnsi="Times New Roman" w:ascii="Times New Roman"/>
          <w:b/>
          <w:sz w:val="24"/>
        </w:rPr>
        <w:tab/>
      </w:r>
      <w:r w:rsidRPr="006B578C">
        <w:rPr>
          <w:rFonts w:cs="Times New Roman" w:hAnsi="Times New Roman" w:ascii="Times New Roman"/>
          <w:b/>
          <w:sz w:val="24"/>
        </w:rPr>
        <w:tab/>
      </w:r>
      <w:r w:rsidRPr="006B578C">
        <w:rPr>
          <w:rFonts w:cs="Times New Roman" w:hAnsi="Times New Roman" w:ascii="Times New Roman"/>
          <w:b/>
          <w:sz w:val="24"/>
        </w:rPr>
        <w:tab/>
      </w:r>
      <w:r w:rsidRPr="006B578C">
        <w:rPr>
          <w:rFonts w:cs="Times New Roman" w:hAnsi="Times New Roman" w:ascii="Times New Roman"/>
          <w:b/>
          <w:sz w:val="24"/>
        </w:rPr>
        <w:tab/>
      </w:r>
      <w:r w:rsidRPr="006B578C">
        <w:rPr>
          <w:rFonts w:cs="Times New Roman" w:hAnsi="Times New Roman" w:ascii="Times New Roman"/>
          <w:b/>
          <w:sz w:val="24"/>
        </w:rPr>
        <w:tab/>
      </w:r>
    </w:p>
    <w:p w:rsidRDefault="009D32D5" w:rsidP="009D32D5" w:rsidR="009D32D5" w:rsidRPr="006B578C">
      <w:pPr>
        <w:jc w:val="both"/>
        <w:rPr>
          <w:b/>
        </w:rPr>
      </w:pPr>
      <w:r w:rsidRPr="006B578C">
        <w:rPr>
          <w:b/>
        </w:rPr>
        <w:t xml:space="preserve">     </w:t>
      </w:r>
    </w:p>
    <w:p w:rsidRDefault="009D32D5" w:rsidP="009D32D5" w:rsidR="009D32D5" w:rsidRPr="006B578C">
      <w:pPr>
        <w:jc w:val="both"/>
        <w:rPr>
          <w:b/>
        </w:rPr>
      </w:pPr>
      <w:r w:rsidRPr="006B578C">
        <w:rPr>
          <w:b/>
        </w:rPr>
        <w:t xml:space="preserve">         </w:t>
      </w:r>
    </w:p>
    <w:p w:rsidRDefault="00950818" w:rsidR="00950818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1829" w:rsidP="005A1829" w:rsidR="005A1829" w:rsidRPr="006B578C">
      <w:r w:rsidRPr="006B578C">
        <w:t>REPUBLIKA HRVATSKA</w:t>
      </w:r>
    </w:p>
    <w:p w:rsidRDefault="005A1829" w:rsidP="005A1829" w:rsidR="005A1829" w:rsidRPr="006B578C">
      <w:r w:rsidRPr="006B578C">
        <w:t xml:space="preserve">  Trgovački sud u Zagrebu</w:t>
      </w:r>
    </w:p>
    <w:p w:rsidRDefault="005A1829" w:rsidP="005A1829" w:rsidR="005A1829" w:rsidRPr="006B578C">
      <w:r w:rsidRPr="006B578C">
        <w:t xml:space="preserve">   Zagreb, Amruševa 2/II  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6B578C">
          <w:t>72 St</w:t>
        </w:r>
      </w:smartTag>
      <w:r w:rsidRPr="006B578C">
        <w:t xml:space="preserve"> -1</w:t>
      </w:r>
      <w:r w:rsidR="00235C81">
        <w:t>84/2003</w:t>
      </w:r>
      <w:r w:rsidR="00950818">
        <w:t>-70</w:t>
      </w:r>
    </w:p>
    <w:p w:rsidRDefault="00235C81" w:rsidP="00235C81" w:rsidR="005A1829" w:rsidRPr="006B578C">
      <w:pPr>
        <w:jc w:val="center"/>
      </w:pPr>
      <w:r w:rsidRPr="006B578C">
        <w:t>REPUBLIKA HRVATSKA</w:t>
      </w:r>
    </w:p>
    <w:p w:rsidRDefault="005A1829" w:rsidP="005A1829" w:rsidR="005A1829">
      <w:pPr>
        <w:jc w:val="center"/>
      </w:pPr>
      <w:r w:rsidRPr="006B578C">
        <w:t>R J E Š E N J E</w:t>
      </w:r>
    </w:p>
    <w:p w:rsidRDefault="00235C81" w:rsidP="005A1829" w:rsidR="00235C81" w:rsidRPr="006B578C">
      <w:pPr>
        <w:jc w:val="center"/>
        <w:rPr>
          <w:b/>
        </w:rPr>
      </w:pPr>
    </w:p>
    <w:p w:rsidRDefault="00235C81" w:rsidP="00235C81" w:rsidR="00235C81" w:rsidRPr="00327287">
      <w:pPr>
        <w:jc w:val="both"/>
        <w:rPr>
          <w:b/>
        </w:rPr>
      </w:pPr>
      <w:r w:rsidRPr="00327287">
        <w:t xml:space="preserve">                Trgovački sud u Zagrebu po sucu Nikoli Ribariću, kao stečajnom sucu u stečajnom postupku nad stečajnim dužnikom </w:t>
      </w:r>
      <w:r w:rsidRPr="00327287">
        <w:rPr>
          <w:b/>
        </w:rPr>
        <w:t>POLJOPRIVREDNA ZADRUGA ZLATAR</w:t>
      </w:r>
      <w:r w:rsidRPr="00327287">
        <w:t xml:space="preserve"> u stečaju, Zlatar, Trg slobode 13, OIB: 55385526495, MBS: 080203201</w:t>
      </w:r>
      <w:r>
        <w:t>,</w:t>
      </w:r>
      <w:r w:rsidRPr="00327287">
        <w:t xml:space="preserve"> dana </w:t>
      </w:r>
      <w:r>
        <w:t>19</w:t>
      </w:r>
      <w:r w:rsidRPr="00327287">
        <w:t>.</w:t>
      </w:r>
      <w:r>
        <w:t xml:space="preserve"> srpnja</w:t>
      </w:r>
      <w:r w:rsidRPr="00327287">
        <w:t xml:space="preserve"> 201</w:t>
      </w:r>
      <w:r>
        <w:t>6</w:t>
      </w:r>
      <w:r w:rsidRPr="00327287">
        <w:t>. godine,</w:t>
      </w:r>
    </w:p>
    <w:p w:rsidRDefault="00950818" w:rsidP="009D32D5" w:rsidR="00950818">
      <w:pPr>
        <w:ind w:firstLine="720" w:left="3600"/>
        <w:jc w:val="both"/>
        <w:rPr>
          <w:b/>
        </w:rPr>
      </w:pPr>
    </w:p>
    <w:p w:rsidRDefault="009D32D5" w:rsidP="009D32D5" w:rsidR="009D32D5" w:rsidRPr="00950818">
      <w:pPr>
        <w:ind w:firstLine="720" w:left="3600"/>
        <w:jc w:val="both"/>
      </w:pPr>
      <w:r w:rsidRPr="00950818">
        <w:t>r i j e š i o    j e</w:t>
      </w:r>
    </w:p>
    <w:p w:rsidRDefault="009D32D5" w:rsidP="009D32D5" w:rsidR="009D32D5" w:rsidRPr="006B578C">
      <w:pPr>
        <w:jc w:val="both"/>
        <w:rPr>
          <w:b/>
        </w:rPr>
      </w:pPr>
    </w:p>
    <w:p w:rsidRDefault="009D32D5" w:rsidP="00792C58" w:rsidR="00792C58" w:rsidRPr="006B578C">
      <w:pPr>
        <w:ind w:left="705"/>
        <w:jc w:val="both"/>
      </w:pPr>
      <w:r w:rsidRPr="006B578C">
        <w:t xml:space="preserve">I   Određuje se prodaja, u stečajnom postupku, nekretnina u vlasništvu stečajnog dužnika </w:t>
      </w:r>
      <w:r w:rsidR="00235C81" w:rsidRPr="00327287">
        <w:rPr>
          <w:b/>
        </w:rPr>
        <w:t>POLJOPRIVREDNA ZADRUGA ZLATAR</w:t>
      </w:r>
      <w:r w:rsidR="00235C81" w:rsidRPr="00327287">
        <w:t xml:space="preserve"> u stečaju, Zlatar, Trg slobode 13, OIB: 55385526495, MBS: 080203201</w:t>
      </w:r>
      <w:r w:rsidR="00185645" w:rsidRPr="006B578C">
        <w:t xml:space="preserve">, </w:t>
      </w:r>
      <w:r w:rsidRPr="006B578C">
        <w:t xml:space="preserve">uz odgovarajuću primjenu pravila o ovrsi na nekretninama, upisanim u zemljišnim knjigama </w:t>
      </w:r>
      <w:r w:rsidR="00BC4A39" w:rsidRPr="006B578C">
        <w:t>Z</w:t>
      </w:r>
      <w:r w:rsidR="006F2021" w:rsidRPr="006B578C">
        <w:t>emljišno</w:t>
      </w:r>
      <w:r w:rsidRPr="006B578C">
        <w:t xml:space="preserve">knjižnog odjela Općinskog </w:t>
      </w:r>
      <w:r w:rsidR="00792C58" w:rsidRPr="006B578C">
        <w:t xml:space="preserve">suda u </w:t>
      </w:r>
      <w:r w:rsidR="00235C81">
        <w:t>Zlataru</w:t>
      </w:r>
      <w:r w:rsidR="005A1829" w:rsidRPr="006B578C">
        <w:t xml:space="preserve"> i to:</w:t>
      </w:r>
    </w:p>
    <w:p w:rsidRDefault="006B578C" w:rsidP="006B578C" w:rsidR="006B578C" w:rsidRPr="006B578C"/>
    <w:p w:rsidRDefault="006B578C" w:rsidP="006B578C" w:rsidR="006B578C" w:rsidRPr="006B578C">
      <w:r w:rsidRPr="006B578C">
        <w:t>-k</w:t>
      </w:r>
      <w:r w:rsidR="00235C81">
        <w:t>.</w:t>
      </w:r>
      <w:r w:rsidRPr="006B578C">
        <w:t xml:space="preserve">č.br: </w:t>
      </w:r>
      <w:r w:rsidR="00235C81">
        <w:t>97/2</w:t>
      </w:r>
      <w:r w:rsidRPr="006B578C">
        <w:t xml:space="preserve">, </w:t>
      </w:r>
      <w:r w:rsidR="00235C81" w:rsidRPr="00235C81">
        <w:t>ZGRADA-TRG SLOBODE BR. 14 ZLATAR</w:t>
      </w:r>
      <w:r w:rsidRPr="006B578C">
        <w:t xml:space="preserve">, površine </w:t>
      </w:r>
      <w:r w:rsidR="00235C81">
        <w:t>109 čhv</w:t>
      </w:r>
      <w:r w:rsidRPr="006B578C">
        <w:t xml:space="preserve">, </w:t>
      </w:r>
      <w:r w:rsidR="00093ADC">
        <w:t xml:space="preserve">odnosno 392 m2, </w:t>
      </w:r>
      <w:r w:rsidRPr="006B578C">
        <w:t xml:space="preserve">sve upisano u zk.ul. broj: </w:t>
      </w:r>
      <w:r w:rsidR="00093ADC">
        <w:t>2217</w:t>
      </w:r>
      <w:r w:rsidRPr="006B578C">
        <w:t xml:space="preserve"> k.o. </w:t>
      </w:r>
      <w:r w:rsidR="00093ADC">
        <w:t>Zlatar</w:t>
      </w:r>
      <w:r w:rsidRPr="006B578C">
        <w:t>:</w:t>
      </w:r>
    </w:p>
    <w:p w:rsidRDefault="006B578C" w:rsidP="006B578C" w:rsidR="006B578C" w:rsidRPr="006B578C"/>
    <w:p w:rsidRDefault="006B578C" w:rsidP="00093ADC" w:rsidR="00093ADC">
      <w:pPr>
        <w:jc w:val="both"/>
      </w:pPr>
      <w:r w:rsidRPr="006B578C">
        <w:t xml:space="preserve">- 3. </w:t>
      </w:r>
      <w:r w:rsidR="00093ADC">
        <w:t>suvlasnički dio: 2044/10000 Etažno vlasništvo (E-3)</w:t>
      </w:r>
      <w:r w:rsidR="00C24FAC">
        <w:t xml:space="preserve">, </w:t>
      </w:r>
      <w:r w:rsidR="00093ADC">
        <w:t>1. Poslovni prostor "P-3", a koji se nalazi u južnom dijelu kata zgrade, u naravi uredski prostor, ukupne površine od 114,19 m2, u grafičkom prikazu označen narančastom bojom.</w:t>
      </w:r>
    </w:p>
    <w:p w:rsidRDefault="00093ADC" w:rsidP="00093ADC" w:rsidR="00093ADC">
      <w:pPr>
        <w:jc w:val="both"/>
      </w:pPr>
    </w:p>
    <w:p w:rsidRDefault="00093ADC" w:rsidP="000576CD" w:rsidR="00093ADC">
      <w:pPr>
        <w:jc w:val="both"/>
      </w:pPr>
    </w:p>
    <w:p w:rsidRDefault="009D32D5" w:rsidP="000576CD" w:rsidR="000576CD">
      <w:pPr>
        <w:jc w:val="both"/>
      </w:pPr>
      <w:r w:rsidRPr="006B578C">
        <w:t>Na naveden</w:t>
      </w:r>
      <w:r w:rsidR="007A21A0" w:rsidRPr="006B578C">
        <w:t xml:space="preserve">im </w:t>
      </w:r>
      <w:r w:rsidRPr="006B578C">
        <w:t>nekretnin</w:t>
      </w:r>
      <w:r w:rsidR="007A21A0" w:rsidRPr="006B578C">
        <w:t>ama</w:t>
      </w:r>
      <w:r w:rsidR="00185645" w:rsidRPr="006B578C">
        <w:t xml:space="preserve"> upisano je </w:t>
      </w:r>
      <w:r w:rsidRPr="006B578C">
        <w:t>razlučno pravo u korist razlučnog</w:t>
      </w:r>
      <w:r w:rsidR="007A21A0" w:rsidRPr="006B578C">
        <w:t xml:space="preserve"> </w:t>
      </w:r>
      <w:r w:rsidRPr="006B578C">
        <w:t>vjerovnika</w:t>
      </w:r>
      <w:r w:rsidR="005A1829" w:rsidRPr="006B578C">
        <w:t>:</w:t>
      </w:r>
      <w:r w:rsidRPr="006B578C">
        <w:t xml:space="preserve"> </w:t>
      </w:r>
    </w:p>
    <w:p w:rsidRDefault="00E017E6" w:rsidP="000576CD" w:rsidR="00E017E6" w:rsidRPr="006B578C">
      <w:pPr>
        <w:jc w:val="both"/>
      </w:pPr>
    </w:p>
    <w:p w:rsidRDefault="00E017E6" w:rsidP="00E017E6" w:rsidR="00E017E6" w:rsidRPr="00E017E6">
      <w:pPr>
        <w:rPr>
          <w:bCs/>
        </w:rPr>
      </w:pPr>
      <w:r w:rsidRPr="00E017E6">
        <w:rPr>
          <w:bCs/>
        </w:rPr>
        <w:t>1. Na suvlasnički dio: 3 (2044/10000)</w:t>
      </w:r>
    </w:p>
    <w:p w:rsidRDefault="00E017E6" w:rsidP="00E017E6" w:rsidR="00E017E6" w:rsidRPr="00E017E6">
      <w:pPr>
        <w:rPr>
          <w:bCs/>
        </w:rPr>
      </w:pPr>
      <w:r w:rsidRPr="00E017E6">
        <w:rPr>
          <w:bCs/>
        </w:rPr>
        <w:t>1.1 Primljeno: 09. siječnja 1998. broj Z-18/98.</w:t>
      </w:r>
    </w:p>
    <w:p w:rsidRDefault="00E017E6" w:rsidP="00E017E6" w:rsidR="00E017E6" w:rsidRPr="00E017E6">
      <w:pPr>
        <w:rPr>
          <w:bCs/>
        </w:rPr>
      </w:pPr>
      <w:r w:rsidRPr="00E017E6">
        <w:rPr>
          <w:bCs/>
        </w:rPr>
        <w:t>Temeljem ugovora o založnom pravu od 24. prosinca 1997. i ugovora o kratkoročnom</w:t>
      </w:r>
    </w:p>
    <w:p w:rsidRDefault="00E017E6" w:rsidP="00E017E6" w:rsidR="00E017E6" w:rsidRPr="00E017E6">
      <w:pPr>
        <w:rPr>
          <w:bCs/>
        </w:rPr>
      </w:pPr>
      <w:r w:rsidRPr="00E017E6">
        <w:rPr>
          <w:bCs/>
        </w:rPr>
        <w:t>kreditu od 23. prosinca 1997. javnobilježnički solemniziranog 31. prosinca 1997. br. OU-</w:t>
      </w:r>
    </w:p>
    <w:p w:rsidRDefault="00E017E6" w:rsidP="00E017E6" w:rsidR="00E017E6" w:rsidRPr="00E017E6">
      <w:pPr>
        <w:rPr>
          <w:bCs/>
        </w:rPr>
      </w:pPr>
      <w:r w:rsidRPr="00E017E6">
        <w:rPr>
          <w:bCs/>
        </w:rPr>
        <w:t>116/97. uknjižuje se pravo zaloga za glavnicu od 790.000,00 kn. uz redovnu kamatu od</w:t>
      </w:r>
    </w:p>
    <w:p w:rsidRDefault="00E017E6" w:rsidP="00E017E6" w:rsidR="00E017E6" w:rsidRPr="00E017E6">
      <w:pPr>
        <w:rPr>
          <w:bCs/>
        </w:rPr>
      </w:pPr>
      <w:r w:rsidRPr="00E017E6">
        <w:rPr>
          <w:bCs/>
        </w:rPr>
        <w:t>14 % god. - promjenjiva, načinom i rokom korištenja-višekratno do 30. studenoga 1998. i</w:t>
      </w:r>
    </w:p>
    <w:p w:rsidRDefault="00E017E6" w:rsidP="00E017E6" w:rsidR="00E017E6" w:rsidRPr="00E017E6">
      <w:pPr>
        <w:rPr>
          <w:bCs/>
        </w:rPr>
      </w:pPr>
      <w:r w:rsidRPr="00E017E6">
        <w:rPr>
          <w:bCs/>
        </w:rPr>
        <w:t>rokom vraćanja odjednom o roku dospjeća, te svih naknada i troškova na nekretninama u</w:t>
      </w:r>
    </w:p>
    <w:p w:rsidRDefault="00E017E6" w:rsidP="00E017E6" w:rsidR="00E017E6" w:rsidRPr="00E017E6">
      <w:pPr>
        <w:rPr>
          <w:bCs/>
        </w:rPr>
      </w:pPr>
      <w:r w:rsidRPr="00E017E6">
        <w:rPr>
          <w:bCs/>
        </w:rPr>
        <w:t>A.- I za k o r i s t:</w:t>
      </w:r>
    </w:p>
    <w:p w:rsidRDefault="00E017E6" w:rsidP="00E017E6" w:rsidR="00E017E6">
      <w:pPr>
        <w:rPr>
          <w:bCs/>
        </w:rPr>
      </w:pPr>
      <w:r w:rsidRPr="00E017E6">
        <w:rPr>
          <w:bCs/>
        </w:rPr>
        <w:t>ZAGREBAČKA BANKA D.D. FILIJALA ZABOK</w:t>
      </w:r>
    </w:p>
    <w:p w:rsidRDefault="00E017E6" w:rsidP="00E017E6" w:rsidR="00E017E6" w:rsidRPr="00E017E6">
      <w:pPr>
        <w:rPr>
          <w:bCs/>
        </w:rPr>
      </w:pPr>
    </w:p>
    <w:p w:rsidRDefault="00E017E6" w:rsidP="00E017E6" w:rsidR="00E017E6" w:rsidRPr="00E017E6">
      <w:pPr>
        <w:rPr>
          <w:bCs/>
        </w:rPr>
      </w:pPr>
      <w:r w:rsidRPr="00E017E6">
        <w:rPr>
          <w:bCs/>
        </w:rPr>
        <w:t>2. Na suvlasnički dio: 3 (2044/10000)</w:t>
      </w:r>
    </w:p>
    <w:p w:rsidRDefault="00E017E6" w:rsidP="00E017E6" w:rsidR="00E017E6" w:rsidRPr="00E017E6">
      <w:pPr>
        <w:rPr>
          <w:bCs/>
        </w:rPr>
      </w:pPr>
      <w:r w:rsidRPr="00E017E6">
        <w:rPr>
          <w:bCs/>
        </w:rPr>
        <w:t>2.1 Primljeno: 9. siječnja 1998. br. Z-19/1998.</w:t>
      </w:r>
    </w:p>
    <w:p w:rsidRDefault="00E017E6" w:rsidP="00E017E6" w:rsidR="00E017E6" w:rsidRPr="00E017E6">
      <w:pPr>
        <w:rPr>
          <w:bCs/>
        </w:rPr>
      </w:pPr>
      <w:r w:rsidRPr="00E017E6">
        <w:rPr>
          <w:bCs/>
        </w:rPr>
        <w:t>Temeljem ugovora o založnom pravu od 24. prosinca 1997. i ugovora o kratkoročnom</w:t>
      </w:r>
    </w:p>
    <w:p w:rsidRDefault="00E017E6" w:rsidP="00E017E6" w:rsidR="00E017E6" w:rsidRPr="00E017E6">
      <w:pPr>
        <w:rPr>
          <w:bCs/>
        </w:rPr>
      </w:pPr>
      <w:r w:rsidRPr="00E017E6">
        <w:rPr>
          <w:bCs/>
        </w:rPr>
        <w:t>kreditu od 31. srpnja 1997. javnobilježnički solemniziranog 31. prosinca 1997. g. OU-</w:t>
      </w:r>
    </w:p>
    <w:p w:rsidRDefault="00E017E6" w:rsidP="00E017E6" w:rsidR="00E017E6" w:rsidRPr="00E017E6">
      <w:pPr>
        <w:rPr>
          <w:bCs/>
        </w:rPr>
      </w:pPr>
      <w:r w:rsidRPr="00E017E6">
        <w:rPr>
          <w:bCs/>
        </w:rPr>
        <w:t>117/97. uknjižuje se pravo zaloga za glavnicu od 1.820.000,00 KN uz redovnu kamatu od</w:t>
      </w:r>
    </w:p>
    <w:p w:rsidRDefault="00E017E6" w:rsidP="00E017E6" w:rsidR="00E017E6" w:rsidRPr="00E017E6">
      <w:pPr>
        <w:rPr>
          <w:bCs/>
        </w:rPr>
      </w:pPr>
      <w:r w:rsidRPr="00E017E6">
        <w:rPr>
          <w:bCs/>
        </w:rPr>
        <w:t>14 % godišnje-promjenjiva, načinom i rokom korištenja - višekratno do 15. srpnja 1998.,</w:t>
      </w:r>
    </w:p>
    <w:p w:rsidRDefault="00E017E6" w:rsidP="00E017E6" w:rsidR="00E017E6" w:rsidRPr="00E017E6">
      <w:pPr>
        <w:rPr>
          <w:bCs/>
        </w:rPr>
      </w:pPr>
      <w:r w:rsidRPr="00E017E6">
        <w:rPr>
          <w:bCs/>
        </w:rPr>
        <w:t>te rokom vraćanja odjednom o roku dospijeća, na nekretninama u A-I za</w:t>
      </w:r>
    </w:p>
    <w:p w:rsidRDefault="00E017E6" w:rsidP="00E017E6" w:rsidR="00E017E6" w:rsidRPr="00E017E6">
      <w:pPr>
        <w:rPr>
          <w:bCs/>
        </w:rPr>
      </w:pPr>
      <w:r w:rsidRPr="00E017E6">
        <w:rPr>
          <w:bCs/>
        </w:rPr>
        <w:lastRenderedPageBreak/>
        <w:t>k o r i s t:</w:t>
      </w:r>
    </w:p>
    <w:p w:rsidRDefault="00E017E6" w:rsidP="00E017E6" w:rsidR="00E017E6">
      <w:pPr>
        <w:rPr>
          <w:bCs/>
        </w:rPr>
      </w:pPr>
      <w:r w:rsidRPr="00E017E6">
        <w:rPr>
          <w:bCs/>
        </w:rPr>
        <w:t>ZAGREBAČKA BANKA D.D. FILIJALA ZABOK</w:t>
      </w:r>
    </w:p>
    <w:p w:rsidRDefault="00E017E6" w:rsidP="00E017E6" w:rsidR="00E017E6" w:rsidRPr="00E017E6">
      <w:pPr>
        <w:rPr>
          <w:bCs/>
        </w:rPr>
      </w:pPr>
    </w:p>
    <w:p w:rsidRDefault="00E017E6" w:rsidP="00E017E6" w:rsidR="00E017E6" w:rsidRPr="00E017E6">
      <w:pPr>
        <w:rPr>
          <w:bCs/>
        </w:rPr>
      </w:pPr>
      <w:r w:rsidRPr="00E017E6">
        <w:rPr>
          <w:bCs/>
        </w:rPr>
        <w:t>3. Na suvlasnički dio: 3 (2044/10000)</w:t>
      </w:r>
    </w:p>
    <w:p w:rsidRDefault="00E017E6" w:rsidP="00E017E6" w:rsidR="00E017E6" w:rsidRPr="00E017E6">
      <w:pPr>
        <w:rPr>
          <w:bCs/>
        </w:rPr>
      </w:pPr>
      <w:r w:rsidRPr="00E017E6">
        <w:rPr>
          <w:bCs/>
        </w:rPr>
        <w:t>3.1 Primljeno: 9. travnja 1998. br. Z-539/1998.</w:t>
      </w:r>
    </w:p>
    <w:p w:rsidRDefault="00E017E6" w:rsidP="00E017E6" w:rsidR="00E017E6" w:rsidRPr="00E017E6">
      <w:pPr>
        <w:rPr>
          <w:bCs/>
        </w:rPr>
      </w:pPr>
      <w:r w:rsidRPr="00E017E6">
        <w:rPr>
          <w:bCs/>
        </w:rPr>
        <w:t>Na temelju ugovora o založnom pravu od 1. travnja 1998., javnobilježnički</w:t>
      </w:r>
    </w:p>
    <w:p w:rsidRDefault="00E017E6" w:rsidP="00E017E6" w:rsidR="00E017E6" w:rsidRPr="00E017E6">
      <w:pPr>
        <w:rPr>
          <w:bCs/>
        </w:rPr>
      </w:pPr>
      <w:r w:rsidRPr="00E017E6">
        <w:rPr>
          <w:bCs/>
        </w:rPr>
        <w:t>solemniziranog uknjižuje se pravo zaloga za glavnicu u iznosu od 500.000,00 KN uz</w:t>
      </w:r>
    </w:p>
    <w:p w:rsidRDefault="00E017E6" w:rsidP="00E017E6" w:rsidR="00E017E6" w:rsidRPr="00E017E6">
      <w:pPr>
        <w:rPr>
          <w:bCs/>
        </w:rPr>
      </w:pPr>
      <w:r w:rsidRPr="00E017E6">
        <w:rPr>
          <w:bCs/>
        </w:rPr>
        <w:t>redovnu kamatu od 15,5 % godišnje-promjenjiva, rokom i načinom korištenja-višekratno</w:t>
      </w:r>
    </w:p>
    <w:p w:rsidRDefault="00E017E6" w:rsidP="00E017E6" w:rsidR="00E017E6" w:rsidRPr="00E017E6">
      <w:pPr>
        <w:rPr>
          <w:bCs/>
        </w:rPr>
      </w:pPr>
      <w:r w:rsidRPr="00E017E6">
        <w:rPr>
          <w:bCs/>
        </w:rPr>
        <w:t>do 15. ožujka 1999., te načinom vraćanja odjednom o roku dospijeća, 6 mjeseci od dana</w:t>
      </w:r>
    </w:p>
    <w:p w:rsidRDefault="00E017E6" w:rsidP="00E017E6" w:rsidR="00E017E6" w:rsidRPr="00E017E6">
      <w:pPr>
        <w:rPr>
          <w:bCs/>
        </w:rPr>
      </w:pPr>
      <w:r w:rsidRPr="00E017E6">
        <w:rPr>
          <w:bCs/>
        </w:rPr>
        <w:t>korištenja kredita, te svih naknada i troškova na nekretninama u A-I za k o r i s t :</w:t>
      </w:r>
    </w:p>
    <w:p w:rsidRDefault="00E017E6" w:rsidP="00E017E6" w:rsidR="009D32D5" w:rsidRPr="006B578C">
      <w:r w:rsidRPr="00E017E6">
        <w:rPr>
          <w:bCs/>
        </w:rPr>
        <w:t>ZAGREBAČKA BANKA D.D. FILIJALA ZABOK</w:t>
      </w:r>
      <w:r w:rsidR="009D32D5" w:rsidRPr="006B578C">
        <w:t>II  Zaključkom o prodaji utvrdit će se vrijednost nekretnina, način i uvjeti prodaje nekretnina iz točke I ovog rješenja.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jc w:val="both"/>
      </w:pPr>
      <w:r w:rsidRPr="006B578C">
        <w:t>III</w:t>
      </w:r>
      <w:r w:rsidRPr="006B578C">
        <w:rPr>
          <w:b/>
        </w:rPr>
        <w:t xml:space="preserve"> </w:t>
      </w:r>
      <w:r w:rsidRPr="006B578C">
        <w:t>Određuje se upis zabilježbe ovog rješenja o prodaji nekretnina stečajnog</w:t>
      </w:r>
      <w:r w:rsidR="000576CD" w:rsidRPr="006B578C">
        <w:t xml:space="preserve"> </w:t>
      </w:r>
      <w:r w:rsidRPr="006B578C">
        <w:t>dužnika u zemljišnim knjigama Općinskog</w:t>
      </w:r>
      <w:r w:rsidR="00BC4A39" w:rsidRPr="006B578C">
        <w:t xml:space="preserve"> suda u </w:t>
      </w:r>
      <w:r w:rsidR="00E017E6">
        <w:t>Zlataru</w:t>
      </w:r>
      <w:r w:rsidRPr="006B578C">
        <w:t>.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jc w:val="center"/>
      </w:pPr>
      <w:r w:rsidRPr="006B578C">
        <w:t>Obrazloženje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jc w:val="both"/>
      </w:pPr>
      <w:r w:rsidRPr="006B578C">
        <w:tab/>
        <w:t>Rješenjem ovog suda broj St-</w:t>
      </w:r>
      <w:r w:rsidR="00E22BC6" w:rsidRPr="006B578C">
        <w:t>1</w:t>
      </w:r>
      <w:r w:rsidR="00E017E6">
        <w:t>84/2003</w:t>
      </w:r>
      <w:r w:rsidR="005B20C6" w:rsidRPr="006B578C">
        <w:t xml:space="preserve"> </w:t>
      </w:r>
      <w:r w:rsidRPr="006B578C">
        <w:t xml:space="preserve">od </w:t>
      </w:r>
      <w:r w:rsidR="00E017E6">
        <w:t>30</w:t>
      </w:r>
      <w:r w:rsidR="005B20C6" w:rsidRPr="006B578C">
        <w:t>.</w:t>
      </w:r>
      <w:r w:rsidR="00E017E6">
        <w:t xml:space="preserve"> rujna</w:t>
      </w:r>
      <w:r w:rsidRPr="006B578C">
        <w:t xml:space="preserve"> 20</w:t>
      </w:r>
      <w:r w:rsidR="00E017E6">
        <w:t>03</w:t>
      </w:r>
      <w:r w:rsidRPr="006B578C">
        <w:t>. godine otvoren je stečajni postupak nad dužnikom, a stečajnu masu čin</w:t>
      </w:r>
      <w:r w:rsidR="000576CD" w:rsidRPr="006B578C">
        <w:t>e</w:t>
      </w:r>
      <w:r w:rsidRPr="006B578C">
        <w:t xml:space="preserve"> i nekretnin</w:t>
      </w:r>
      <w:r w:rsidR="000576CD" w:rsidRPr="006B578C">
        <w:t>e</w:t>
      </w:r>
      <w:r w:rsidRPr="006B578C">
        <w:t xml:space="preserve"> koj</w:t>
      </w:r>
      <w:r w:rsidR="000576CD" w:rsidRPr="006B578C">
        <w:t>e</w:t>
      </w:r>
      <w:r w:rsidRPr="006B578C">
        <w:t xml:space="preserve"> </w:t>
      </w:r>
      <w:r w:rsidR="000576CD" w:rsidRPr="006B578C">
        <w:t>su</w:t>
      </w:r>
      <w:r w:rsidRPr="006B578C">
        <w:t xml:space="preserve"> predmet ove prodaje.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jc w:val="both"/>
      </w:pPr>
      <w:r w:rsidRPr="006B578C">
        <w:tab/>
        <w:t>Stečajni upravitelj</w:t>
      </w:r>
      <w:r w:rsidR="000576CD" w:rsidRPr="006B578C">
        <w:t xml:space="preserve"> je</w:t>
      </w:r>
      <w:r w:rsidR="00E017E6">
        <w:t xml:space="preserve"> 17</w:t>
      </w:r>
      <w:r w:rsidR="006B578C">
        <w:t>.</w:t>
      </w:r>
      <w:r w:rsidR="00E017E6">
        <w:t xml:space="preserve"> listopada</w:t>
      </w:r>
      <w:r w:rsidR="006B578C">
        <w:t xml:space="preserve"> 2015. godine </w:t>
      </w:r>
      <w:r w:rsidRPr="006B578C">
        <w:t>podnio prijedlog da se nekretnin</w:t>
      </w:r>
      <w:r w:rsidR="000576CD" w:rsidRPr="006B578C">
        <w:t>e</w:t>
      </w:r>
      <w:r w:rsidRPr="006B578C">
        <w:t xml:space="preserve"> opisan</w:t>
      </w:r>
      <w:r w:rsidR="000576CD" w:rsidRPr="006B578C">
        <w:t>e</w:t>
      </w:r>
      <w:r w:rsidRPr="006B578C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 w:rsidR="00D67AC2">
        <w:t>00, 123/03;</w:t>
      </w:r>
      <w:r w:rsidR="00432C04" w:rsidRPr="006B578C">
        <w:t xml:space="preserve"> </w:t>
      </w:r>
      <w:r w:rsidRPr="006B578C">
        <w:t>dalje</w:t>
      </w:r>
      <w:r w:rsidR="00D67AC2">
        <w:t>:</w:t>
      </w:r>
      <w:r w:rsidRPr="006B578C">
        <w:t xml:space="preserve"> SZ.)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ind w:firstLine="708"/>
        <w:jc w:val="both"/>
      </w:pPr>
      <w:r w:rsidRPr="006B578C">
        <w:t>Razlučni vjerovnik nije pokrenuo postupak ovrhe na navedenoj nekretnini radi prisilnog namirenja svoje tražbine.</w:t>
      </w:r>
    </w:p>
    <w:p w:rsidRDefault="009D32D5" w:rsidP="009D32D5" w:rsidR="009D32D5" w:rsidRPr="006B578C">
      <w:pPr>
        <w:ind w:firstLine="708"/>
        <w:jc w:val="both"/>
      </w:pPr>
    </w:p>
    <w:p w:rsidRDefault="009D32D5" w:rsidP="009D32D5" w:rsidR="009D32D5" w:rsidRPr="006B578C">
      <w:pPr>
        <w:ind w:firstLine="708"/>
        <w:jc w:val="both"/>
      </w:pPr>
      <w:r w:rsidRPr="006B578C">
        <w:t>Stoga je temeljem odredbe čl.164. st.1. SZ odlučeno kao u izreci ovog rješenja.</w:t>
      </w:r>
    </w:p>
    <w:p w:rsidRDefault="00191E9B" w:rsidP="009D32D5" w:rsidR="00191E9B" w:rsidRPr="006B578C">
      <w:pPr>
        <w:ind w:firstLine="708"/>
        <w:jc w:val="both"/>
      </w:pPr>
    </w:p>
    <w:p w:rsidRDefault="009D32D5" w:rsidP="009D32D5" w:rsidR="009D32D5">
      <w:pPr>
        <w:jc w:val="both"/>
      </w:pPr>
      <w:r w:rsidRPr="006B578C">
        <w:tab/>
        <w:t>Zaključkom o prodaji odredit će se vrijednost nekretnina, način i uvjeti prodaje</w:t>
      </w:r>
      <w:r w:rsidR="00D67AC2">
        <w:t>.</w:t>
      </w:r>
    </w:p>
    <w:p w:rsidRDefault="00D67AC2" w:rsidP="009D32D5" w:rsidR="00D67AC2" w:rsidRPr="006B578C">
      <w:pPr>
        <w:jc w:val="both"/>
      </w:pPr>
    </w:p>
    <w:p w:rsidRDefault="009D32D5" w:rsidP="00EE349C" w:rsidR="009D32D5" w:rsidRPr="006B578C">
      <w:pPr>
        <w:jc w:val="center"/>
      </w:pPr>
      <w:r w:rsidRPr="006B578C">
        <w:t>U Zagrebu,</w:t>
      </w:r>
      <w:r w:rsidRPr="006B578C">
        <w:rPr>
          <w:b/>
        </w:rPr>
        <w:t xml:space="preserve">  </w:t>
      </w:r>
      <w:r w:rsidR="006B578C">
        <w:t>1</w:t>
      </w:r>
      <w:r w:rsidR="00D67AC2">
        <w:t>9</w:t>
      </w:r>
      <w:r w:rsidR="00E22BC6" w:rsidRPr="006B578C">
        <w:t>.</w:t>
      </w:r>
      <w:r w:rsidR="006B578C">
        <w:t xml:space="preserve"> </w:t>
      </w:r>
      <w:r w:rsidR="00D67AC2">
        <w:t>srpnja</w:t>
      </w:r>
      <w:r w:rsidRPr="006B578C">
        <w:t xml:space="preserve"> 20</w:t>
      </w:r>
      <w:r w:rsidR="004F631A" w:rsidRPr="006B578C">
        <w:t>1</w:t>
      </w:r>
      <w:r w:rsidR="00D67AC2">
        <w:t>6</w:t>
      </w:r>
      <w:r w:rsidRPr="006B578C">
        <w:t xml:space="preserve">. godine </w:t>
      </w:r>
    </w:p>
    <w:p w:rsidRDefault="009D32D5" w:rsidP="00E91121" w:rsidR="0095081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B578C">
        <w:tab/>
      </w:r>
      <w:r w:rsidRPr="006B578C">
        <w:tab/>
      </w:r>
      <w:r w:rsidRPr="006B578C">
        <w:tab/>
      </w:r>
      <w:r w:rsidRPr="006B578C">
        <w:tab/>
      </w:r>
      <w:r w:rsidRPr="006B578C">
        <w:tab/>
      </w:r>
      <w:r w:rsidRPr="006B578C">
        <w:tab/>
      </w:r>
      <w:r w:rsidRPr="006B578C">
        <w:tab/>
      </w:r>
      <w:r w:rsidRPr="006B578C">
        <w:tab/>
      </w:r>
      <w:r w:rsidRPr="006B578C">
        <w:tab/>
      </w:r>
      <w:r w:rsidRPr="006B578C">
        <w:tab/>
      </w:r>
      <w:r w:rsidR="00E22BC6" w:rsidRPr="006B578C">
        <w:t xml:space="preserve">   </w:t>
      </w:r>
      <w:r w:rsidR="0095081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50818" w:rsidP="00E91121" w:rsidR="0095081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50818" w:rsidP="00E91121" w:rsidR="0095081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50818" w:rsidP="00E91121" w:rsidR="0095081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50818" w:rsidP="00E91121" w:rsidR="0095081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C7D97" w:rsidP="00950818" w:rsidR="00FC7D97" w:rsidRPr="006B578C">
      <w:pPr>
        <w:pStyle w:val="Podnaslov"/>
        <w:ind w:firstLine="708" w:left="4956"/>
      </w:pPr>
    </w:p>
    <w:p w:rsidRDefault="009D32D5" w:rsidP="009D32D5" w:rsidR="009D32D5" w:rsidRPr="006B578C">
      <w:pPr>
        <w:jc w:val="both"/>
        <w:rPr>
          <w:b/>
        </w:rPr>
      </w:pPr>
      <w:r w:rsidRPr="006B578C">
        <w:t xml:space="preserve">                                                                                                      </w:t>
      </w:r>
      <w:r w:rsidR="00B40C05" w:rsidRPr="006B578C">
        <w:t xml:space="preserve"> </w:t>
      </w:r>
      <w:r w:rsidRPr="006B578C">
        <w:t xml:space="preserve">                                                                                             </w:t>
      </w:r>
      <w:r w:rsidRPr="006B578C">
        <w:tab/>
        <w:t xml:space="preserve"> </w:t>
      </w:r>
    </w:p>
    <w:p w:rsidRDefault="009D32D5" w:rsidP="009D32D5" w:rsidR="009D32D5" w:rsidRPr="006B578C">
      <w:pPr>
        <w:jc w:val="both"/>
        <w:rPr>
          <w:b/>
        </w:rPr>
      </w:pPr>
      <w:r w:rsidRPr="006B578C">
        <w:rPr>
          <w:b/>
        </w:rPr>
        <w:t>UPUTA O PRAVNOM LIJEKU:</w:t>
      </w:r>
    </w:p>
    <w:p w:rsidRDefault="009D32D5" w:rsidP="009D32D5" w:rsidR="009D32D5" w:rsidRPr="006B578C">
      <w:pPr>
        <w:jc w:val="both"/>
      </w:pPr>
      <w:r w:rsidRPr="006B578C">
        <w:t>Protiv ovog rješenja pravo žalbe imaju stečajni upravitelj i razlučni vjerovnici.</w:t>
      </w:r>
    </w:p>
    <w:p w:rsidRDefault="009D32D5" w:rsidP="009D32D5" w:rsidR="009D32D5" w:rsidRPr="006B578C">
      <w:pPr>
        <w:jc w:val="both"/>
      </w:pPr>
      <w:r w:rsidRPr="006B578C"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B578C">
          <w:t>Visoki trgovački sud</w:t>
        </w:r>
      </w:smartTag>
      <w:r w:rsidRPr="006B578C">
        <w:t xml:space="preserve"> RH u roku od 8 dana od dana dostave rješenja.  </w:t>
      </w:r>
    </w:p>
    <w:p w:rsidRDefault="00950818" w:rsidP="00EE349C" w:rsidR="00950818">
      <w:pPr>
        <w:jc w:val="both"/>
      </w:pPr>
    </w:p>
    <w:p w:rsidRDefault="00950818" w:rsidP="00EE349C" w:rsidR="00950818">
      <w:pPr>
        <w:jc w:val="both"/>
      </w:pPr>
    </w:p>
    <w:p w:rsidRDefault="00950818" w:rsidP="00EE349C" w:rsidR="00950818">
      <w:pPr>
        <w:jc w:val="both"/>
      </w:pPr>
    </w:p>
    <w:p w:rsidRDefault="00950818" w:rsidP="00EE349C" w:rsidR="00950818">
      <w:pPr>
        <w:jc w:val="both"/>
      </w:pPr>
    </w:p>
    <w:p w:rsidRDefault="00950818" w:rsidP="00EE349C" w:rsidR="00950818">
      <w:pPr>
        <w:jc w:val="both"/>
      </w:pPr>
    </w:p>
    <w:p w:rsidRDefault="00950818" w:rsidP="00EE349C" w:rsidR="00950818">
      <w:pPr>
        <w:jc w:val="both"/>
      </w:pPr>
    </w:p>
    <w:p w:rsidRDefault="00950818" w:rsidP="00EE349C" w:rsidR="00950818">
      <w:pPr>
        <w:jc w:val="both"/>
      </w:pPr>
    </w:p>
    <w:sectPr w:rsidSect="00191E9B" w:rsidR="00950818">
      <w:headerReference w:type="even" r:id="rId11"/>
      <w:headerReference w:type="default" r:id="rId12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87D" w:rsidR="00C5787D">
      <w:r>
        <w:separator/>
      </w:r>
    </w:p>
  </w:endnote>
  <w:endnote w:id="0" w:type="continuationSeparator">
    <w:p w:rsidRDefault="00C5787D" w:rsidR="00C57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87D" w:rsidR="00C5787D">
      <w:r>
        <w:separator/>
      </w:r>
    </w:p>
  </w:footnote>
  <w:footnote w:id="0" w:type="continuationSeparator">
    <w:p w:rsidRDefault="00C5787D" w:rsidR="00C578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021" w:rsidR="006F202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021" w:rsidR="006F202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A39" w:rsidP="00BC4A39" w:rsidR="00BC4A39" w:rsidRPr="00581457">
    <w:pPr>
      <w:ind w:firstLine="708" w:left="3540"/>
    </w:pPr>
    <w:r>
      <w:fldChar w:fldCharType="begin"/>
    </w:r>
    <w:r>
      <w:instrText>PAGE   \* MERGEFORMAT</w:instrText>
    </w:r>
    <w:r>
      <w:fldChar w:fldCharType="separate"/>
    </w:r>
    <w:r w:rsidR="0078170D">
      <w:rPr>
        <w:noProof/>
      </w:rPr>
      <w:t>3</w:t>
    </w:r>
    <w:r>
      <w:fldChar w:fldCharType="end"/>
    </w:r>
    <w:r>
      <w:tab/>
      <w:t xml:space="preserve">                     </w:t>
    </w:r>
    <w:r w:rsidR="00E22BC6">
      <w:tab/>
    </w:r>
    <w:r w:rsidR="00E22BC6">
      <w:tab/>
    </w:r>
    <w:smartTag w:element="metricconverter" w:uri="urn:schemas-microsoft-com:office:smarttags">
      <w:smartTagPr>
        <w:attr w:val="72 St" w:name="ProductID"/>
      </w:smartTagPr>
      <w:r w:rsidRPr="00581457">
        <w:t>72 St</w:t>
      </w:r>
    </w:smartTag>
    <w:r w:rsidRPr="00581457">
      <w:t xml:space="preserve"> -</w:t>
    </w:r>
    <w:r w:rsidR="00E22BC6">
      <w:t>1</w:t>
    </w:r>
    <w:r w:rsidR="00E017E6">
      <w:t>84/2003</w:t>
    </w:r>
  </w:p>
  <w:p w:rsidRDefault="00BC4A39" w:rsidR="00BC4A39">
    <w:pPr>
      <w:pStyle w:val="Zaglavlje"/>
      <w:jc w:val="center"/>
    </w:pPr>
  </w:p>
  <w:p w:rsidRDefault="006F2021" w:rsidR="006F2021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3630A5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2D5"/>
    <w:rsid w:val="000576CD"/>
    <w:rsid w:val="00093ADC"/>
    <w:rsid w:val="00112B70"/>
    <w:rsid w:val="001353A0"/>
    <w:rsid w:val="00185645"/>
    <w:rsid w:val="00191E9B"/>
    <w:rsid w:val="00235C81"/>
    <w:rsid w:val="00246257"/>
    <w:rsid w:val="002A408A"/>
    <w:rsid w:val="002F2E4B"/>
    <w:rsid w:val="00334D2D"/>
    <w:rsid w:val="00432C04"/>
    <w:rsid w:val="00475F0C"/>
    <w:rsid w:val="004F631A"/>
    <w:rsid w:val="005007AC"/>
    <w:rsid w:val="005168F8"/>
    <w:rsid w:val="00531207"/>
    <w:rsid w:val="005A1829"/>
    <w:rsid w:val="005B20C6"/>
    <w:rsid w:val="006736A2"/>
    <w:rsid w:val="006820B7"/>
    <w:rsid w:val="006B1B6D"/>
    <w:rsid w:val="006B53EA"/>
    <w:rsid w:val="006B578C"/>
    <w:rsid w:val="006F2021"/>
    <w:rsid w:val="0078170D"/>
    <w:rsid w:val="00792C58"/>
    <w:rsid w:val="007A21A0"/>
    <w:rsid w:val="007D0D85"/>
    <w:rsid w:val="007E3E2F"/>
    <w:rsid w:val="0082284D"/>
    <w:rsid w:val="009321AA"/>
    <w:rsid w:val="00950818"/>
    <w:rsid w:val="009D241C"/>
    <w:rsid w:val="009D32D5"/>
    <w:rsid w:val="00A26BF7"/>
    <w:rsid w:val="00AB3B93"/>
    <w:rsid w:val="00B01287"/>
    <w:rsid w:val="00B25E8A"/>
    <w:rsid w:val="00B272C2"/>
    <w:rsid w:val="00B40C05"/>
    <w:rsid w:val="00BC4A39"/>
    <w:rsid w:val="00BF00F5"/>
    <w:rsid w:val="00C111B1"/>
    <w:rsid w:val="00C11AEC"/>
    <w:rsid w:val="00C24FAC"/>
    <w:rsid w:val="00C5787D"/>
    <w:rsid w:val="00CD57BD"/>
    <w:rsid w:val="00D33BCB"/>
    <w:rsid w:val="00D53CB0"/>
    <w:rsid w:val="00D55B35"/>
    <w:rsid w:val="00D67AC2"/>
    <w:rsid w:val="00E017E6"/>
    <w:rsid w:val="00E22BC6"/>
    <w:rsid w:val="00E44094"/>
    <w:rsid w:val="00E576BD"/>
    <w:rsid w:val="00EE349C"/>
    <w:rsid w:val="00F851DA"/>
    <w:rsid w:val="00FC7D97"/>
    <w:rsid w:val="00FD617A"/>
    <w:rsid w:val="00FF4B59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32D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Podnoje" w:type="paragraph">
    <w:name w:val="footer"/>
    <w:basedOn w:val="Normal"/>
    <w:link w:val="PodnojeChar"/>
    <w:rsid w:val="00BC4A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C4A3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C4A39"/>
    <w:rPr>
      <w:sz w:val="24"/>
      <w:szCs w:val="24"/>
    </w:rPr>
  </w:style>
  <w:style w:styleId="Tekstbalonia" w:type="paragraph">
    <w:name w:val="Balloon Text"/>
    <w:basedOn w:val="Normal"/>
    <w:link w:val="TekstbaloniaChar"/>
    <w:rsid w:val="00432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32C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0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8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818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8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8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95081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50818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32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Podnoje" w:type="paragraph">
    <w:name w:val="footer"/>
    <w:basedOn w:val="Normal"/>
    <w:link w:val="PodnojeChar"/>
    <w:rsid w:val="00BC4A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C4A3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C4A39"/>
    <w:rPr>
      <w:sz w:val="24"/>
      <w:szCs w:val="24"/>
    </w:rPr>
  </w:style>
  <w:style w:styleId="Tekstbalonia" w:type="paragraph">
    <w:name w:val="Balloon Text"/>
    <w:basedOn w:val="Normal"/>
    <w:link w:val="TekstbaloniaChar"/>
    <w:rsid w:val="00432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32C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0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8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818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8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8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95081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50818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1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6637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8870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76113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7367800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30778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792205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982608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2501950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66901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0719674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80972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72363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683020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443744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9091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47234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36810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528681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63681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4668090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9923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4474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14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6904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572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25683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27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82464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981789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1800015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6988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926824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916930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993641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63854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47469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458876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5223516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78403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841619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46260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4074106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818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62621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01130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978643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2003.</izvorni_sadrzaj>
    <derivirana_varijabla naziv="DomainObject.Predmet.DatumOsnivanja_1">30.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sts-10137/2001 IN2 napomene: 2006-10-11 PREDMET podnesak (OS Zlatar, rj. od 23.08.06.) od 10.10.2006. IN2 napomene: 2006-10-17 PREDMET rj. od 06.04.06. Z-510/06 OS-a Zlatar od 16.10.06. IN2 napomene: 2006-11-21 PREDMET podnesak (OS Zlatar,rj. od 06.11.2006.) od 20.11.2006. IN2 napomene: 2006-11-22 PREDMET podnesak (OS Zlatar, rj. od 06.11.2006.) od 22.11.2006. IN2 napomene: 2006-11-29 PREDMET podnesak (Dinova-Diona d.o.o.) od 28.11.2006. IN2 napomene: 2007-02-27 PREDMET ogl.ploča 26.02.07. 2x IN2 napomene: 2007-03-29 PREDMET spis presigniran iz fer. suca Dubravca u ref. suca Cerovski Jasenković rj. 10 Su-30/2007 od 27.03.07. IN2 napomene: 2007-06-05 PREDMET podnesak (Dalmacijavino d.d.) od 04.06.07. IN2 napomene: 2007-07-27 PREDMET podn. Zag. pivovara od 26.7.07. IN2 napomene: 2007-08-03 PREDMET ogl.ploča 02.08.07. IN2 napomene: 2007-08-28 PREDMET podn. Opć. sud Zlatar Z-266/07 od 27.8.07. IN2 napomene: 2007-08-28 PREDMET podn. Opć. sud Zlatar Z-265/07 od 27.8.07. IN2 napomene: 2007-09-10 PREDMET podn. Opć. sud Zlatar Z-350/07 od 07.9.07. IN2 napomene: 2007-10-22 PREDMET oglasna ploča od 21.09.07. IN2 napomene: 2007-10-23 PREDMET podnesak (Aris 2000 d.o.o.) od 22.10.2007. IN2 napomene: 2008-01-29 PREDMET podnesak (st. upravitelj Danijel Jelenčić) od 28.01.2008. IN2 napomene: 2008-01-30 PREDMET podnesak (OS Zlatar) od 18.07.2007. IN2 napomene: 2008-02-01 PREDMET podnesak (RH Ministarstvo financija, Porezna uprava, Područni ured Krapina) od 31.01.2008. IN2 napomene: 2008-02-01 PREDMET podnesak (RH Ministarstvo financija, Porezna uprava, Područni ured Krapina) od 31.01.2008. IN2 napomene: 2008-04-03 PREDMET spis presigniran iz ref. sutkinje Cerovski Jasenković rj. od 02.04.2008. 10 Su-30/08 IN2 napomene: 2008-05-06 PREDMET podnesak (OS Zlatar, rj. d 05.09.2007.) od 05.05.2008. IN2 napomene: 2008-05-21 PREDMET Rj. od 08.02.08.Opć. sud Zlatar Z-1665/07 od 19.5.08. IN2 napomene: 2008-05-21 PREDMET Rj. od 21.3.08. Opć. sud Zlatar Z-1666/07 od 19.5.08. IN2 napomene: 2008-07-16 PREDMET Rješenje Z-1822/07 od 14.12.07. IN2 napomene: 2008-07-17 PREDMET podnesak st. upravitelja IN2 napomene: 2008-07-22 PREDMET Rj. OS Zlatar od 25.3.2008. Z-1829/07 IN2 napomene: 2008-08-04 PREDMET rješenje  OS Zlatar od 01.08.08. IN2 napomene: 2008-08-04 PREDMET l IN2 napomene: 2008-08-04 PREDMET l IN2 napomene: 2008-08-04 PREDMET rješenje OS Zlatar od 01.08.08. 3x IN2 napomene: 2008-08-07 PREDMET oglasna ploča od 06.08.08. IN2 napomene: 2008-11-18 PREDMET 17.11.2008. Rješenje Općinskog suda u Zaboku od 30. listopada 2008. g. IN2 napomene: 2009-02-16 PREDMET Podnesak vjerovnika DINOVA-DIONA d.o.o. IN2 napomene: 2009-03-17 PREDMET ogl.ploča od 05.03.2009. IN2 napomene: 2009-04-09 PREDMET 09.04.2009. Oglasna ploča - rješenje od 22.01.2009. IN2 napomene: 2009-04-14 PREDMET ogl.ploča od 31.03.2009. IN2 napomene: 2009-04-14 PREDMET podnesak (rj. OS Zlatar od 10.03.2009.) od 10.04.2009. IN2 napomene: 2009-05-04 PREDMET Oglasna ploća - rješenje od 21.04.2009. IN2 napomene: 2009-05-07 PREDMET Oglasna ploča od 04.05.09. IN2 napomene: 0009-07-30 PREDMET oglasna ploča od 30.7.09. rješ. od 22.7.09. IN2 napomene: 2009-07-31 PREDMET oglasna ploča od 31.7.09. rješ. od n22.7.09. IN2 napomene: 2009-09-07 PREDMET podnesak (Diona d.o.o.) od 04.09.2009. IN2 napomene: 2009-11-10 PREDMET spis presigniran iz ref. sutkinje Kujundžić Novak rj. od 28.10.2009. 7 Su-1179/09 IN2 napomene: 2011-02-18 PREDMET 5Su-1/2011-109 Povijest stečajnih upravitelja: 30.09.2003.- DANIJEL JELENČIĆ;</izvorni_sadrzaj>
    <derivirana_varijabla naziv="DomainObject.Predmet.Opis_1">MIGRIRANO IZ IN2 IN2 napomene: PREDMET sts-10137/2001 IN2 napomene: 2006-10-11 PREDMET podnesak (OS Zlatar, rj. od 23.08.06.) od 10.10.2006. IN2 napomene: 2006-10-17 PREDMET rj. od 06.04.06. Z-510/06 OS-a Zlatar od 16.10.06. IN2 napomene: 2006-11-21 PREDMET podnesak (OS Zlatar,rj. od 06.11.2006.) od 20.11.2006. IN2 napomene: 2006-11-22 PREDMET podnesak (OS Zlatar, rj. od 06.11.2006.) od 22.11.2006. IN2 napomene: 2006-11-29 PREDMET podnesak (Dinova-Diona d.o.o.) od 28.11.2006. IN2 napomene: 2007-02-27 PREDMET ogl.ploča 26.02.07. 2x IN2 napomene: 2007-03-29 PREDMET spis presigniran iz fer. suca Dubravca u ref. suca Cerovski Jasenković rj. 10 Su-30/2007 od 27.03.07. IN2 napomene: 2007-06-05 PREDMET podnesak (Dalmacijavino d.d.) od 04.06.07. IN2 napomene: 2007-07-27 PREDMET podn. Zag. pivovara od 26.7.07. IN2 napomene: 2007-08-03 PREDMET ogl.ploča 02.08.07. IN2 napomene: 2007-08-28 PREDMET podn. Opć. sud Zlatar Z-266/07 od 27.8.07. IN2 napomene: 2007-08-28 PREDMET podn. Opć. sud Zlatar Z-265/07 od 27.8.07. IN2 napomene: 2007-09-10 PREDMET podn. Opć. sud Zlatar Z-350/07 od 07.9.07. IN2 napomene: 2007-10-22 PREDMET oglasna ploča od 21.09.07. IN2 napomene: 2007-10-23 PREDMET podnesak (Aris 2000 d.o.o.) od 22.10.2007. IN2 napomene: 2008-01-29 PREDMET podnesak (st. upravitelj Danijel Jelenčić) od 28.01.2008. IN2 napomene: 2008-01-30 PREDMET podnesak (OS Zlatar) od 18.07.2007. IN2 napomene: 2008-02-01 PREDMET podnesak (RH Ministarstvo financija, Porezna uprava, Područni ured Krapina) od 31.01.2008. IN2 napomene: 2008-02-01 PREDMET podnesak (RH Ministarstvo financija, Porezna uprava, Područni ured Krapina) od 31.01.2008. IN2 napomene: 2008-04-03 PREDMET spis presigniran iz ref. sutkinje Cerovski Jasenković rj. od 02.04.2008. 10 Su-30/08 IN2 napomene: 2008-05-06 PREDMET podnesak (OS Zlatar, rj. d 05.09.2007.) od 05.05.2008. IN2 napomene: 2008-05-21 PREDMET Rj. od 08.02.08.Opć. sud Zlatar Z-1665/07 od 19.5.08. IN2 napomene: 2008-05-21 PREDMET Rj. od 21.3.08. Opć. sud Zlatar Z-1666/07 od 19.5.08. IN2 napomene: 2008-07-16 PREDMET Rješenje Z-1822/07 od 14.12.07. IN2 napomene: 2008-07-17 PREDMET podnesak st. upravitelja IN2 napomene: 2008-07-22 PREDMET Rj. OS Zlatar od 25.3.2008. Z-1829/07 IN2 napomene: 2008-08-04 PREDMET rješenje  OS Zlatar od 01.08.08. IN2 napomene: 2008-08-04 PREDMET l IN2 napomene: 2008-08-04 PREDMET l IN2 napomene: 2008-08-04 PREDMET rješenje OS Zlatar od 01.08.08. 3x IN2 napomene: 2008-08-07 PREDMET oglasna ploča od 06.08.08. IN2 napomene: 2008-11-18 PREDMET 17.11.2008. Rješenje Općinskog suda u Zaboku od 30. listopada 2008. g. IN2 napomene: 2009-02-16 PREDMET Podnesak vjerovnika DINOVA-DIONA d.o.o. IN2 napomene: 2009-03-17 PREDMET ogl.ploča od 05.03.2009. IN2 napomene: 2009-04-09 PREDMET 09.04.2009. Oglasna ploča - rješenje od 22.01.2009. IN2 napomene: 2009-04-14 PREDMET ogl.ploča od 31.03.2009. IN2 napomene: 2009-04-14 PREDMET podnesak (rj. OS Zlatar od 10.03.2009.) od 10.04.2009. IN2 napomene: 2009-05-04 PREDMET Oglasna ploća - rješenje od 21.04.2009. IN2 napomene: 2009-05-07 PREDMET Oglasna ploča od 04.05.09. IN2 napomene: 0009-07-30 PREDMET oglasna ploča od 30.7.09. rješ. od 22.7.09. IN2 napomene: 2009-07-31 PREDMET oglasna ploča od 31.7.09. rješ. od n22.7.09. IN2 napomene: 2009-09-07 PREDMET podnesak (Diona d.o.o.) od 04.09.2009. IN2 napomene: 2009-11-10 PREDMET spis presigniran iz ref. sutkinje Kujundžić Novak rj. od 28.10.2009. 7 Su-1179/09 IN2 napomene: 2011-02-18 PREDMET 5Su-1/2011-109 Povijest stečajnih upravitelja: 30.09.2003.- DANIJEL JELENČIĆ;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St-184/2003</izvorni_sadrzaj>
    <derivirana_varijabla naziv="DomainObject.Predmet.OznakaBroj_1">St-184/2003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ZLATAR poljoprivredna zadruga</izvorni_sadrzaj>
    <derivirana_varijabla naziv="DomainObject.Predmet.ProtustrankaFormated_1">  ZLATAR poljoprivredna zadruga</derivirana_varijabla>
  </DomainObject.Predmet.ProtustrankaFormated>
  <DomainObject.Predmet.ProtustrankaFormatedOIB>
    <izvorni_sadrzaj>  ZLATAR poljoprivredna zadruga, OIB 55385526495</izvorni_sadrzaj>
    <derivirana_varijabla naziv="DomainObject.Predmet.ProtustrankaFormatedOIB_1">  ZLATAR poljoprivredna zadruga, OIB 55385526495</derivirana_varijabla>
  </DomainObject.Predmet.ProtustrankaFormatedOIB>
  <DomainObject.Predmet.ProtustrankaFormatedWithAdress>
    <izvorni_sadrzaj> ZLATAR poljoprivredna zadruga, Trg Slobode 13, Zlatar</izvorni_sadrzaj>
    <derivirana_varijabla naziv="DomainObject.Predmet.ProtustrankaFormatedWithAdress_1"> ZLATAR poljoprivredna zadruga, Trg Slobode 13, Zlatar</derivirana_varijabla>
  </DomainObject.Predmet.ProtustrankaFormatedWithAdress>
  <DomainObject.Predmet.ProtustrankaFormatedWithAdressOIB>
    <izvorni_sadrzaj> ZLATAR poljoprivredna zadruga, OIB 55385526495, Trg Slobode 13, Zlatar</izvorni_sadrzaj>
    <derivirana_varijabla naziv="DomainObject.Predmet.ProtustrankaFormatedWithAdressOIB_1"> ZLATAR poljoprivredna zadruga, OIB 55385526495, Trg Slobode 13, Zlatar</derivirana_varijabla>
  </DomainObject.Predmet.ProtustrankaFormatedWithAdressOIB>
  <DomainObject.Predmet.ProtustrankaWithAdress>
    <izvorni_sadrzaj>ZLATAR poljoprivredna zadruga Trg Slobode 13, Zlatar</izvorni_sadrzaj>
    <derivirana_varijabla naziv="DomainObject.Predmet.ProtustrankaWithAdress_1">ZLATAR poljoprivredna zadruga Trg Slobode 13, Zlatar</derivirana_varijabla>
  </DomainObject.Predmet.ProtustrankaWithAdress>
  <DomainObject.Predmet.ProtustrankaWithAdressOIB>
    <izvorni_sadrzaj>ZLATAR poljoprivredna zadruga, OIB 55385526495, Trg Slobode 13, Zlatar</izvorni_sadrzaj>
    <derivirana_varijabla naziv="DomainObject.Predmet.ProtustrankaWithAdressOIB_1">ZLATAR poljoprivredna zadruga, OIB 55385526495, Trg Slobode 13, Zlatar</derivirana_varijabla>
  </DomainObject.Predmet.ProtustrankaWithAdressOIB>
  <DomainObject.Predmet.ProtustrankaNazivFormated>
    <izvorni_sadrzaj>ZLATAR poljoprivredna zadruga</izvorni_sadrzaj>
    <derivirana_varijabla naziv="DomainObject.Predmet.ProtustrankaNazivFormated_1">ZLATAR poljoprivredna zadruga</derivirana_varijabla>
  </DomainObject.Predmet.ProtustrankaNazivFormated>
  <DomainObject.Predmet.ProtustrankaNazivFormatedOIB>
    <izvorni_sadrzaj>ZLATAR poljoprivredna zadruga, OIB 55385526495</izvorni_sadrzaj>
    <derivirana_varijabla naziv="DomainObject.Predmet.ProtustrankaNazivFormatedOIB_1">ZLATAR poljoprivredna zadruga, OIB 55385526495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TRGOCENTAR društvo s ograničenom odgovornošću, trgovina na veliko i malo; RH Ministarstvo financija, Porezna uprava, Područni ured Krapina</izvorni_sadrzaj>
    <derivirana_varijabla naziv="DomainObject.Predmet.StrankaFormated_1">  TRGOCENTAR društvo s ograničenom odgovornošću, trgovina na veliko i malo; RH Ministarstvo financija, Porezna uprava, Područni ured Krapina</derivirana_varijabla>
  </DomainObject.Predmet.StrankaFormated>
  <DomainObject.Predmet.StrankaFormatedOIB>
    <izvorni_sadrzaj>  TRGOCENTAR društvo s ograničenom odgovornošću, trgovina na veliko i malo, OIB 84210581427; RH Ministarstvo financija, Porezna uprava, Područni ured Krapina, OIB 18683136487</izvorni_sadrzaj>
    <derivirana_varijabla naziv="DomainObject.Predmet.StrankaFormatedOIB_1">  TRGOCENTAR društvo s ograničenom odgovornošću, trgovina na veliko i malo, OIB 84210581427; RH Ministarstvo financija, Porezna uprava, Područni ured Krapina, OIB 18683136487</derivirana_varijabla>
  </DomainObject.Predmet.StrankaFormatedOIB>
  <DomainObject.Predmet.StrankaFormatedWithAdress>
    <izvorni_sadrzaj> TRGOCENTAR društvo s ograničenom odgovornošću, trgovina na veliko i malo, 103. brigade 8 , 49210 Zabok; RH Ministarstvo financija, Porezna uprava, Područni ured Krapina</izvorni_sadrzaj>
    <derivirana_varijabla naziv="DomainObject.Predmet.StrankaFormatedWithAdress_1"> TRGOCENTAR društvo s ograničenom odgovornošću, trgovina na veliko i malo, 103. brigade 8 , 49210 Zabok; RH Ministarstvo financija, Porezna uprava, Područni ured Krapina</derivirana_varijabla>
  </DomainObject.Predmet.StrankaFormatedWithAdress>
  <DomainObject.Predmet.StrankaFormatedWithAdressOIB>
    <izvorni_sadrzaj> TRGOCENTAR društvo s ograničenom odgovornošću, trgovina na veliko i malo, OIB 84210581427, 103. brigade 8 , 49210 Zabok; RH Ministarstvo financija, Porezna uprava, Područni ured Krapina, OIB 18683136487</izvorni_sadrzaj>
    <derivirana_varijabla naziv="DomainObject.Predmet.StrankaFormatedWithAdressOIB_1"> TRGOCENTAR društvo s ograničenom odgovornošću, trgovina na veliko i malo, OIB 84210581427, 103. brigade 8 , 49210 Zabok; RH Ministarstvo financija, Porezna uprava, Područni ured Krapina, OIB 18683136487</derivirana_varijabla>
  </DomainObject.Predmet.StrankaFormatedWithAdressOIB>
  <DomainObject.Predmet.StrankaWithAdress>
    <izvorni_sadrzaj>TRGOCENTAR društvo s ograničenom odgovornošću, trgovina na veliko i malo 103. brigade 8 ,49210 Zabok,RH Ministarstvo financija, Porezna uprava, Područni ured Krapina </izvorni_sadrzaj>
    <derivirana_varijabla naziv="DomainObject.Predmet.StrankaWithAdress_1">TRGOCENTAR društvo s ograničenom odgovornošću, trgovina na veliko i malo 103. brigade 8 ,49210 Zabok,RH Ministarstvo financija, Porezna uprava, Područni ured Krapina </derivirana_varijabla>
  </DomainObject.Predmet.StrankaWithAdress>
  <DomainObject.Predmet.StrankaWithAdressOIB>
    <izvorni_sadrzaj>TRGOCENTAR društvo s ograničenom odgovornošću, trgovina na veliko i malo, OIB 84210581427, 103. brigade 8 ,49210 Zabok,RH Ministarstvo financija, Porezna uprava, Područni ured Krapina, OIB 18683136487</izvorni_sadrzaj>
    <derivirana_varijabla naziv="DomainObject.Predmet.StrankaWithAdressOIB_1">TRGOCENTAR društvo s ograničenom odgovornošću, trgovina na veliko i malo, OIB 84210581427, 103. brigade 8 ,49210 Zabok,RH Ministarstvo financija, Porezna uprava, Područni ured Krapina, OIB 18683136487</derivirana_varijabla>
  </DomainObject.Predmet.StrankaWithAdressOIB>
  <DomainObject.Predmet.StrankaNazivFormated>
    <izvorni_sadrzaj>TRGOCENTAR društvo s ograničenom odgovornošću, trgovina na veliko i malo,RH Ministarstvo financija, Porezna uprava, Područni ured Krapina</izvorni_sadrzaj>
    <derivirana_varijabla naziv="DomainObject.Predmet.StrankaNazivFormated_1">TRGOCENTAR društvo s ograničenom odgovornošću, trgovina na veliko i malo,RH Ministarstvo financija, Porezna uprava, Područni ured Krapina</derivirana_varijabla>
  </DomainObject.Predmet.StrankaNazivFormated>
  <DomainObject.Predmet.StrankaNazivFormatedOIB>
    <izvorni_sadrzaj>TRGOCENTAR društvo s ograničenom odgovornošću, trgovina na veliko i malo, OIB 84210581427,RH Ministarstvo financija, Porezna uprava, Područni ured Krapina, OIB 18683136487</izvorni_sadrzaj>
    <derivirana_varijabla naziv="DomainObject.Predmet.StrankaNazivFormatedOIB_1">TRGOCENTAR društvo s ograničenom odgovornošću, trgovina na veliko i malo, OIB 84210581427,RH Ministarstvo financija,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TRGOCENTAR društvo s ograničenom odgovornošću, trgovina na veliko i malo</item>
      <item>RH Ministarstvo financija, Porezna uprava, Područni ured Krapina</item>
    </izvorni_sadrzaj>
    <derivirana_varijabla naziv="DomainObject.Predmet.StrankaListFormated_1">
      <item>TRGOCENTAR društvo s ograničenom odgovornošću, trgovina na veliko i malo</item>
      <item>RH Ministarstvo financija, Porezna uprava, Područni ured Krapina</item>
    </derivirana_varijabla>
  </DomainObject.Predmet.StrankaListFormated>
  <DomainObject.Predmet.StrankaListFormatedOIB>
    <izvorni_sadrzaj>
      <item>TRGOCENTAR društvo s ograničenom odgovornošću, trgovina na veliko i malo, OIB 84210581427</item>
      <item>RH Ministarstvo financija, Porezna uprava, Područni ured Krapina, OIB 18683136487</item>
    </izvorni_sadrzaj>
    <derivirana_varijabla naziv="DomainObject.Predmet.StrankaListFormatedOIB_1">
      <item>TRGOCENTAR društvo s ograničenom odgovornošću, trgovina na veliko i malo, OIB 84210581427</item>
      <item>RH Ministarstvo financija, Porezna uprava, Područni ured Krapina, OIB 18683136487</item>
    </derivirana_varijabla>
  </DomainObject.Predmet.StrankaListFormatedOIB>
  <DomainObject.Predmet.StrankaListFormatedWithAdress>
    <izvorni_sadrzaj>
      <item>TRGOCENTAR društvo s ograničenom odgovornošću, trgovina na veliko i malo, 103. brigade 8 , 49210 Zabok</item>
      <item>RH Ministarstvo financija, Porezna uprava, Područni ured Krapina</item>
    </izvorni_sadrzaj>
    <derivirana_varijabla naziv="DomainObject.Predmet.StrankaListFormatedWithAdress_1">
      <item>TRGOCENTAR društvo s ograničenom odgovornošću, trgovina na veliko i malo, 103. brigade 8 , 49210 Zabok</item>
      <item>RH Ministarstvo financija, Porezna uprava, Područni ured Krapina</item>
    </derivirana_varijabla>
  </DomainObject.Predmet.StrankaListFormatedWithAdress>
  <DomainObject.Predmet.StrankaListFormatedWithAdressOIB>
    <izvorni_sadrzaj>
      <item>TRGOCENTAR društvo s ograničenom odgovornošću, trgovina na veliko i malo, OIB 84210581427, 103. brigade 8 , 49210 Zabok</item>
      <item>RH Ministarstvo financija, Porezna uprava, Područni ured Krapina, OIB 18683136487</item>
    </izvorni_sadrzaj>
    <derivirana_varijabla naziv="DomainObject.Predmet.StrankaListFormatedWithAdressOIB_1">
      <item>TRGOCENTAR društvo s ograničenom odgovornošću, trgovina na veliko i malo, OIB 84210581427, 103. brigade 8 , 49210 Zabok</item>
      <item>RH Ministarstvo financija, Porezna uprava, Područni ured Krapina, OIB 18683136487</item>
    </derivirana_varijabla>
  </DomainObject.Predmet.StrankaListFormatedWithAdressOIB>
  <DomainObject.Predmet.StrankaListNazivFormated>
    <izvorni_sadrzaj>
      <item>TRGOCENTAR društvo s ograničenom odgovornošću, trgovina na veliko i malo</item>
      <item>RH Ministarstvo financija, Porezna uprava, Područni ured Krapina</item>
    </izvorni_sadrzaj>
    <derivirana_varijabla naziv="DomainObject.Predmet.StrankaListNazivFormated_1">
      <item>TRGOCENTAR društvo s ograničenom odgovornošću, trgovina na veliko i malo</item>
      <item>RH Ministarstvo financija, Porezna uprava, Područni ured Krapina</item>
    </derivirana_varijabla>
  </DomainObject.Predmet.StrankaListNazivFormated>
  <DomainObject.Predmet.StrankaListNazivFormatedOIB>
    <izvorni_sadrzaj>
      <item>TRGOCENTAR društvo s ograničenom odgovornošću, trgovina na veliko i malo, OIB 84210581427</item>
      <item>RH Ministarstvo financija, Porezna uprava, Područni ured Krapina, OIB 18683136487</item>
    </izvorni_sadrzaj>
    <derivirana_varijabla naziv="DomainObject.Predmet.StrankaListNazivFormatedOIB_1">
      <item>TRGOCENTAR društvo s ograničenom odgovornošću, trgovina na veliko i malo, OIB 84210581427</item>
      <item>RH Ministarstvo financija, Porezna uprava, Područni ured Krapina, OIB 18683136487</item>
    </derivirana_varijabla>
  </DomainObject.Predmet.StrankaListNazivFormatedOIB>
  <DomainObject.Predmet.ProtuStrankaListFormated>
    <izvorni_sadrzaj>
      <item>ZLATAR poljoprivredna zadruga</item>
    </izvorni_sadrzaj>
    <derivirana_varijabla naziv="DomainObject.Predmet.ProtuStrankaListFormated_1">
      <item>ZLATAR poljoprivredna zadruga</item>
    </derivirana_varijabla>
  </DomainObject.Predmet.ProtuStrankaListFormated>
  <DomainObject.Predmet.ProtuStrankaListFormatedOIB>
    <izvorni_sadrzaj>
      <item>ZLATAR poljoprivredna zadruga, OIB 55385526495</item>
    </izvorni_sadrzaj>
    <derivirana_varijabla naziv="DomainObject.Predmet.ProtuStrankaListFormatedOIB_1">
      <item>ZLATAR poljoprivredna zadruga, OIB 55385526495</item>
    </derivirana_varijabla>
  </DomainObject.Predmet.ProtuStrankaListFormatedOIB>
  <DomainObject.Predmet.ProtuStrankaListFormatedWithAdress>
    <izvorni_sadrzaj>
      <item>ZLATAR poljoprivredna zadruga, Trg Slobode 13, Zlatar</item>
    </izvorni_sadrzaj>
    <derivirana_varijabla naziv="DomainObject.Predmet.ProtuStrankaListFormatedWithAdress_1">
      <item>ZLATAR poljoprivredna zadruga, Trg Slobode 13, Zlatar</item>
    </derivirana_varijabla>
  </DomainObject.Predmet.ProtuStrankaListFormatedWithAdress>
  <DomainObject.Predmet.ProtuStrankaListFormatedWithAdressOIB>
    <izvorni_sadrzaj>
      <item>ZLATAR poljoprivredna zadruga, OIB 55385526495, Trg Slobode 13, Zlatar</item>
    </izvorni_sadrzaj>
    <derivirana_varijabla naziv="DomainObject.Predmet.ProtuStrankaListFormatedWithAdressOIB_1">
      <item>ZLATAR poljoprivredna zadruga, OIB 55385526495, Trg Slobode 13, Zlatar</item>
    </derivirana_varijabla>
  </DomainObject.Predmet.ProtuStrankaListFormatedWithAdressOIB>
  <DomainObject.Predmet.ProtuStrankaListNazivFormated>
    <izvorni_sadrzaj>
      <item>ZLATAR poljoprivredna zadruga</item>
    </izvorni_sadrzaj>
    <derivirana_varijabla naziv="DomainObject.Predmet.ProtuStrankaListNazivFormated_1">
      <item>ZLATAR poljoprivredna zadruga</item>
    </derivirana_varijabla>
  </DomainObject.Predmet.ProtuStrankaListNazivFormated>
  <DomainObject.Predmet.ProtuStrankaListNazivFormatedOIB>
    <izvorni_sadrzaj>
      <item>ZLATAR poljoprivredna zadruga, OIB 55385526495</item>
    </izvorni_sadrzaj>
    <derivirana_varijabla naziv="DomainObject.Predmet.ProtuStrankaListNazivFormatedOIB_1">
      <item>ZLATAR poljoprivredna zadruga, OIB 55385526495</item>
    </derivirana_varijabla>
  </DomainObject.Predmet.ProtuStrankaListNazivFormatedOIB>
  <DomainObject.Predmet.OstaliListFormated>
    <izvorni_sadrzaj>
      <item>Zdravko Mitak</item>
      <item>javnost</item>
      <item>Zagrebačka banka d.d.</item>
      <item>Zagrebačka banka d.d. Filijala Zabok</item>
      <item>Nedjeljko Dujmović</item>
      <item>Županijsko državno odvjetništvo u Zagrebu</item>
      <item>Općinski građanski sud u Zlataru</item>
      <item>RH, MF, Područni ured Zlatar</item>
    </izvorni_sadrzaj>
    <derivirana_varijabla naziv="DomainObject.Predmet.OstaliListFormated_1">
      <item>Zdravko Mitak</item>
      <item>javnost</item>
      <item>Zagrebačka banka d.d.</item>
      <item>Zagrebačka banka d.d. Filijala Zabok</item>
      <item>Nedjeljko Dujmović</item>
      <item>Županijsko državno odvjetništvo u Zagrebu</item>
      <item>Općinski građanski sud u Zlataru</item>
      <item>RH, MF, Područni ured Zlatar</item>
    </derivirana_varijabla>
  </DomainObject.Predmet.OstaliListFormated>
  <DomainObject.Predmet.OstaliListFormatedOIB>
    <izvorni_sadrzaj>
      <item>Zdravko Mitak, OIB 25916717450</item>
      <item>javnost</item>
      <item>Zagrebačka banka d.d.</item>
      <item>Zagrebačka banka d.d. Filijala Zabok</item>
      <item>Nedjeljko Dujmović</item>
      <item>Županijsko državno odvjetništvo u Zagrebu</item>
      <item>Općinski građanski sud u Zlataru</item>
      <item>RH, MF, Područni ured Zlatar</item>
    </izvorni_sadrzaj>
    <derivirana_varijabla naziv="DomainObject.Predmet.OstaliListFormatedOIB_1">
      <item>Zdravko Mitak, OIB 25916717450</item>
      <item>javnost</item>
      <item>Zagrebačka banka d.d.</item>
      <item>Zagrebačka banka d.d. Filijala Zabok</item>
      <item>Nedjeljko Dujmović</item>
      <item>Županijsko državno odvjetništvo u Zagrebu</item>
      <item>Općinski građanski sud u Zlataru</item>
      <item>RH, MF, Područni ured Zlatar</item>
    </derivirana_varijabla>
  </DomainObject.Predmet.OstaliListFormatedOIB>
  <DomainObject.Predmet.OstaliListFormatedWithAdress>
    <izvorni_sadrzaj>
      <item>Zdravko Mitak, Zelenjak 53, 10000 Zagreb</item>
      <item>javnost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</item>
      <item>Općinski građanski sud u Zlataru</item>
      <item>RH, MF, Područni ured Zlatar, x, 49250 Zlatar</item>
    </izvorni_sadrzaj>
    <derivirana_varijabla naziv="DomainObject.Predmet.OstaliListFormatedWithAdress_1">
      <item>Zdravko Mitak, Zelenjak 53, 10000 Zagreb</item>
      <item>javnost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</item>
      <item>Općinski građanski sud u Zlataru</item>
      <item>RH, MF, Područni ured Zlatar, x, 49250 Zlatar</item>
    </derivirana_varijabla>
  </DomainObject.Predmet.OstaliListFormatedWithAdress>
  <DomainObject.Predmet.OstaliListFormatedWithAdressOIB>
    <izvorni_sadrzaj>
      <item>Zdravko Mitak, OIB 25916717450, Zelenjak 53, 10000 Zagreb</item>
      <item>javnost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</item>
      <item>Općinski građanski sud u Zlataru</item>
      <item>RH, MF, Područni ured Zlatar, x, 49250 Zlatar</item>
    </izvorni_sadrzaj>
    <derivirana_varijabla naziv="DomainObject.Predmet.OstaliListFormatedWithAdressOIB_1">
      <item>Zdravko Mitak, OIB 25916717450, Zelenjak 53, 10000 Zagreb</item>
      <item>javnost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</item>
      <item>Općinski građanski sud u Zlataru</item>
      <item>RH, MF, Područni ured Zlatar, x, 49250 Zlatar</item>
    </derivirana_varijabla>
  </DomainObject.Predmet.OstaliListFormatedWithAdressOIB>
  <DomainObject.Predmet.OstaliListNazivFormated>
    <izvorni_sadrzaj>
      <item>Zdravko Mitak</item>
      <item>javnost</item>
      <item>Zagrebačka banka d.d.</item>
      <item>Zagrebačka banka d.d. Filijala Zabok</item>
      <item>Nedjeljko Dujmović</item>
      <item>Županijsko državno odvjetništvo u Zagrebu</item>
      <item>Općinski građanski sud u Zlataru</item>
      <item>RH, MF, Područni ured Zlatar</item>
    </izvorni_sadrzaj>
    <derivirana_varijabla naziv="DomainObject.Predmet.OstaliListNazivFormated_1">
      <item>Zdravko Mitak</item>
      <item>javnost</item>
      <item>Zagrebačka banka d.d.</item>
      <item>Zagrebačka banka d.d. Filijala Zabok</item>
      <item>Nedjeljko Dujmović</item>
      <item>Županijsko državno odvjetništvo u Zagrebu</item>
      <item>Općinski građanski sud u Zlataru</item>
      <item>RH, MF, Područni ured Zlatar</item>
    </derivirana_varijabla>
  </DomainObject.Predmet.OstaliListNazivFormated>
  <DomainObject.Predmet.OstaliListNazivFormatedOIB>
    <izvorni_sadrzaj>
      <item>Zdravko Mitak, OIB 25916717450</item>
      <item>javnost</item>
      <item>Zagrebačka banka d.d.</item>
      <item>Zagrebačka banka d.d. Filijala Zabok</item>
      <item>Nedjeljko Dujmović</item>
      <item>Županijsko državno odvjetništvo u Zagrebu</item>
      <item>Općinski građanski sud u Zlataru</item>
      <item>RH, MF, Područni ured Zlatar</item>
    </izvorni_sadrzaj>
    <derivirana_varijabla naziv="DomainObject.Predmet.OstaliListNazivFormatedOIB_1">
      <item>Zdravko Mitak, OIB 25916717450</item>
      <item>javnost</item>
      <item>Zagrebačka banka d.d.</item>
      <item>Zagrebačka banka d.d. Filijala Zabok</item>
      <item>Nedjeljko Dujmović</item>
      <item>Županijsko državno odvjetništvo u Zagrebu</item>
      <item>Općinski građanski sud u Zlataru</item>
      <item>RH, MF, Područni ured Zlatar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Krapina i dr.</izvorni_sadrzaj>
    <derivirana_varijabla naziv="DomainObject.Predmet.StrankaIDrugi_1">RH Ministarstvo financija, Porezna uprava, Područni ured Krapina i dr.</derivirana_varijabla>
  </DomainObject.Predmet.StrankaIDrugi>
  <DomainObject.Predmet.ProtustrankaIDrugi>
    <izvorni_sadrzaj>ZLATAR poljoprivredna zadruga</izvorni_sadrzaj>
    <derivirana_varijabla naziv="DomainObject.Predmet.ProtustrankaIDrugi_1">ZLATAR poljoprivredna zadruga</derivirana_varijabla>
  </DomainObject.Predmet.ProtustrankaIDrugi>
  <DomainObject.Predmet.StrankaIDrugiAdressOIB>
    <izvorni_sadrzaj>RH Ministarstvo financija, Porezna uprava, Područni ured Krapina, OIB 18683136487 i dr.</izvorni_sadrzaj>
    <derivirana_varijabla naziv="DomainObject.Predmet.StrankaIDrugiAdressOIB_1">RH Ministarstvo financija, Porezna uprava, Područni ured Krapina, OIB 18683136487 i dr.</derivirana_varijabla>
  </DomainObject.Predmet.StrankaIDrugiAdressOIB>
  <DomainObject.Predmet.ProtustrankaIDrugiAdressOIB>
    <izvorni_sadrzaj>ZLATAR poljoprivredna zadruga, OIB 55385526495, Trg Slobode 13, Zlatar</izvorni_sadrzaj>
    <derivirana_varijabla naziv="DomainObject.Predmet.ProtustrankaIDrugiAdressOIB_1">ZLATAR poljoprivredna zadruga, OIB 55385526495, Trg Slobode 13,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ZLATAR poljoprivredna zadruga</item>
      <item>Zdravko Mitak</item>
      <item>TRGOCENTAR društvo s ograničenom odgovornošću, trgovina na veliko i malo</item>
      <item>javnost</item>
      <item>Zagrebačka banka d.d.</item>
      <item>Zagrebačka banka d.d. Filijala Zabok</item>
      <item>Nedjeljko Dujmović</item>
      <item>Županijsko državno odvjetništvo u Zagrebu</item>
      <item>Općinski građanski sud u Zlataru</item>
      <item>RH, MF, Područni ured Zlatar</item>
      <item>RH Ministarstvo financija, Porezna uprava, Područni ured Krapina</item>
    </izvorni_sadrzaj>
    <derivirana_varijabla naziv="DomainObject.Predmet.SudioniciListNaziv_1">
      <item>ZLATAR poljoprivredna zadruga</item>
      <item>Zdravko Mitak</item>
      <item>TRGOCENTAR društvo s ograničenom odgovornošću, trgovina na veliko i malo</item>
      <item>javnost</item>
      <item>Zagrebačka banka d.d.</item>
      <item>Zagrebačka banka d.d. Filijala Zabok</item>
      <item>Nedjeljko Dujmović</item>
      <item>Županijsko državno odvjetništvo u Zagrebu</item>
      <item>Općinski građanski sud u Zlataru</item>
      <item>RH, MF, Područni ured Zlatar</item>
      <item>RH Ministarstvo financija, Porezna uprava, Područni ured Krapina</item>
    </derivirana_varijabla>
  </DomainObject.Predmet.SudioniciListNaziv>
  <DomainObject.Predmet.SudioniciListAdressOIB>
    <izvorni_sadrzaj>
      <item>ZLATAR poljoprivredna zadruga, OIB 55385526495, Trg Slobode 13,Zlatar</item>
      <item>Zdravko Mitak, OIB 25916717450, Zelenjak 53,10000 Zagreb</item>
      <item>TRGOCENTAR društvo s ograničenom odgovornošću, trgovina na veliko i malo, OIB 84210581427, 103. brigade 8 ,49210 Zabok</item>
      <item>javnost</item>
      <item>Zagrebačka banka d.d., Trg bana J. Jelačića 10,10000 Zagreb</item>
      <item>Zagrebačka banka d.d. Filijala Zabok, Matije Gupca 59,49210 Zabok</item>
      <item>Nedjeljko Dujmović, Domjanićeva 3,10000 Zagreb</item>
      <item>Županijsko državno odvjetništvo u Zagrebu</item>
      <item>Općinski građanski sud u Zlataru</item>
      <item>RH, MF, Područni ured Zlatar, x,49250 Zlatar</item>
      <item>RH Ministarstvo financija, Porezna uprava, Područni ured Krapina, OIB 18683136487</item>
    </izvorni_sadrzaj>
    <derivirana_varijabla naziv="DomainObject.Predmet.SudioniciListAdressOIB_1">
      <item>ZLATAR poljoprivredna zadruga, OIB 55385526495, Trg Slobode 13,Zlatar</item>
      <item>Zdravko Mitak, OIB 25916717450, Zelenjak 53,10000 Zagreb</item>
      <item>TRGOCENTAR društvo s ograničenom odgovornošću, trgovina na veliko i malo, OIB 84210581427, 103. brigade 8 ,49210 Zabok</item>
      <item>javnost</item>
      <item>Zagrebačka banka d.d., Trg bana J. Jelačića 10,10000 Zagreb</item>
      <item>Zagrebačka banka d.d. Filijala Zabok, Matije Gupca 59,49210 Zabok</item>
      <item>Nedjeljko Dujmović, Domjanićeva 3,10000 Zagreb</item>
      <item>Županijsko državno odvjetništvo u Zagrebu</item>
      <item>Općinski građanski sud u Zlataru</item>
      <item>RH, MF, Područni ured Zlatar, x,49250 Zlatar</item>
      <item>RH Ministarstvo financija, Porezna uprava, Područni ured Krapina,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55385526495</item>
      <item>, OIB 25916717450</item>
      <item>, OIB 84210581427</item>
      <item>, OIB null</item>
      <item>, OIB null</item>
      <item>, OIB null</item>
      <item>, OIB null</item>
      <item>, OIB null</item>
      <item>, OIB null</item>
      <item>, OIB null</item>
      <item>, OIB 18683136487</item>
    </izvorni_sadrzaj>
    <derivirana_varijabla naziv="DomainObject.Predmet.SudioniciListNazivOIB_1">
      <item>, OIB 55385526495</item>
      <item>, OIB 25916717450</item>
      <item>, OIB 84210581427</item>
      <item>, OIB null</item>
      <item>, OIB null</item>
      <item>, OIB null</item>
      <item>, OIB null</item>
      <item>, OIB null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435898-7F85-4C20-BD64-3BCDB91E5C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654</properties:Words>
  <properties:Characters>3538</properties:Characters>
  <properties:Lines>104</properties:Lines>
  <properties:Paragraphs>52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2016-07-19T09:47:00Z</dcterms:created>
  <dc:creator>nribaric</dc:creator>
  <cp:lastModifiedBy>Jadranka Zelić</cp:lastModifiedBy>
  <cp:lastPrinted>2016-07-20T09:11:00Z</cp:lastPrinted>
  <dcterms:modified xmlns:xsi="http://www.w3.org/2001/XMLSchema-instance" xsi:type="dcterms:W3CDTF">2016-07-20T09:14:00Z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