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a20d" w14:paraId="e4ea20d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/>
    <w:p w:rsidRDefault="00893BCB" w:rsidP="00110932" w:rsidR="00893BCB" w:rsidRPr="00F06A9B"/>
    <w:p w:rsidRDefault="00110932" w:rsidP="00110932" w:rsidR="00110932" w:rsidRPr="00F06A9B">
      <w:pPr>
        <w:ind w:firstLine="708"/>
        <w:jc w:val="both"/>
      </w:pPr>
    </w:p>
    <w:p w:rsidRDefault="00110932" w:rsidP="00110932" w:rsidR="00110932" w:rsidRPr="00F06A9B">
      <w:pPr>
        <w:jc w:val="both"/>
      </w:pPr>
      <w:r w:rsidRPr="00F06A9B">
        <w:tab/>
        <w:t xml:space="preserve">Trgovački sud u Pazinu, po </w:t>
      </w:r>
      <w:r w:rsidR="0097292F">
        <w:t>stečajnoj sutkinji</w:t>
      </w:r>
      <w:r w:rsidRPr="00F06A9B">
        <w:t xml:space="preserve"> </w:t>
      </w:r>
      <w:proofErr w:type="spellStart"/>
      <w:r w:rsidR="00CC009C">
        <w:t>Tijani</w:t>
      </w:r>
      <w:proofErr w:type="spellEnd"/>
      <w:r w:rsidR="00CC009C">
        <w:t xml:space="preserve"> Licul</w:t>
      </w:r>
      <w:r w:rsidRPr="00F06A9B">
        <w:t xml:space="preserve">, </w:t>
      </w:r>
      <w:r w:rsidR="00CC009C">
        <w:t xml:space="preserve">u stečajnom postupku nad dužnikom stečajna masa iza V. I S. NEKRETNINE d.o.o. „u stečaju“, Rijeka, Markovići 21, OIB 53113491129, dana </w:t>
      </w:r>
      <w:r w:rsidR="00E83E93">
        <w:t>25</w:t>
      </w:r>
      <w:r w:rsidR="00CC009C">
        <w:t>. siječnja 2018. donio je slijedeći</w:t>
      </w:r>
    </w:p>
    <w:p w:rsidRDefault="00110932" w:rsidP="00110932" w:rsidR="00110932">
      <w:pPr>
        <w:jc w:val="both"/>
      </w:pP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042B62" w:rsidP="00E83E93" w:rsidR="00042B62" w:rsidRPr="00E83E93">
      <w:pPr>
        <w:jc w:val="both"/>
      </w:pPr>
      <w:r>
        <w:tab/>
        <w:t xml:space="preserve">- Ana Mariji </w:t>
      </w:r>
      <w:proofErr w:type="spellStart"/>
      <w:r>
        <w:t>Kavčnik</w:t>
      </w:r>
      <w:proofErr w:type="spellEnd"/>
      <w:r>
        <w:t xml:space="preserve"> iz Slovenije, 1351 Brezovica, Ljubljanska cesta 32, OIB: </w:t>
      </w:r>
      <w:r w:rsidR="00F31A55">
        <w:t>89770207180</w:t>
      </w:r>
      <w:r>
        <w:t xml:space="preserve">, na račun </w:t>
      </w:r>
      <w:r w:rsidR="00153FC9">
        <w:t>HR7023800063240126279</w:t>
      </w:r>
      <w:r w:rsidR="009A21D2">
        <w:t xml:space="preserve">, u iznosu od 75.763,18 kuna, identifikator nadmetanja </w:t>
      </w:r>
      <w:r w:rsidR="003469DE">
        <w:t xml:space="preserve">5747, </w:t>
      </w:r>
    </w:p>
    <w:p w:rsidRDefault="00E83E93" w:rsidP="00E83E93" w:rsidR="00E83E93" w:rsidRPr="00E83E93">
      <w:pPr>
        <w:jc w:val="both"/>
      </w:pPr>
      <w:r w:rsidRPr="00E83E93">
        <w:tab/>
        <w:t xml:space="preserve">- AKTIVA </w:t>
      </w:r>
      <w:r w:rsidR="003469DE">
        <w:t>KAPITAL</w:t>
      </w:r>
      <w:r w:rsidRPr="00E83E93">
        <w:t xml:space="preserve"> d.o.o. </w:t>
      </w:r>
      <w:proofErr w:type="spellStart"/>
      <w:r w:rsidRPr="00E83E93">
        <w:t>Gračišće</w:t>
      </w:r>
      <w:proofErr w:type="spellEnd"/>
      <w:r w:rsidRPr="00E83E93">
        <w:t xml:space="preserve">, </w:t>
      </w:r>
      <w:proofErr w:type="spellStart"/>
      <w:r w:rsidRPr="00E83E93">
        <w:t>Marcani</w:t>
      </w:r>
      <w:proofErr w:type="spellEnd"/>
      <w:r w:rsidRPr="00E83E93">
        <w:t xml:space="preserve"> 131 C, OIB </w:t>
      </w:r>
      <w:r w:rsidR="00F31A55">
        <w:t>60869680078</w:t>
      </w:r>
      <w:r w:rsidRPr="00E83E93">
        <w:t>, na račun  HR</w:t>
      </w:r>
      <w:r w:rsidR="00A0319C">
        <w:t>35250000911013978</w:t>
      </w:r>
      <w:r w:rsidR="00153FC9">
        <w:t>61</w:t>
      </w:r>
      <w:r w:rsidRPr="00E83E93">
        <w:t xml:space="preserve">, u iznosu od </w:t>
      </w:r>
      <w:r w:rsidR="00F31A55">
        <w:t xml:space="preserve">75.763,18 </w:t>
      </w:r>
      <w:r w:rsidRPr="00E83E93">
        <w:t xml:space="preserve">kuna, identifikator nadmetanja </w:t>
      </w:r>
      <w:r w:rsidR="00F31A55">
        <w:t>5747</w:t>
      </w:r>
      <w:r w:rsidRPr="00E83E93">
        <w:t>,</w:t>
      </w:r>
    </w:p>
    <w:p w:rsidRDefault="00E83E93" w:rsidP="00E83E93" w:rsidR="00E83E93" w:rsidRPr="00E83E93">
      <w:pPr>
        <w:jc w:val="both"/>
      </w:pPr>
      <w:r w:rsidRPr="00E83E93">
        <w:tab/>
        <w:t xml:space="preserve">- </w:t>
      </w:r>
      <w:r w:rsidR="0088093C">
        <w:t>VALARON</w:t>
      </w:r>
      <w:r w:rsidRPr="00E83E93">
        <w:t xml:space="preserve"> d.o.o. </w:t>
      </w:r>
      <w:r w:rsidR="0088093C">
        <w:t>Novigrad</w:t>
      </w:r>
      <w:r w:rsidRPr="00E83E93">
        <w:t xml:space="preserve">, </w:t>
      </w:r>
      <w:proofErr w:type="spellStart"/>
      <w:r w:rsidR="0088093C">
        <w:t>Carlotte</w:t>
      </w:r>
      <w:proofErr w:type="spellEnd"/>
      <w:r w:rsidR="0088093C">
        <w:t xml:space="preserve"> </w:t>
      </w:r>
      <w:proofErr w:type="spellStart"/>
      <w:r w:rsidR="0088093C">
        <w:t>grisi</w:t>
      </w:r>
      <w:proofErr w:type="spellEnd"/>
      <w:r w:rsidR="0088093C">
        <w:t xml:space="preserve"> 5</w:t>
      </w:r>
      <w:r w:rsidRPr="00E83E93">
        <w:t xml:space="preserve">, OIB </w:t>
      </w:r>
      <w:r w:rsidR="0088093C">
        <w:t>38022132782</w:t>
      </w:r>
      <w:r w:rsidRPr="00E83E93">
        <w:t>, na račun  HR</w:t>
      </w:r>
      <w:r w:rsidR="00A0319C">
        <w:t>2723800061140025061</w:t>
      </w:r>
      <w:r w:rsidRPr="00E83E93">
        <w:t xml:space="preserve">, u iznosu od </w:t>
      </w:r>
      <w:r w:rsidR="0088093C">
        <w:t>75.763,18</w:t>
      </w:r>
      <w:r w:rsidRPr="00E83E93">
        <w:t xml:space="preserve"> kuna, identifikator nadmetanja </w:t>
      </w:r>
      <w:r w:rsidR="00B26280">
        <w:t>5747</w:t>
      </w:r>
      <w:r w:rsidRPr="00E83E93">
        <w:t>,</w:t>
      </w:r>
    </w:p>
    <w:p w:rsidRDefault="00E83E93" w:rsidP="00E83E93" w:rsidR="00E83E93" w:rsidRPr="00E83E93">
      <w:pPr>
        <w:jc w:val="both"/>
      </w:pPr>
      <w:r w:rsidRPr="00E83E93">
        <w:tab/>
        <w:t xml:space="preserve">- </w:t>
      </w:r>
      <w:r w:rsidR="00B26280">
        <w:t xml:space="preserve">Krešimiru </w:t>
      </w:r>
      <w:proofErr w:type="spellStart"/>
      <w:r w:rsidR="00B26280">
        <w:t>Richu</w:t>
      </w:r>
      <w:proofErr w:type="spellEnd"/>
      <w:r w:rsidR="00B26280">
        <w:t xml:space="preserve"> iz Zagreba, </w:t>
      </w:r>
      <w:proofErr w:type="spellStart"/>
      <w:r w:rsidR="00B26280">
        <w:t>Nehruov</w:t>
      </w:r>
      <w:proofErr w:type="spellEnd"/>
      <w:r w:rsidR="00B26280">
        <w:t xml:space="preserve"> trg 41, </w:t>
      </w:r>
      <w:r w:rsidRPr="00E83E93">
        <w:t xml:space="preserve">OIB </w:t>
      </w:r>
      <w:r w:rsidR="00B26280">
        <w:t>00165740007</w:t>
      </w:r>
      <w:r w:rsidRPr="00E83E93">
        <w:t>, na račun  HR</w:t>
      </w:r>
      <w:r w:rsidR="00A0319C">
        <w:t>8523600003232245935</w:t>
      </w:r>
      <w:r w:rsidRPr="00E83E93">
        <w:t xml:space="preserve">, u iznosu od </w:t>
      </w:r>
      <w:r w:rsidR="00B26280">
        <w:t>75.763,18</w:t>
      </w:r>
      <w:r w:rsidR="00B26280" w:rsidRPr="00E83E93">
        <w:t xml:space="preserve"> </w:t>
      </w:r>
      <w:r w:rsidRPr="00E83E93">
        <w:t xml:space="preserve">kuna, identifikator nadmetanja </w:t>
      </w:r>
      <w:r w:rsidR="00B26280">
        <w:t>5747</w:t>
      </w:r>
      <w:r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9A5AB9">
        <w:t>ASSET PILLAR INVESTMENT d.o.o. Umag, Savudrija, Riva 160 A</w:t>
      </w:r>
      <w:r w:rsidRPr="00E83E93">
        <w:t xml:space="preserve">, OIB </w:t>
      </w:r>
      <w:r w:rsidR="009A5AB9">
        <w:t>55172232853</w:t>
      </w:r>
      <w:r w:rsidRPr="00E83E93">
        <w:t>, na račun  HR</w:t>
      </w:r>
      <w:r w:rsidR="008E2676">
        <w:t>4923800061140024956</w:t>
      </w:r>
      <w:r w:rsidRPr="00E83E93">
        <w:t xml:space="preserve">, u iznosu od </w:t>
      </w:r>
      <w:r w:rsidR="009A5AB9">
        <w:t>75.764,00</w:t>
      </w:r>
      <w:r w:rsidRPr="00E83E93">
        <w:t xml:space="preserve"> kuna, identifikator nadmetanja </w:t>
      </w:r>
      <w:r w:rsidR="00B66DD2">
        <w:t>5747</w:t>
      </w:r>
      <w:r w:rsidRPr="00E83E93">
        <w:t>,</w:t>
      </w:r>
      <w:r w:rsidR="008F5616" w:rsidRPr="008F5616">
        <w:t xml:space="preserve"> </w:t>
      </w:r>
    </w:p>
    <w:p w:rsidRDefault="00562161" w:rsidP="00E83E93" w:rsidR="00562161" w:rsidRPr="00E83E93">
      <w:pPr>
        <w:jc w:val="both"/>
      </w:pPr>
      <w:r>
        <w:tab/>
        <w:t xml:space="preserve"> - ERSTE&amp;STEIERM</w:t>
      </w:r>
      <w:r w:rsidR="00B66DD2">
        <w:t>Ä</w:t>
      </w:r>
      <w:r>
        <w:t>RKISCHE BANK d.d. Rijeka, Jadranski Trg 3a, OIB: 23057039320, na račun HR</w:t>
      </w:r>
      <w:r w:rsidR="008E2676">
        <w:t>9524020061031262160</w:t>
      </w:r>
      <w:r>
        <w:t xml:space="preserve">, </w:t>
      </w:r>
      <w:r w:rsidR="008F5616" w:rsidRPr="00E83E93">
        <w:t xml:space="preserve">u iznosu od </w:t>
      </w:r>
      <w:r w:rsidR="008F5616">
        <w:t>75.763,18</w:t>
      </w:r>
      <w:r w:rsidR="008F5616" w:rsidRPr="00E83E93">
        <w:t xml:space="preserve"> kuna, identifikator nadmetanja </w:t>
      </w:r>
      <w:r w:rsidR="008F5616">
        <w:t>5747</w:t>
      </w:r>
      <w:r w:rsidR="00B66DD2">
        <w:t>,</w:t>
      </w:r>
    </w:p>
    <w:p w:rsidRDefault="00E83E93" w:rsidP="00E83E93" w:rsidR="00E83E93" w:rsidRPr="00E83E93">
      <w:pPr>
        <w:jc w:val="both"/>
      </w:pPr>
      <w:r w:rsidRPr="00E83E93">
        <w:tab/>
        <w:t xml:space="preserve">- </w:t>
      </w:r>
      <w:r w:rsidR="008F5616">
        <w:t xml:space="preserve">ESMI BAJRAMOVIĆ iz </w:t>
      </w:r>
      <w:proofErr w:type="spellStart"/>
      <w:r w:rsidR="008F5616">
        <w:t>Zadvorskog</w:t>
      </w:r>
      <w:proofErr w:type="spellEnd"/>
      <w:r w:rsidR="008F5616">
        <w:t xml:space="preserve">, </w:t>
      </w:r>
      <w:proofErr w:type="spellStart"/>
      <w:r w:rsidR="008F5616">
        <w:t>Zadvorska</w:t>
      </w:r>
      <w:proofErr w:type="spellEnd"/>
      <w:r w:rsidR="008F5616">
        <w:t xml:space="preserve"> 24 B, OIB: 77601581862, na račun HR</w:t>
      </w:r>
      <w:r w:rsidR="009D1C52">
        <w:t>9023600003218320428</w:t>
      </w:r>
      <w:r w:rsidR="008F5616">
        <w:t xml:space="preserve">, </w:t>
      </w:r>
      <w:r w:rsidR="008F5616" w:rsidRPr="00E83E93">
        <w:t xml:space="preserve">u iznosu od </w:t>
      </w:r>
      <w:r w:rsidR="008F5616">
        <w:t>75.763,18</w:t>
      </w:r>
      <w:r w:rsidR="008F5616" w:rsidRPr="00E83E93">
        <w:t xml:space="preserve"> kuna, identifikator nadmetanja </w:t>
      </w:r>
      <w:r w:rsidR="008F5616">
        <w:t>5747</w:t>
      </w:r>
      <w:r w:rsidR="00B66DD2">
        <w:t>.</w:t>
      </w:r>
    </w:p>
    <w:p w:rsidRDefault="001E5CBF" w:rsidP="00E83E93" w:rsidR="001E5CBF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9C0B19">
        <w:t>25</w:t>
      </w:r>
      <w:r w:rsidR="00066596" w:rsidRPr="00F06A9B">
        <w:t xml:space="preserve">. </w:t>
      </w:r>
      <w:r w:rsidR="006000EA">
        <w:t>siječnja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946F4A">
        <w:t>, v. 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D11BA1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80267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946F4A" w:rsidR="003E5AEE">
        <w:pPr>
          <w:pStyle w:val="Zaglavlje"/>
          <w:jc w:val="center"/>
        </w:pPr>
      </w:p>
    </w:sdtContent>
  </w:sdt>
  <w:p w:rsidRDefault="00946F4A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proofErr w:type="spellStart"/>
    <w:r>
      <w:t>Posl</w:t>
    </w:r>
    <w:proofErr w:type="spellEnd"/>
    <w:r>
      <w:t>. broj: 4</w:t>
    </w:r>
    <w:r w:rsidR="00E83E93">
      <w:t xml:space="preserve"> St-900/2016-82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42B62"/>
    <w:rsid w:val="00066596"/>
    <w:rsid w:val="000B53C7"/>
    <w:rsid w:val="00110932"/>
    <w:rsid w:val="00153FC9"/>
    <w:rsid w:val="00155103"/>
    <w:rsid w:val="00180267"/>
    <w:rsid w:val="001E5CBF"/>
    <w:rsid w:val="002374A3"/>
    <w:rsid w:val="002833D3"/>
    <w:rsid w:val="00344284"/>
    <w:rsid w:val="003469DE"/>
    <w:rsid w:val="003A3A66"/>
    <w:rsid w:val="00402146"/>
    <w:rsid w:val="004A0C06"/>
    <w:rsid w:val="004F1C5E"/>
    <w:rsid w:val="004F409C"/>
    <w:rsid w:val="00554328"/>
    <w:rsid w:val="00562161"/>
    <w:rsid w:val="006000EA"/>
    <w:rsid w:val="006468D2"/>
    <w:rsid w:val="00725C6C"/>
    <w:rsid w:val="007E20E5"/>
    <w:rsid w:val="007E221B"/>
    <w:rsid w:val="008366D5"/>
    <w:rsid w:val="008546A7"/>
    <w:rsid w:val="0088093C"/>
    <w:rsid w:val="00893BCB"/>
    <w:rsid w:val="008E2676"/>
    <w:rsid w:val="008E46C2"/>
    <w:rsid w:val="008F5616"/>
    <w:rsid w:val="00927ACF"/>
    <w:rsid w:val="00933F52"/>
    <w:rsid w:val="00946F4A"/>
    <w:rsid w:val="0097292F"/>
    <w:rsid w:val="00985388"/>
    <w:rsid w:val="009A21D2"/>
    <w:rsid w:val="009A5AB9"/>
    <w:rsid w:val="009C0B19"/>
    <w:rsid w:val="009D1C52"/>
    <w:rsid w:val="00A0319C"/>
    <w:rsid w:val="00AC765E"/>
    <w:rsid w:val="00AE4482"/>
    <w:rsid w:val="00B26280"/>
    <w:rsid w:val="00B65749"/>
    <w:rsid w:val="00B66DD2"/>
    <w:rsid w:val="00BC5F91"/>
    <w:rsid w:val="00C37927"/>
    <w:rsid w:val="00C77BF0"/>
    <w:rsid w:val="00CC009C"/>
    <w:rsid w:val="00D000C5"/>
    <w:rsid w:val="00E118FD"/>
    <w:rsid w:val="00E83E93"/>
    <w:rsid w:val="00EA09F0"/>
    <w:rsid w:val="00EA2A63"/>
    <w:rsid w:val="00F06A9B"/>
    <w:rsid w:val="00F31A55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F4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F4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F4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F4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F4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F4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F4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F4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V. I S. NEKRETNINE d.o.o. u stečaju</izvorni_sadrzaj>
    <derivirana_varijabla naziv="DomainObject.Predmet.ProtustrankaFormated_1">  Stečajna masa iza V. I S. NEKRETNINE d.o.o. u stečaju</derivirana_varijabla>
  </DomainObject.Predmet.ProtustrankaFormated>
  <DomainObject.Predmet.ProtustrankaFormatedOIB>
    <izvorni_sadrzaj>  Stečajna masa iza V. I S. NEKRETNINE d.o.o. u stečaju, OIB 53113491129</izvorni_sadrzaj>
    <derivirana_varijabla naziv="DomainObject.Predmet.ProtustrankaFormatedOIB_1">  Stečajna masa iza V. I S. NEKRETNINE d.o.o. u stečaju, OIB 53113491129</derivirana_varijabla>
  </DomainObject.Predmet.ProtustrankaFormatedOIB>
  <DomainObject.Predmet.ProtustrankaFormatedWithAdress>
    <izvorni_sadrzaj> Stečajna masa iza V. I S. NEKRETNINE d.o.o. u stečaju, Markovići 21, 51000 Rijeka</izvorni_sadrzaj>
    <derivirana_varijabla naziv="DomainObject.Predmet.ProtustrankaFormatedWithAdress_1"> Stečajna masa iza V. I S. NEKRETNINE d.o.o. u stečaju, Markovići 21, 51000 Rijeka</derivirana_varijabla>
  </DomainObject.Predmet.ProtustrankaFormatedWithAdress>
  <DomainObject.Predmet.ProtustrankaFormatedWithAdressOIB>
    <izvorni_sadrzaj> Stečajna masa iza V. I S. NEKRETNINE d.o.o. u stečaju, OIB 53113491129, Markovići 21, 51000 Rijeka</izvorni_sadrzaj>
    <derivirana_varijabla naziv="DomainObject.Predmet.ProtustrankaFormatedWithAdressOIB_1"> Stečajna masa iza V. I S. NEKRETNINE d.o.o. u stečaju, OIB 53113491129, Markovići 21, 51000 Rijeka</derivirana_varijabla>
  </DomainObject.Predmet.ProtustrankaFormatedWithAdressOIB>
  <DomainObject.Predmet.ProtustrankaWithAdress>
    <izvorni_sadrzaj>Stečajna masa iza V. I S. NEKRETNINE d.o.o. u stečaju Markovići 21, 51000 Rijeka</izvorni_sadrzaj>
    <derivirana_varijabla naziv="DomainObject.Predmet.ProtustrankaWithAdress_1">Stečajna masa iza V. I S. NEKRETNINE d.o.o. u stečaju Markovići 21, 51000 Rijeka</derivirana_varijabla>
  </DomainObject.Predmet.ProtustrankaWithAdress>
  <DomainObject.Predmet.ProtustrankaWithAdressOIB>
    <izvorni_sadrzaj>Stečajna masa iza V. I S. NEKRETNINE d.o.o. u stečaju, OIB 53113491129, Markovići 21, 51000 Rijeka</izvorni_sadrzaj>
    <derivirana_varijabla naziv="DomainObject.Predmet.ProtustrankaWithAdressOIB_1">Stečajna masa iza V. I S. NEKRETNINE d.o.o. u stečaju, OIB 53113491129, Markovići 21, 51000 Rijeka</derivirana_varijabla>
  </DomainObject.Predmet.ProtustrankaWithAdressOIB>
  <DomainObject.Predmet.ProtustrankaNazivFormated>
    <izvorni_sadrzaj>Stečajna masa iza V. I S. NEKRETNINE d.o.o. u stečaju</izvorni_sadrzaj>
    <derivirana_varijabla naziv="DomainObject.Predmet.ProtustrankaNazivFormated_1">Stečajna masa iza V. I S. NEKRETNINE d.o.o. u stečaju</derivirana_varijabla>
  </DomainObject.Predmet.ProtustrankaNazivFormated>
  <DomainObject.Predmet.ProtustrankaNazivFormatedOIB>
    <izvorni_sadrzaj>Stečajna masa iza V. I S. NEKRETNINE d.o.o. u stečaju, OIB 53113491129</izvorni_sadrzaj>
    <derivirana_varijabla naziv="DomainObject.Predmet.ProtustrankaNazivFormatedOIB_1">Stečajna masa iza V. I S. NEKRETNINE d.o.o. u stečaju, OIB 53113491129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iza V. I S. NEKRETNINE d.o.o. u stečaju</item>
    </izvorni_sadrzaj>
    <derivirana_varijabla naziv="DomainObject.Predmet.ProtuStrankaListFormated_1">
      <item>Stečajna masa iza V. I S. NEKRETNINE d.o.o. u stečaju</item>
    </derivirana_varijabla>
  </DomainObject.Predmet.ProtuStrankaListFormated>
  <DomainObject.Predmet.ProtuStrankaListFormatedOIB>
    <izvorni_sadrzaj>
      <item>Stečajna masa iza V. I S. NEKRETNINE d.o.o. u stečaju, OIB 53113491129</item>
    </izvorni_sadrzaj>
    <derivirana_varijabla naziv="DomainObject.Predmet.ProtuStrankaListFormatedOIB_1">
      <item>Stečajna masa iza V. I S. NEKRETNINE d.o.o. u stečaju, OIB 53113491129</item>
    </derivirana_varijabla>
  </DomainObject.Predmet.ProtuStrankaListFormatedOIB>
  <DomainObject.Predmet.ProtuStrankaListFormatedWithAdress>
    <izvorni_sadrzaj>
      <item>Stečajna masa iza V. I S. NEKRETNINE d.o.o. u stečaju, Markovići 21, 51000 Rijeka</item>
    </izvorni_sadrzaj>
    <derivirana_varijabla naziv="DomainObject.Predmet.ProtuStrankaListFormatedWithAdress_1">
      <item>Stečajna masa iza V. I S. NEKRETNINE d.o.o. u stečaju, Markovići 21, 51000 Rijeka</item>
    </derivirana_varijabla>
  </DomainObject.Predmet.ProtuStrankaListFormatedWithAdress>
  <DomainObject.Predmet.ProtuStrankaListFormatedWithAdressOIB>
    <izvorni_sadrzaj>
      <item>Stečajna masa iza V. I S. NEKRETNINE d.o.o. u stečaju, OIB 53113491129, Markovići 21, 51000 Rijeka</item>
    </izvorni_sadrzaj>
    <derivirana_varijabla naziv="DomainObject.Predmet.ProtuStrankaListFormatedWithAdressOIB_1">
      <item>Stečajna masa iza V. I S. NEKRETNINE d.o.o. u stečaju, OIB 53113491129, Markovići 21, 51000 Rijeka</item>
    </derivirana_varijabla>
  </DomainObject.Predmet.ProtuStrankaListFormatedWithAdressOIB>
  <DomainObject.Predmet.ProtuStrankaListNazivFormated>
    <izvorni_sadrzaj>
      <item>Stečajna masa iza V. I S. NEKRETNINE d.o.o. u stečaju</item>
    </izvorni_sadrzaj>
    <derivirana_varijabla naziv="DomainObject.Predmet.ProtuStrankaListNazivFormated_1">
      <item>Stečajna masa iza V. I S. NEKRETNINE d.o.o. u stečaju</item>
    </derivirana_varijabla>
  </DomainObject.Predmet.ProtuStrankaListNazivFormated>
  <DomainObject.Predmet.ProtuStrankaListNazivFormatedOIB>
    <izvorni_sadrzaj>
      <item>Stečajna masa iza V. I S. NEKRETNINE d.o.o. u stečaju, OIB 53113491129</item>
    </izvorni_sadrzaj>
    <derivirana_varijabla naziv="DomainObject.Predmet.ProtuStrankaListNazivFormatedOIB_1">
      <item>Stečajna masa iza V. I S. NEKRETNINE d.o.o. u stečaju, OIB 53113491129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iza V. I S. NEKRETNINE d.o.o. u stečaju</izvorni_sadrzaj>
    <derivirana_varijabla naziv="DomainObject.Predmet.ProtustrankaIDrugi_1">Stečajna masa iza V. I S. NEKRETNINE d.o.o. u stečaju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iza V. I S. NEKRETNINE d.o.o. u stečaju, OIB 53113491129, Markovići 21, 51000 Rijeka</izvorni_sadrzaj>
    <derivirana_varijabla naziv="DomainObject.Predmet.ProtustrankaIDrugiAdressOIB_1">Stečajna masa iza V. I S. NEKRETNINE d.o.o. u stečaju, OIB 53113491129,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V. I S. NEKRETNINE d.o.o. u stečaju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iza V. I S. NEKRETNINE d.o.o. u stečaju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iza V. I S. NEKRETNINE d.o.o. u stečaju, OIB 53113491129, Markovići 21,51000 Rijeka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53113491129</item>
      <item>, OIB 23057039320</item>
      <item>, OIB 41464419609</item>
    </izvorni_sadrzaj>
    <derivirana_varijabla naziv="DomainObject.Predmet.SudioniciListNazivOIB_1">
      <item>, OIB 53113491129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1553</properties:Characters>
  <properties:Lines>47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2018-01-25T11:19:00Z</dcterms:created>
  <dc:creator>Jasmina Matika</dc:creator>
  <cp:lastModifiedBy>Sanja Prodan</cp:lastModifiedBy>
  <cp:lastPrinted>2018-01-26T08:22:00Z</cp:lastPrinted>
  <dcterms:modified xmlns:xsi="http://www.w3.org/2001/XMLSchema-instance" xsi:type="dcterms:W3CDTF">2018-01-26T08:22:00Z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