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8213" w14:paraId="1a78213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544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121DE2" w:rsidR="00C337A9" w:rsidRPr="00121DE2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21DE2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121DE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121DE2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121DE2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121DE2">
        <w:rPr>
          <w:rFonts w:cs="Times New Roman" w:hAnsi="Times New Roman" w:ascii="Times New Roman"/>
          <w:sz w:val="24"/>
          <w:szCs w:val="24"/>
        </w:rPr>
        <w:t xml:space="preserve">: </w:t>
      </w:r>
      <w:r w:rsidR="00121DE2" w:rsidRPr="00121DE2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121DE2" w:rsidRPr="00121DE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121DE2" w:rsidRPr="00121DE2">
        <w:rPr>
          <w:rFonts w:cs="Times New Roman" w:hAnsi="Times New Roman" w:ascii="Times New Roman"/>
          <w:sz w:val="24"/>
          <w:szCs w:val="24"/>
        </w:rPr>
        <w:t xml:space="preserve">, površine 7138 m2, i to: 54. Suvlasnički dio: 14/10000 ETAŽNO VLASNIŠTVO (E-54), </w:t>
      </w:r>
      <w:r w:rsidR="00121DE2" w:rsidRPr="00121DE2">
        <w:rPr>
          <w:rFonts w:cs="Times New Roman" w:eastAsia="Calibri" w:hAnsi="Times New Roman" w:ascii="Times New Roman"/>
          <w:sz w:val="24"/>
          <w:szCs w:val="24"/>
        </w:rPr>
        <w:t>garaža G.26. u podrumu -1 zgrade M. Krušlina 14-24, neto korisne površine 18,86 m2, u nacrtu označenu plavom bojom, tržišne vrijednosti 88.900,00 kn</w:t>
      </w:r>
      <w:r w:rsidR="00797229" w:rsidRPr="00121DE2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121DE2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121DE2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121DE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121DE2">
        <w:rPr>
          <w:rFonts w:cs="Times New Roman" w:hAnsi="Times New Roman" w:ascii="Times New Roman"/>
          <w:sz w:val="24"/>
          <w:szCs w:val="24"/>
        </w:rPr>
        <w:t>.</w:t>
      </w:r>
      <w:r w:rsidR="00B6594C" w:rsidRPr="00121D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140F76">
        <w:rPr>
          <w:rFonts w:cs="Times New Roman" w:hAnsi="Times New Roman" w:ascii="Times New Roman"/>
          <w:sz w:val="24"/>
          <w:szCs w:val="24"/>
        </w:rPr>
        <w:t>,v.r.</w:t>
      </w:r>
    </w:p>
    <w:p w:rsidRDefault="00140F76" w:rsidP="00817FE3" w:rsidR="00140F7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140F76" w:rsidP="00817FE3" w:rsidR="00140F76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140F76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0F7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90395E">
      <w:rPr>
        <w:rFonts w:cs="Times New Roman" w:hAnsi="Times New Roman" w:ascii="Times New Roman"/>
        <w:sz w:val="24"/>
        <w:szCs w:val="24"/>
      </w:rPr>
      <w:t>456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21DE2"/>
    <w:rsid w:val="001354BA"/>
    <w:rsid w:val="00140F76"/>
    <w:rsid w:val="001C3A20"/>
    <w:rsid w:val="001D0EF0"/>
    <w:rsid w:val="002037E7"/>
    <w:rsid w:val="00255630"/>
    <w:rsid w:val="002701D6"/>
    <w:rsid w:val="00276A68"/>
    <w:rsid w:val="003B4893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F4E0B"/>
    <w:rsid w:val="00797229"/>
    <w:rsid w:val="00817FE3"/>
    <w:rsid w:val="00836E27"/>
    <w:rsid w:val="008F7260"/>
    <w:rsid w:val="0090395E"/>
    <w:rsid w:val="0092426C"/>
    <w:rsid w:val="0092792A"/>
    <w:rsid w:val="009A2961"/>
    <w:rsid w:val="00A23842"/>
    <w:rsid w:val="00B1648A"/>
    <w:rsid w:val="00B6594C"/>
    <w:rsid w:val="00B677D7"/>
    <w:rsid w:val="00BA009B"/>
    <w:rsid w:val="00C337A9"/>
    <w:rsid w:val="00C963CD"/>
    <w:rsid w:val="00CA2B00"/>
    <w:rsid w:val="00D210B4"/>
    <w:rsid w:val="00D65530"/>
    <w:rsid w:val="00E32643"/>
    <w:rsid w:val="00EA5A55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40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F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0F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0F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0F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40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F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0F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0F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0F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St-6578/2016-454</izvorni_sadrzaj>
    <derivirana_varijabla naziv="DomainObject.PredzadnjaOdlukaIzPredmeta.Oznaka_1">St-6578/2016-454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30DC0-33CF-4160-B755-F242F99FD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1980</properties:Characters>
  <properties:Lines>60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2018-11-23T09:16:00Z</dcterms:created>
  <dc:creator>Lea</dc:creator>
  <cp:lastModifiedBy>Matea Bizjak</cp:lastModifiedBy>
  <cp:lastPrinted>2018-11-26T11:41:00Z</cp:lastPrinted>
  <dcterms:modified xmlns:xsi="http://www.w3.org/2001/XMLSchema-instance" xsi:type="dcterms:W3CDTF">2018-11-26T11:42:00Z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