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67aa" w14:paraId="a4967aa" w:rsidRDefault="0070356D" w:rsidP="001940FB" w:rsidR="0070356D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70356D" w:rsidR="001065A0" w:rsidRPr="0070356D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51650B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70356D" w:rsidP="00AA6BCF" w:rsidR="0070356D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1650B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70356D" w:rsidP="00AA6BCF" w:rsidR="0070356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0356D" w:rsidP="0070356D" w:rsidR="0070356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0356D" w:rsidP="0070356D" w:rsidR="0070356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0356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0356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DB6411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B6411" w:rsidRPr="00775753">
        <w:rPr>
          <w:rFonts w:cs="Calibri" w:hAnsi="Calibri" w:ascii="Calibri"/>
        </w:rPr>
        <w:t>ALUJEVIĆ VINKO</w:t>
      </w:r>
      <w:r w:rsidR="00DB641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0356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B6411" w:rsidRPr="00775753">
        <w:rPr>
          <w:rFonts w:cs="Calibri" w:hAnsi="Calibri" w:ascii="Calibri"/>
        </w:rPr>
        <w:t>195.060,40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B6411" w:rsidRPr="00775753">
        <w:rPr>
          <w:rFonts w:cs="Calibri" w:hAnsi="Calibri" w:ascii="Calibri"/>
        </w:rPr>
        <w:t>188.225,40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DB6411" w:rsidRPr="00775753">
        <w:rPr>
          <w:rFonts w:cs="Calibri" w:hAnsi="Calibri" w:ascii="Calibri"/>
        </w:rPr>
        <w:t>6.835,00 kn</w:t>
      </w:r>
      <w:r w:rsidR="00DB641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D0B6A" w:rsidRPr="00372EC9">
        <w:rPr>
          <w:rFonts w:cs="Calibri" w:hAnsi="Calibri" w:ascii="Calibri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E47FFC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0356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0356D" w:rsidRPr="0070356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0356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E47FFC" w:rsidP="00AA6BCF" w:rsidR="00E47FFC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0434B" w:rsidP="00AA6BCF" w:rsidR="0080434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5753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75753">
              <w:rPr>
                <w:rFonts w:cs="Calibri" w:hAnsi="Calibri" w:ascii="Calibri"/>
              </w:rPr>
              <w:t>ALUJEVIĆ VINKO</w:t>
            </w:r>
            <w:r w:rsidR="00B06DCA" w:rsidRPr="00775753">
              <w:rPr>
                <w:rFonts w:cs="Calibri"/>
              </w:rPr>
              <w:t xml:space="preserve">,  </w:t>
            </w:r>
            <w:r w:rsidRPr="00775753">
              <w:rPr>
                <w:rFonts w:cs="Calibri" w:hAnsi="Calibri" w:ascii="Calibri"/>
              </w:rPr>
              <w:t>Omiška 7, Split</w:t>
            </w:r>
            <w:r w:rsidR="00E47FFC" w:rsidRPr="00775753">
              <w:rPr>
                <w:rFonts w:cs="Calibri" w:hAnsi="Calibri" w:ascii="Calibri"/>
              </w:rPr>
              <w:t>, Split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775753">
              <w:rPr>
                <w:rFonts w:cs="Calibri" w:hAnsi="Calibri" w:ascii="Calibri"/>
              </w:rPr>
              <w:t>28663717258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5753" w:rsidP="001065A0" w:rsidR="00AA6BCF" w:rsidRPr="00775753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775753">
              <w:rPr>
                <w:rFonts w:cs="Calibri" w:hAnsi="Calibri" w:ascii="Calibri"/>
              </w:rPr>
              <w:t>Ugovor o štednom depozitu broj 81-70-12077-9,   knjigovodstvena kartica članskog uloga, izračun kamata, tužba broj P-3126/17 od 19.06.2017. i Rješenje OS Split, broj P-3550/17 o prekidu postupka zbog stečaja od 05.06.2018., podnesak i rješenje o stečaju br St-651/17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75753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75753">
              <w:rPr>
                <w:rFonts w:cs="Calibri" w:hAnsi="Calibri" w:ascii="Calibri"/>
              </w:rPr>
              <w:t>195.060,40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5753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75753">
              <w:rPr>
                <w:rFonts w:cs="Calibri" w:hAnsi="Calibri" w:ascii="Calibri"/>
              </w:rPr>
              <w:t>188.225,40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5753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75753">
              <w:rPr>
                <w:rFonts w:cs="Calibri" w:hAnsi="Calibri" w:ascii="Calibri"/>
              </w:rPr>
              <w:t>6.835,00 kn</w:t>
            </w:r>
          </w:p>
        </w:tc>
      </w:tr>
      <w:bookmarkEnd w:id="1"/>
    </w:tbl>
    <w:p w:rsidRDefault="001E40FB" w:rsidP="001E40FB" w:rsidR="001E40F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E40FB" w:rsidP="001E40FB" w:rsidR="001E40F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C3915" w:rsidP="0003684A" w:rsidR="0003684A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84A" w:rsidP="0003684A" w:rsidR="0003684A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3684A" w:rsidP="0003684A" w:rsidR="0003684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3684A" w:rsidP="0003684A" w:rsidR="0003684A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1E40FB" w:rsidP="001E40FB" w:rsidR="001E40FB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1E40FB" w:rsidP="001E40FB" w:rsidR="001E40FB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E24" w:rsidR="00014E24">
      <w:pPr>
        <w:spacing w:after="0"/>
      </w:pPr>
      <w:r>
        <w:separator/>
      </w:r>
    </w:p>
  </w:endnote>
  <w:endnote w:id="0" w:type="continuationSeparator">
    <w:p w:rsidRDefault="00014E24" w:rsidR="00014E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D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E24" w:rsidR="00014E24">
      <w:pPr>
        <w:spacing w:after="0"/>
      </w:pPr>
      <w:r>
        <w:separator/>
      </w:r>
    </w:p>
  </w:footnote>
  <w:footnote w:id="0" w:type="continuationSeparator">
    <w:p w:rsidRDefault="00014E24" w:rsidR="00014E2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4D39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3027B6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0A0D"/>
    <w:rsid w:val="00011CFD"/>
    <w:rsid w:val="00014E24"/>
    <w:rsid w:val="00015D2D"/>
    <w:rsid w:val="00025272"/>
    <w:rsid w:val="00034684"/>
    <w:rsid w:val="0003684A"/>
    <w:rsid w:val="00037CEA"/>
    <w:rsid w:val="000445C6"/>
    <w:rsid w:val="00045402"/>
    <w:rsid w:val="000458A5"/>
    <w:rsid w:val="00046246"/>
    <w:rsid w:val="0004639E"/>
    <w:rsid w:val="00052D79"/>
    <w:rsid w:val="000601FF"/>
    <w:rsid w:val="000611A1"/>
    <w:rsid w:val="0007025B"/>
    <w:rsid w:val="00070538"/>
    <w:rsid w:val="000709A0"/>
    <w:rsid w:val="000709C6"/>
    <w:rsid w:val="0007722B"/>
    <w:rsid w:val="000910F0"/>
    <w:rsid w:val="000912CE"/>
    <w:rsid w:val="00095399"/>
    <w:rsid w:val="00097CB1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9665E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40FB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4D39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50B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356D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434B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2A49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C3915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64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D39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D39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D39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D39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64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D3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D39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D39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D39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179AC-48EC-410F-AAE6-C16768D54F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272</properties:Words>
  <properties:Characters>1543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St-651/2017-336 / Podnesak - Podnesak (-336.docx)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