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ff83" w14:paraId="d83ff8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A0053">
        <w:t>546</w:t>
      </w:r>
      <w:r w:rsidR="00B80BDA">
        <w:t>/</w:t>
      </w:r>
      <w:r w:rsidR="00E84861">
        <w:t>20</w:t>
      </w:r>
      <w:r w:rsidR="0019301D">
        <w:t>1</w:t>
      </w:r>
      <w:r w:rsidR="000A0053">
        <w:t>7</w:t>
      </w:r>
      <w:r w:rsidR="00C675FC">
        <w:t>-</w:t>
      </w:r>
      <w:r w:rsidR="0088790E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0A0053">
        <w:t xml:space="preserve">DERATIZACIJA ZADAR </w:t>
      </w:r>
      <w:r w:rsidR="000A0053" w:rsidRPr="005D3532">
        <w:t xml:space="preserve">d.o.o., </w:t>
      </w:r>
      <w:proofErr w:type="spellStart"/>
      <w:r w:rsidR="000A0053">
        <w:t>Pakoštane</w:t>
      </w:r>
      <w:proofErr w:type="spellEnd"/>
      <w:r w:rsidR="000A0053" w:rsidRPr="005D3532">
        <w:t xml:space="preserve">, </w:t>
      </w:r>
      <w:r w:rsidR="000A0053">
        <w:t>Velebitska 12</w:t>
      </w:r>
      <w:r w:rsidR="000A0053" w:rsidRPr="005D3532">
        <w:t xml:space="preserve">, OIB: </w:t>
      </w:r>
      <w:r w:rsidR="000A0053">
        <w:t>84829176422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072536">
        <w:t>8</w:t>
      </w:r>
      <w:r w:rsidR="00076762">
        <w:t>,</w:t>
      </w:r>
      <w:r w:rsidR="000A0053">
        <w:t>40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88790E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444254" w:rsidP="00444254" w:rsidR="00444254">
      <w:pPr>
        <w:jc w:val="both"/>
      </w:pPr>
      <w:r w:rsidRPr="00816C78">
        <w:t>Za predlagatelja</w:t>
      </w:r>
      <w:r>
        <w:t xml:space="preserve">:  za RH </w:t>
      </w:r>
      <w:proofErr w:type="spellStart"/>
      <w:r>
        <w:t>Svetlana</w:t>
      </w:r>
      <w:proofErr w:type="spellEnd"/>
      <w:r>
        <w:t xml:space="preserve"> Barešić, zamjenica u ŽDO-u</w:t>
      </w:r>
    </w:p>
    <w:p w:rsidRDefault="00444254" w:rsidP="00444254" w:rsidR="00444254">
      <w:pPr>
        <w:jc w:val="both"/>
      </w:pPr>
    </w:p>
    <w:p w:rsidRDefault="00444254" w:rsidP="00444254" w:rsidR="00444254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444254" w:rsidP="00444254" w:rsidR="00444254">
      <w:pPr>
        <w:jc w:val="both"/>
      </w:pPr>
    </w:p>
    <w:p w:rsidRDefault="00444254" w:rsidP="00444254" w:rsidR="00444254">
      <w:pPr>
        <w:jc w:val="both"/>
      </w:pPr>
      <w:r>
        <w:t xml:space="preserve">Sudac donosi </w:t>
      </w:r>
    </w:p>
    <w:p w:rsidRDefault="00444254" w:rsidP="00444254" w:rsidR="00444254">
      <w:pPr>
        <w:jc w:val="both"/>
      </w:pPr>
    </w:p>
    <w:p w:rsidRDefault="00444254" w:rsidP="00444254" w:rsidR="00444254">
      <w:pPr>
        <w:jc w:val="center"/>
      </w:pPr>
      <w:r>
        <w:t xml:space="preserve">r j e š e nj e </w:t>
      </w:r>
    </w:p>
    <w:p w:rsidRDefault="00444254" w:rsidP="00444254" w:rsidR="00444254" w:rsidRPr="000124EC">
      <w:pPr>
        <w:jc w:val="both"/>
        <w:rPr>
          <w:b/>
        </w:rPr>
      </w:pPr>
    </w:p>
    <w:p w:rsidRDefault="00444254" w:rsidP="00444254" w:rsidR="00444254" w:rsidRPr="007A3E16">
      <w:pPr>
        <w:jc w:val="both"/>
      </w:pPr>
      <w:r w:rsidRPr="007A3E16">
        <w:t>Odluka će biti donesena u zakonskom roku.</w:t>
      </w:r>
    </w:p>
    <w:p w:rsidRDefault="00444254" w:rsidP="00444254" w:rsidR="00444254">
      <w:pPr>
        <w:jc w:val="both"/>
      </w:pPr>
    </w:p>
    <w:p w:rsidRDefault="00444254" w:rsidP="00444254" w:rsidR="00444254" w:rsidRPr="002C241F">
      <w:pPr>
        <w:jc w:val="both"/>
      </w:pPr>
      <w:r w:rsidRPr="002C241F">
        <w:t xml:space="preserve">Dovršeno u </w:t>
      </w:r>
      <w:r>
        <w:t>8,41 sati</w:t>
      </w:r>
    </w:p>
    <w:p w:rsidRDefault="00444254" w:rsidP="00444254" w:rsidR="00444254">
      <w:pPr>
        <w:jc w:val="both"/>
      </w:pPr>
    </w:p>
    <w:p w:rsidRDefault="00444254" w:rsidP="00444254" w:rsidR="00444254" w:rsidRPr="002C241F">
      <w:pPr>
        <w:ind w:firstLine="708"/>
        <w:jc w:val="both"/>
      </w:pPr>
    </w:p>
    <w:p w:rsidRDefault="00444254" w:rsidP="00444254" w:rsidR="00444254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444254" w:rsidP="00444254" w:rsidR="00444254" w:rsidRPr="002C241F"/>
    <w:p w:rsidRDefault="00444254" w:rsidP="00444254" w:rsidR="00444254" w:rsidRPr="002C241F"/>
    <w:p w:rsidRDefault="00444254" w:rsidP="00444254" w:rsidR="00444254" w:rsidRPr="002C241F"/>
    <w:p w:rsidRDefault="00444254" w:rsidP="00444254" w:rsidR="00444254" w:rsidRPr="002C241F"/>
    <w:p w:rsidRDefault="00444254" w:rsidP="00444254" w:rsidR="00444254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444254" w:rsidP="00444254" w:rsidR="00444254" w:rsidRPr="002C241F"/>
    <w:p w:rsidRDefault="00444254" w:rsidP="00444254" w:rsidR="00444254" w:rsidRPr="002C241F">
      <w:pPr>
        <w:jc w:val="both"/>
      </w:pPr>
    </w:p>
    <w:p w:rsidRDefault="00444254" w:rsidP="00444254" w:rsidR="00444254" w:rsidRPr="002C241F">
      <w:pPr>
        <w:jc w:val="both"/>
      </w:pPr>
    </w:p>
    <w:p w:rsidRDefault="00444254" w:rsidP="00444254" w:rsidR="00444254">
      <w:pPr>
        <w:jc w:val="both"/>
      </w:pPr>
    </w:p>
    <w:p w:rsidRDefault="00444254" w:rsidP="00444254" w:rsidR="00444254">
      <w:pPr>
        <w:jc w:val="both"/>
      </w:pPr>
    </w:p>
    <w:p w:rsidRDefault="00444254" w:rsidP="00444254" w:rsidR="00444254">
      <w:pPr>
        <w:jc w:val="both"/>
      </w:pPr>
    </w:p>
    <w:p w:rsidRDefault="00444254" w:rsidP="00444254" w:rsidR="00444254" w:rsidRPr="002C241F">
      <w:pPr>
        <w:jc w:val="both"/>
      </w:pPr>
    </w:p>
    <w:p w:rsidRDefault="00444254" w:rsidP="00444254" w:rsidR="00444254" w:rsidRPr="002C241F">
      <w:pPr>
        <w:jc w:val="both"/>
      </w:pPr>
    </w:p>
    <w:p w:rsidRDefault="00444254" w:rsidP="00444254" w:rsidR="00444254" w:rsidRPr="002C241F">
      <w:pPr>
        <w:jc w:val="both"/>
      </w:pPr>
    </w:p>
    <w:p w:rsidRDefault="00A25693" w:rsidP="00444254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2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A0053">
      <w:t>546</w:t>
    </w:r>
    <w:r w:rsidR="00B80BDA">
      <w:t>/</w:t>
    </w:r>
    <w:r w:rsidR="00E84861">
      <w:t>20</w:t>
    </w:r>
    <w:r w:rsidR="000A0053">
      <w:t>17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4E2F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425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8790E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4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4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08:41</izvorni_sadrzaj>
    <derivirana_varijabla naziv="DomainObject.StvarniZavrsetakVrijeme_1">08:41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St-546/2017-11</izvorni_sadrzaj>
    <derivirana_varijabla naziv="DomainObject.Zapisnik.Oznaka_1">St-546/2017-11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>
      <item>Boris Lokin</item>
    </izvorni_sadrzaj>
    <derivirana_varijabla naziv="DomainObject.Predmet.OstaliListFormated_1">
      <item>Boris Lokin</item>
    </derivirana_varijabla>
  </DomainObject.Predmet.OstaliListFormated>
  <DomainObject.Predmet.OstaliListFormatedOIB>
    <izvorni_sadrzaj>
      <item>Boris Lokin, OIB 01335008536</item>
    </izvorni_sadrzaj>
    <derivirana_varijabla naziv="DomainObject.Predmet.OstaliListFormatedOIB_1">
      <item>Boris Lokin, OIB 01335008536</item>
    </derivirana_varijabla>
  </DomainObject.Predmet.OstaliListFormatedOIB>
  <DomainObject.Predmet.OstaliListFormatedWithAdress>
    <izvorni_sadrzaj>
      <item>Boris Lokin, Velebitska Ulica 12, 23210 Pakoštane</item>
    </izvorni_sadrzaj>
    <derivirana_varijabla naziv="DomainObject.Predmet.OstaliListFormatedWithAdress_1">
      <item>Boris Lokin, Velebitska Ulica 12, 23210 Pakoštane</item>
    </derivirana_varijabla>
  </DomainObject.Predmet.OstaliListFormatedWithAdress>
  <DomainObject.Predmet.OstaliListFormatedWithAdressOIB>
    <izvorni_sadrzaj>
      <item>Boris Lokin, OIB 01335008536, Velebitska Ulica 12, 23210 Pakoštane</item>
    </izvorni_sadrzaj>
    <derivirana_varijabla naziv="DomainObject.Predmet.OstaliListFormatedWithAdressOIB_1">
      <item>Boris Lokin, OIB 01335008536, Velebitska Ulica 12, 23210 Pakoštane</item>
    </derivirana_varijabla>
  </DomainObject.Predmet.OstaliListFormatedWithAdressOIB>
  <DomainObject.Predmet.OstaliListNazivFormated>
    <izvorni_sadrzaj>
      <item>Boris Lokin</item>
    </izvorni_sadrzaj>
    <derivirana_varijabla naziv="DomainObject.Predmet.OstaliListNazivFormated_1">
      <item>Boris Lokin</item>
    </derivirana_varijabla>
  </DomainObject.Predmet.OstaliListNazivFormated>
  <DomainObject.Predmet.OstaliListNazivFormatedOIB>
    <izvorni_sadrzaj>
      <item>Boris Lokin, OIB 01335008536</item>
    </izvorni_sadrzaj>
    <derivirana_varijabla naziv="DomainObject.Predmet.OstaliListNazivFormatedOIB_1">
      <item>Boris Lokin, OIB 01335008536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St-546/2017-11</izvorni_sadrzaj>
    <derivirana_varijabla naziv="DomainObject.PoslovniBrojDokumenta_1">St-546/2017-11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DERATIZACIJA ZADAR d.o.o. za deratizaciju</item>
      <item>FINA</item>
      <item>Boris Lokin</item>
    </izvorni_sadrzaj>
    <derivirana_varijabla naziv="DomainObject.Predmet.SudioniciListNaziv_1">
      <item>DERATIZACIJA ZADAR d.o.o. za deratizaciju</item>
      <item>FINA</item>
      <item>Boris Lokin</item>
    </derivirana_varijabla>
  </DomainObject.Predmet.SudioniciListNaziv>
  <DomainObject.Predmet.SudioniciListAdressOIB>
    <izvorni_sadrzaj>
      <item>DERATIZACIJA ZADAR d.o.o. za deratizaciju, OIB 84829176422, Velebitska 12,23210 Pakoštane</item>
      <item>FINA, OIB 85821130368</item>
      <item>Boris Lokin, OIB 01335008536, Velebitska Ulica 12,23210 Pakoštane</item>
    </izvorni_sadrzaj>
    <derivirana_varijabla naziv="DomainObject.Predmet.SudioniciListAdressOIB_1">
      <item>DERATIZACIJA ZADAR d.o.o. za deratizaciju, OIB 84829176422, Velebitska 12,23210 Pakoštane</item>
      <item>FINA, OIB 85821130368</item>
      <item>Boris Lokin, OIB 01335008536, Velebitska Ulica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84829176422</item>
      <item>, OIB 85821130368</item>
      <item>, OIB 01335008536</item>
    </izvorni_sadrzaj>
    <derivirana_varijabla naziv="DomainObject.Predmet.SudioniciListNazivOIB_1">
      <item>, OIB 84829176422</item>
      <item>, OIB 85821130368</item>
      <item>, OIB 01335008536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686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2018-06-27T12:09:00Z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2018-07-04T12:57:00Z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St-546/2017-11 / Zapisnik - Ročište radi izjašnjenja o prijedlogu za otvaranje steč.post (1 St-546-2017-povodom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