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80be" w14:paraId="4a680be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858DE" w:rsidP="007755BF" w:rsidR="007755BF" w:rsidRPr="004D3099">
      <w:r>
        <w:t xml:space="preserve"> 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7858DE" w:rsidP="007755BF" w:rsidR="007858DE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  <w:r w:rsidR="007755BF">
        <w:tab/>
      </w:r>
    </w:p>
    <w:p w:rsidRDefault="007755BF" w:rsidP="007755BF" w:rsidR="007755BF" w:rsidRPr="004D3099"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7755BF">
      <w:pPr>
        <w:jc w:val="both"/>
      </w:pPr>
      <w:r>
        <w:tab/>
      </w:r>
      <w:r w:rsidR="00B24413" w:rsidRPr="00B24413">
        <w:t>Trgovački sud u Pazinu, po stečajnom sucu Ivanu Dujiću, u stečajnom postupku nad dužnikom DAMASCUS d.o.o. u stečaju Pula,</w:t>
      </w:r>
      <w:r w:rsidR="00B24413">
        <w:t xml:space="preserve"> Zadarska 8, OIB: 96855025525, 03</w:t>
      </w:r>
      <w:r w:rsidR="00B24413" w:rsidRPr="00B24413">
        <w:t xml:space="preserve">. </w:t>
      </w:r>
      <w:r w:rsidR="00B24413">
        <w:t>kolovoza</w:t>
      </w:r>
      <w:r w:rsidR="00B24413" w:rsidRPr="00B24413">
        <w:t xml:space="preserve"> 2017.</w:t>
      </w:r>
    </w:p>
    <w:p w:rsidRDefault="007858DE" w:rsidP="007755BF" w:rsidR="007858DE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B24413" w:rsidRPr="00B24413">
        <w:t>dužnik</w:t>
      </w:r>
      <w:r w:rsidR="00B24413">
        <w:t>a</w:t>
      </w:r>
      <w:r w:rsidR="00B24413" w:rsidRPr="00B24413">
        <w:t xml:space="preserve"> DAMASCUS d.o.o. u stečaju Pula, Zadarska 8, OIB: 96855025525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B24413" w:rsidRPr="00B24413">
        <w:t>Jasmin</w:t>
      </w:r>
      <w:r w:rsidR="00B24413">
        <w:t>e</w:t>
      </w:r>
      <w:r w:rsidR="00B24413" w:rsidRPr="00B24413">
        <w:t xml:space="preserve"> Lichtenberg iz Pule, Ravenska 8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B24413">
        <w:t>43-15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B24413" w:rsidP="007755BF" w:rsidR="007755BF" w:rsidRPr="00E25754">
      <w:pPr>
        <w:jc w:val="center"/>
      </w:pPr>
      <w:r>
        <w:t>09</w:t>
      </w:r>
      <w:r w:rsidR="001B037E">
        <w:t xml:space="preserve">. </w:t>
      </w:r>
      <w:r w:rsidR="00D2107D">
        <w:t>listopada</w:t>
      </w:r>
      <w:r w:rsidR="007755BF">
        <w:t xml:space="preserve"> 2017</w:t>
      </w:r>
      <w:r w:rsidR="0048065A">
        <w:t xml:space="preserve">. u </w:t>
      </w:r>
      <w:r w:rsidR="00D2107D">
        <w:t>12</w:t>
      </w:r>
      <w:r w:rsidR="007755BF" w:rsidRPr="00E25754">
        <w:t>:</w:t>
      </w:r>
      <w:r>
        <w:t>3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  <w:t>Temeljem odredbe čl. 257. st. 5. i 6. S</w:t>
      </w:r>
      <w:r w:rsidR="005A454D">
        <w:t>tečajnog zakona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03</w:t>
      </w:r>
      <w:r>
        <w:t xml:space="preserve">. </w:t>
      </w:r>
      <w:r w:rsidR="00B24413">
        <w:t>kolovoza</w:t>
      </w:r>
      <w:r>
        <w:t xml:space="preserve"> 2017.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D00810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>Protiv ove odluke nezadovoljna stranka može podnijeti žalbu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B24413" w:rsidR="007755BF">
      <w:pPr>
        <w:jc w:val="both"/>
      </w:pPr>
      <w:r w:rsidRPr="00B61A0B">
        <w:t xml:space="preserve">- stečajnom upravitelju </w:t>
      </w:r>
      <w:r w:rsidR="00B24413" w:rsidRPr="00B24413">
        <w:t>Jasmin</w:t>
      </w:r>
      <w:r w:rsidR="00B24413">
        <w:t>i</w:t>
      </w:r>
      <w:r w:rsidR="00B24413" w:rsidRPr="00B24413">
        <w:t xml:space="preserve"> Lichtenberg iz Pule, Ravenska 8</w:t>
      </w:r>
    </w:p>
    <w:p w:rsidRDefault="007755BF" w:rsidP="007755BF" w:rsidR="007755BF"/>
    <w:p w:rsidRDefault="00D00810" w:rsidR="00500701"/>
    <w:sectPr w:rsidSect="007858DE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F14" w:rsidP="007755BF" w:rsidR="00400F14">
      <w:r>
        <w:separator/>
      </w:r>
    </w:p>
  </w:endnote>
  <w:endnote w:id="0" w:type="continuationSeparator">
    <w:p w:rsidRDefault="00400F14" w:rsidP="007755BF" w:rsidR="00400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F14" w:rsidP="007755BF" w:rsidR="00400F14">
      <w:r>
        <w:separator/>
      </w:r>
    </w:p>
  </w:footnote>
  <w:footnote w:id="0" w:type="continuationSeparator">
    <w:p w:rsidRDefault="00400F14" w:rsidP="007755BF" w:rsidR="00400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081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8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24413" w:rsidRPr="00B24413">
      <w:t>Posl. br. 10 St-43/15-82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065A">
      <w:t>Posl. br. 10 St-</w:t>
    </w:r>
    <w:r w:rsidR="00B24413">
      <w:t>43</w:t>
    </w:r>
    <w:r w:rsidR="00D2107D">
      <w:t>/1</w:t>
    </w:r>
    <w:r w:rsidR="00B24413">
      <w:t>5-82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B037E"/>
    <w:rsid w:val="00211318"/>
    <w:rsid w:val="003E3795"/>
    <w:rsid w:val="00400F14"/>
    <w:rsid w:val="0048065A"/>
    <w:rsid w:val="00554328"/>
    <w:rsid w:val="005A454D"/>
    <w:rsid w:val="00613C17"/>
    <w:rsid w:val="006206FF"/>
    <w:rsid w:val="007755BF"/>
    <w:rsid w:val="007858DE"/>
    <w:rsid w:val="00985388"/>
    <w:rsid w:val="009C1C85"/>
    <w:rsid w:val="00A427F5"/>
    <w:rsid w:val="00A94F9A"/>
    <w:rsid w:val="00B01642"/>
    <w:rsid w:val="00B24413"/>
    <w:rsid w:val="00C91F89"/>
    <w:rsid w:val="00CE1FEB"/>
    <w:rsid w:val="00D00810"/>
    <w:rsid w:val="00D2107D"/>
    <w:rsid w:val="00F32B0F"/>
    <w:rsid w:val="00F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81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81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81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81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81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81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8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8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1795</properties:Characters>
  <properties:Lines>60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2017-08-03T12:34:00Z</dcterms:created>
  <dc:creator>Jasmina Matika</dc:creator>
  <cp:lastModifiedBy>Sanja Lakošeljac</cp:lastModifiedBy>
  <dcterms:modified xmlns:xsi="http://www.w3.org/2001/XMLSchema-instance" xsi:type="dcterms:W3CDTF">2017-08-03T12:37:00Z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