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bc70" w14:paraId="35abc70" w:rsidRDefault="00493AA0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9A1FF4">
        <w:rPr>
          <w:sz w:val="24"/>
        </w:rPr>
        <w:t>2790/2016-5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zahtjeva FINE </w:t>
      </w:r>
      <w:r w:rsidR="0058413E">
        <w:rPr>
          <w:sz w:val="24"/>
        </w:rPr>
        <w:t xml:space="preserve">RC Zagreb </w:t>
      </w:r>
      <w:r>
        <w:rPr>
          <w:sz w:val="24"/>
        </w:rPr>
        <w:t xml:space="preserve">za provedbu skraćenoga stečajnog postupka nad dužnikom </w:t>
      </w:r>
      <w:r w:rsidR="009A1FF4">
        <w:rPr>
          <w:sz w:val="24"/>
        </w:rPr>
        <w:t>GOOD FELICITAS j.d.o.o Zagreb, Trg Ivana Kukuljevića 8, OIB 89050298835</w:t>
      </w:r>
      <w:r>
        <w:rPr>
          <w:sz w:val="24"/>
        </w:rPr>
        <w:t xml:space="preserve">, dana </w:t>
      </w:r>
      <w:r w:rsidR="00432384">
        <w:rPr>
          <w:sz w:val="24"/>
        </w:rPr>
        <w:t>10.travnja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>Radi potrebe provođenja skraćenoga stečajnoga postupka nad dužnikom</w:t>
      </w:r>
      <w:r w:rsidR="0051435A">
        <w:rPr>
          <w:sz w:val="24"/>
        </w:rPr>
        <w:t xml:space="preserve"> </w:t>
      </w:r>
      <w:r w:rsidR="009A1FF4">
        <w:rPr>
          <w:sz w:val="24"/>
        </w:rPr>
        <w:t xml:space="preserve">GOOD FELICITAS j.d.o.o Zagreb, Trg Ivana Kukuljevića 8, OIB 89050298835 </w:t>
      </w:r>
      <w:r w:rsidR="00293FBA">
        <w:rPr>
          <w:sz w:val="24"/>
        </w:rPr>
        <w:t xml:space="preserve">poziva se FINA RC  </w:t>
      </w:r>
      <w:r w:rsidR="0058413E">
        <w:rPr>
          <w:sz w:val="24"/>
        </w:rPr>
        <w:t>Zagreb</w:t>
      </w:r>
      <w:r w:rsidR="00293FBA">
        <w:rPr>
          <w:sz w:val="24"/>
        </w:rPr>
        <w:t xml:space="preserve"> u roku od 3 dana dostaviti ovom sudu </w:t>
      </w:r>
      <w:r w:rsidR="00A31603">
        <w:rPr>
          <w:sz w:val="24"/>
        </w:rPr>
        <w:t>Očevidnik o danima insolventnosti (obrazac ODI).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Slav.Brodu,</w:t>
      </w:r>
      <w:r w:rsidR="009D36B0">
        <w:rPr>
          <w:sz w:val="24"/>
        </w:rPr>
        <w:t xml:space="preserve"> </w:t>
      </w:r>
      <w:r w:rsidR="00432384">
        <w:rPr>
          <w:sz w:val="24"/>
        </w:rPr>
        <w:t>10.travnja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32384"/>
    <w:rsid w:val="00441B46"/>
    <w:rsid w:val="00447410"/>
    <w:rsid w:val="00450F67"/>
    <w:rsid w:val="00450F89"/>
    <w:rsid w:val="00491EB1"/>
    <w:rsid w:val="00493AA0"/>
    <w:rsid w:val="004A27CF"/>
    <w:rsid w:val="004A32AE"/>
    <w:rsid w:val="004C74B6"/>
    <w:rsid w:val="004D1E86"/>
    <w:rsid w:val="004D30A4"/>
    <w:rsid w:val="004D472F"/>
    <w:rsid w:val="004E5A2B"/>
    <w:rsid w:val="0051435A"/>
    <w:rsid w:val="005236D7"/>
    <w:rsid w:val="00545834"/>
    <w:rsid w:val="00555D7C"/>
    <w:rsid w:val="005605AD"/>
    <w:rsid w:val="0058413E"/>
    <w:rsid w:val="00585352"/>
    <w:rsid w:val="00586FB0"/>
    <w:rsid w:val="005B1BE6"/>
    <w:rsid w:val="005C7410"/>
    <w:rsid w:val="005E50A5"/>
    <w:rsid w:val="005F12E5"/>
    <w:rsid w:val="0060329D"/>
    <w:rsid w:val="00611AD2"/>
    <w:rsid w:val="006245EC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6E2B5E"/>
    <w:rsid w:val="00703F97"/>
    <w:rsid w:val="0070591C"/>
    <w:rsid w:val="0070686B"/>
    <w:rsid w:val="0071168B"/>
    <w:rsid w:val="00713874"/>
    <w:rsid w:val="00721785"/>
    <w:rsid w:val="00737915"/>
    <w:rsid w:val="00750544"/>
    <w:rsid w:val="00772356"/>
    <w:rsid w:val="00772832"/>
    <w:rsid w:val="00783DE3"/>
    <w:rsid w:val="00786666"/>
    <w:rsid w:val="00790E07"/>
    <w:rsid w:val="007B1A28"/>
    <w:rsid w:val="007C079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1FF4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2B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2B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B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B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B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2B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2B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B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B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B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2790</izvorni_sadrzaj>
    <derivirana_varijabla naziv="DomainObject.Predmet.Broj_1">2790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</izvorni_sadrzaj>
    <derivirana_varijabla naziv="DomainObject.Predmet.Opis_1">ČL. 429.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St-2790/2016</izvorni_sadrzaj>
    <derivirana_varijabla naziv="DomainObject.Predmet.OznakaBroj_1">St-2790/2016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GOOD FELICITAS jednostavno društvo a ograničenom odgovornošću za usluge</izvorni_sadrzaj>
    <derivirana_varijabla naziv="DomainObject.Predmet.ProtustrankaFormated_1">  GOOD FELICITAS jednostavno društvo a ograničenom odgovornošću za usluge</derivirana_varijabla>
  </DomainObject.Predmet.ProtustrankaFormated>
  <DomainObject.Predmet.ProtustrankaFormatedOIB>
    <izvorni_sadrzaj>  GOOD FELICITAS jednostavno društvo a ograničenom odgovornošću za usluge, OIB 89050298835</izvorni_sadrzaj>
    <derivirana_varijabla naziv="DomainObject.Predmet.ProtustrankaFormatedOIB_1">  GOOD FELICITAS jednostavno društvo a ograničenom odgovornošću za usluge, OIB 89050298835</derivirana_varijabla>
  </DomainObject.Predmet.ProtustrankaFormatedOIB>
  <DomainObject.Predmet.ProtustrankaFormatedWithAdress>
    <izvorni_sadrzaj> GOOD FELICITAS jednostavno društvo a ograničenom odgovornošću za usluge, Trg Ivana Kukuljevića 8, 10000 Zagreb</izvorni_sadrzaj>
    <derivirana_varijabla naziv="DomainObject.Predmet.ProtustrankaFormatedWithAdress_1"> GOOD FELICITAS jednostavno društvo a ograničenom odgovornošću za usluge, Trg Ivana Kukuljevića 8, 10000 Zagreb</derivirana_varijabla>
  </DomainObject.Predmet.ProtustrankaFormatedWithAdress>
  <DomainObject.Predmet.ProtustrankaFormatedWithAdressOIB>
    <izvorni_sadrzaj> GOOD FELICITAS jednostavno društvo a ograničenom odgovornošću za usluge, OIB 89050298835, Trg Ivana Kukuljevića 8, 10000 Zagreb</izvorni_sadrzaj>
    <derivirana_varijabla naziv="DomainObject.Predmet.ProtustrankaFormatedWithAdressOIB_1"> GOOD FELICITAS jednostavno društvo a ograničenom odgovornošću za usluge, OIB 89050298835, Trg Ivana Kukuljevića 8, 10000 Zagreb</derivirana_varijabla>
  </DomainObject.Predmet.ProtustrankaFormatedWithAdressOIB>
  <DomainObject.Predmet.ProtustrankaWithAdress>
    <izvorni_sadrzaj>GOOD FELICITAS jednostavno društvo a ograničenom odgovornošću za usluge Trg Ivana Kukuljevića 8, 10000 Zagreb</izvorni_sadrzaj>
    <derivirana_varijabla naziv="DomainObject.Predmet.ProtustrankaWithAdress_1">GOOD FELICITAS jednostavno društvo a ograničenom odgovornošću za usluge Trg Ivana Kukuljevića 8, 10000 Zagreb</derivirana_varijabla>
  </DomainObject.Predmet.ProtustrankaWithAdress>
  <DomainObject.Predmet.ProtustrankaWithAdressOIB>
    <izvorni_sadrzaj>GOOD FELICITAS jednostavno društvo a ograničenom odgovornošću za usluge, OIB 89050298835, Trg Ivana Kukuljevića 8, 10000 Zagreb</izvorni_sadrzaj>
    <derivirana_varijabla naziv="DomainObject.Predmet.ProtustrankaWithAdressOIB_1">GOOD FELICITAS jednostavno društvo a ograničenom odgovornošću za usluge, OIB 89050298835, Trg Ivana Kukuljevića 8, 10000 Zagreb</derivirana_varijabla>
  </DomainObject.Predmet.ProtustrankaWithAdressOIB>
  <DomainObject.Predmet.ProtustrankaNazivFormated>
    <izvorni_sadrzaj>GOOD FELICITAS jednostavno društvo a ograničenom odgovornošću za usluge</izvorni_sadrzaj>
    <derivirana_varijabla naziv="DomainObject.Predmet.ProtustrankaNazivFormated_1">GOOD FELICITAS jednostavno društvo a ograničenom odgovornošću za usluge</derivirana_varijabla>
  </DomainObject.Predmet.ProtustrankaNazivFormated>
  <DomainObject.Predmet.ProtustrankaNazivFormatedOIB>
    <izvorni_sadrzaj>GOOD FELICITAS jednostavno društvo a ograničenom odgovornošću za usluge, OIB 89050298835</izvorni_sadrzaj>
    <derivirana_varijabla naziv="DomainObject.Predmet.ProtustrankaNazivFormatedOIB_1">GOOD FELICITAS jednostavno društvo a ograničenom odgovornošću za usluge, OIB 89050298835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52469.04</izvorni_sadrzaj>
    <derivirana_varijabla naziv="DomainObject.Predmet.TrenutnaVrijednost_1">52469.04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GOOD FELICITAS jednostavno društvo a ograničenom odgovornošću za usluge</item>
    </izvorni_sadrzaj>
    <derivirana_varijabla naziv="DomainObject.Predmet.ProtuStrankaListFormated_1">
      <item>GOOD FELICITAS jednostavno društvo a ograničenom odgovornošću za usluge</item>
    </derivirana_varijabla>
  </DomainObject.Predmet.ProtuStrankaListFormated>
  <DomainObject.Predmet.ProtuStrankaListFormatedOIB>
    <izvorni_sadrzaj>
      <item>GOOD FELICITAS jednostavno društvo a ograničenom odgovornošću za usluge, OIB 89050298835</item>
    </izvorni_sadrzaj>
    <derivirana_varijabla naziv="DomainObject.Predmet.ProtuStrankaListFormatedOIB_1">
      <item>GOOD FELICITAS jednostavno društvo a ograničenom odgovornošću za usluge, OIB 89050298835</item>
    </derivirana_varijabla>
  </DomainObject.Predmet.ProtuStrankaListFormatedOIB>
  <DomainObject.Predmet.ProtuStrankaListFormatedWithAdress>
    <izvorni_sadrzaj>
      <item>GOOD FELICITAS jednostavno društvo a ograničenom odgovornošću za usluge, Trg Ivana Kukuljevića 8, 10000 Zagreb</item>
    </izvorni_sadrzaj>
    <derivirana_varijabla naziv="DomainObject.Predmet.ProtuStrankaListFormatedWithAdress_1">
      <item>GOOD FELICITAS jednostavno društvo a ograničenom odgovornošću za usluge, Trg Ivana Kukuljevića 8, 10000 Zagreb</item>
    </derivirana_varijabla>
  </DomainObject.Predmet.ProtuStrankaListFormatedWithAdress>
  <DomainObject.Predmet.ProtuStrankaListFormatedWithAdressOIB>
    <izvorni_sadrzaj>
      <item>GOOD FELICITAS jednostavno društvo a ograničenom odgovornošću za usluge, OIB 89050298835, Trg Ivana Kukuljevića 8, 10000 Zagreb</item>
    </izvorni_sadrzaj>
    <derivirana_varijabla naziv="DomainObject.Predmet.ProtuStrankaListFormatedWithAdressOIB_1">
      <item>GOOD FELICITAS jednostavno društvo a ograničenom odgovornošću za usluge, OIB 89050298835, Trg Ivana Kukuljevića 8, 10000 Zagreb</item>
    </derivirana_varijabla>
  </DomainObject.Predmet.ProtuStrankaListFormatedWithAdressOIB>
  <DomainObject.Predmet.ProtuStrankaListNazivFormated>
    <izvorni_sadrzaj>
      <item>GOOD FELICITAS jednostavno društvo a ograničenom odgovornošću za usluge</item>
    </izvorni_sadrzaj>
    <derivirana_varijabla naziv="DomainObject.Predmet.ProtuStrankaListNazivFormated_1">
      <item>GOOD FELICITAS jednostavno društvo a ograničenom odgovornošću za usluge</item>
    </derivirana_varijabla>
  </DomainObject.Predmet.ProtuStrankaListNazivFormated>
  <DomainObject.Predmet.ProtuStrankaListNazivFormatedOIB>
    <izvorni_sadrzaj>
      <item>GOOD FELICITAS jednostavno društvo a ograničenom odgovornošću za usluge, OIB 89050298835</item>
    </izvorni_sadrzaj>
    <derivirana_varijabla naziv="DomainObject.Predmet.ProtuStrankaListNazivFormatedOIB_1">
      <item>GOOD FELICITAS jednostavno društvo a ograničenom odgovornošću za usluge, OIB 89050298835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GOOD FELICITAS jednostavno društvo a ograničenom odgovornošću za usluge</izvorni_sadrzaj>
    <derivirana_varijabla naziv="DomainObject.Predmet.ProtustrankaIDrugi_1">GOOD FELICITAS jednostavno društvo a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GOOD FELICITAS jednostavno društvo a ograničenom odgovornošću za usluge, OIB 89050298835, Trg Ivana Kukuljevića 8, 10000 Zagreb</izvorni_sadrzaj>
    <derivirana_varijabla naziv="DomainObject.Predmet.ProtustrankaIDrugiAdressOIB_1">GOOD FELICITAS jednostavno društvo a ograničenom odgovornošću za usluge, OIB 89050298835, Trg Ivana Kukuljevića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FELICITAS jednostavno društvo a ograničenom odgovornošću za usluge</item>
      <item>FINA Regionalni centar Zagreb</item>
    </izvorni_sadrzaj>
    <derivirana_varijabla naziv="DomainObject.Predmet.SudioniciListNaziv_1">
      <item>GOOD FELICITAS jednostavno društvo a ograničenom odgovornošću za usluge</item>
      <item>FINA Regionalni centar Zagreb</item>
    </derivirana_varijabla>
  </DomainObject.Predmet.SudioniciListNaziv>
  <DomainObject.Predmet.SudioniciListAdressOIB>
    <izvorni_sadrzaj>
      <item>GOOD FELICITAS jednostavno društvo a ograničenom odgovornošću za usluge, OIB 89050298835, Trg Ivana Kukuljevića 8,10000 Zagreb</item>
      <item>FINA Regionalni centar Zagreb, OIB 85821130368, Trg svibanjskih žrtava 1995. br. 1,10000 Zagreb</item>
    </izvorni_sadrzaj>
    <derivirana_varijabla naziv="DomainObject.Predmet.SudioniciListAdressOIB_1">
      <item>GOOD FELICITAS jednostavno društvo a ograničenom odgovornošću za usluge, OIB 89050298835, Trg Ivana Kukuljevića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89050298835</item>
      <item>, OIB 85821130368</item>
    </izvorni_sadrzaj>
    <derivirana_varijabla naziv="DomainObject.Predmet.SudioniciListNazivOIB_1">
      <item>, OIB 89050298835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132</properties:Words>
  <properties:Characters>689</properties:Characters>
  <properties:Lines>32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2017-04-10T06:35:00Z</dcterms:created>
  <dc:creator>Trgovacki sud</dc:creator>
  <cp:lastModifiedBy>wsadmin</cp:lastModifiedBy>
  <cp:lastPrinted>2017-04-10T06:36:00Z</cp:lastPrinted>
  <dcterms:modified xmlns:xsi="http://www.w3.org/2001/XMLSchema-instance" xsi:type="dcterms:W3CDTF">2017-04-10T06:39:00Z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