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50b5" w14:paraId="1e850b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E01A84">
        <w:rPr>
          <w:b/>
        </w:rPr>
        <w:t>31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E01A84">
        <w:rPr>
          <w:lang w:val="hr-HR"/>
        </w:rPr>
        <w:t xml:space="preserve"> </w:t>
      </w:r>
      <w:r w:rsidR="00E01A84" w:rsidRPr="00E01A84">
        <w:rPr>
          <w:lang w:val="hr-HR"/>
        </w:rPr>
        <w:t>AUTO ŠKOLA 3LJ jednostavno društvo s ograničenom odgovornošću za osposobljavanje kandidata za vozače</w:t>
      </w:r>
      <w:r w:rsidR="001E3969">
        <w:rPr>
          <w:lang w:val="hr-HR"/>
        </w:rPr>
        <w:t>,</w:t>
      </w:r>
      <w:r w:rsidR="005C550E">
        <w:rPr>
          <w:lang w:val="hr-HR"/>
        </w:rPr>
        <w:t xml:space="preserve"> </w:t>
      </w:r>
      <w:r w:rsidR="00E01A84">
        <w:rPr>
          <w:lang w:val="hr-HR"/>
        </w:rPr>
        <w:t>OIB:</w:t>
      </w:r>
      <w:r w:rsidR="00E01A84" w:rsidRPr="00E01A84">
        <w:t xml:space="preserve"> </w:t>
      </w:r>
      <w:r w:rsidR="00E01A84" w:rsidRPr="00E01A84">
        <w:rPr>
          <w:lang w:val="hr-HR"/>
        </w:rPr>
        <w:t>42777492223</w:t>
      </w:r>
      <w:r w:rsidR="00E01A84">
        <w:rPr>
          <w:lang w:val="hr-HR"/>
        </w:rPr>
        <w:t xml:space="preserve">, Vrpolje , Vrpolje 36 B,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01A84">
        <w:rPr>
          <w:lang w:val="hr-HR"/>
        </w:rPr>
        <w:t xml:space="preserve"> </w:t>
      </w:r>
      <w:r w:rsidR="00E01A84" w:rsidRPr="00E01A84">
        <w:rPr>
          <w:lang w:val="hr-HR"/>
        </w:rPr>
        <w:t>AUTO ŠKOLA 3LJ jednostavno društvo s ograničenom odgovornošću za osposobljavanje kandidata za vozače</w:t>
      </w:r>
      <w:r w:rsidR="00E01A84">
        <w:rPr>
          <w:lang w:val="hr-HR"/>
        </w:rPr>
        <w:t>, OIB:</w:t>
      </w:r>
      <w:r w:rsidR="00E01A84" w:rsidRPr="00E01A84">
        <w:t xml:space="preserve"> </w:t>
      </w:r>
      <w:r w:rsidR="00E01A84" w:rsidRPr="00E01A84">
        <w:rPr>
          <w:lang w:val="hr-HR"/>
        </w:rPr>
        <w:t>42777492223</w:t>
      </w:r>
      <w:r w:rsidR="00E01A84">
        <w:rPr>
          <w:lang w:val="hr-HR"/>
        </w:rPr>
        <w:t>, Vrpolje</w:t>
      </w:r>
      <w:r w:rsidR="001E3969">
        <w:rPr>
          <w:lang w:val="hr-HR"/>
        </w:rPr>
        <w:t>,</w:t>
      </w:r>
      <w:r w:rsidR="00683FE4">
        <w:rPr>
          <w:lang w:val="hr-HR"/>
        </w:rPr>
        <w:t xml:space="preserve"> </w:t>
      </w:r>
      <w:r w:rsidR="00E01A84">
        <w:rPr>
          <w:lang w:val="hr-HR"/>
        </w:rPr>
        <w:t xml:space="preserve">Vrpolje 36 B, </w:t>
      </w:r>
      <w:r w:rsidR="00A15466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7A08EB">
        <w:rPr>
          <w:lang w:val="hr-HR"/>
        </w:rPr>
        <w:t xml:space="preserve"> 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E01A84">
        <w:rPr>
          <w:rFonts w:eastAsia="Calibri"/>
        </w:rPr>
        <w:t>196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E01A84">
        <w:rPr>
          <w:rFonts w:eastAsia="Calibri"/>
        </w:rPr>
        <w:t>4.288,21</w:t>
      </w:r>
      <w:r w:rsidR="001E3969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0F55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3LJ jednostavno društvo s ograničenom odgovornošću za osposobljavanje kandidata za vozače</izvorni_sadrzaj>
    <derivirana_varijabla naziv="DomainObject.Predmet.ProtustrankaFormated_1">  AUTO ŠKOLA 3LJ jednostavno društvo s ograničenom odgovornošću za osposobljavanje kandidata za vozače</derivirana_varijabla>
  </DomainObject.Predmet.ProtustrankaFormated>
  <DomainObject.Predmet.ProtustrankaFormatedOIB>
    <izvorni_sadrzaj>  AUTO ŠKOLA 3LJ jednostavno društvo s ograničenom odgovornošću za osposobljavanje kandidata za vozače, OIB 42777492223</izvorni_sadrzaj>
    <derivirana_varijabla naziv="DomainObject.Predmet.ProtustrankaFormatedOIB_1">  AUTO ŠKOLA 3LJ jednostavno društvo s ograničenom odgovornošću za osposobljavanje kandidata za vozače, OIB 42777492223</derivirana_varijabla>
  </DomainObject.Predmet.ProtustrankaFormatedOIB>
  <DomainObject.Predmet.ProtustrankaFormatedWithAdress>
    <izvorni_sadrzaj> AUTO ŠKOLA 3LJ jednostavno društvo s ograničenom odgovornošću za osposobljavanje kandidata za vozače, Vrpolje 36 B, 21240 Vrpolje</izvorni_sadrzaj>
    <derivirana_varijabla naziv="DomainObject.Predmet.ProtustrankaFormatedWithAdress_1"> AUTO ŠKOLA 3LJ jednostavno društvo s ograničenom odgovornošću za osposobljavanje kandidata za vozače, Vrpolje 36 B, 21240 Vrpolje</derivirana_varijabla>
  </DomainObject.Predmet.ProtustrankaFormatedWithAdress>
  <DomainObject.Predmet.ProtustrankaFormatedWithAdressOIB>
    <izvorni_sadrzaj> AUTO ŠKOLA 3LJ jednostavno društvo s ograničenom odgovornošću za osposobljavanje kandidata za vozače, OIB 42777492223, Vrpolje 36 B, 21240 Vrpolje</izvorni_sadrzaj>
    <derivirana_varijabla naziv="DomainObject.Predmet.ProtustrankaFormatedWithAdressOIB_1"> AUTO ŠKOLA 3LJ jednostavno društvo s ograničenom odgovornošću za osposobljavanje kandidata za vozače, OIB 42777492223, Vrpolje 36 B, 21240 Vrpolje</derivirana_varijabla>
  </DomainObject.Predmet.ProtustrankaFormatedWithAdressOIB>
  <DomainObject.Predmet.ProtustrankaWithAdress>
    <izvorni_sadrzaj>AUTO ŠKOLA 3LJ jednostavno društvo s ograničenom odgovornošću za osposobljavanje kandidata za vozače Vrpolje 36 B, 21240 Vrpolje</izvorni_sadrzaj>
    <derivirana_varijabla naziv="DomainObject.Predmet.ProtustrankaWithAdress_1">AUTO ŠKOLA 3LJ jednostavno društvo s ograničenom odgovornošću za osposobljavanje kandidata za vozače Vrpolje 36 B, 21240 Vrpolje</derivirana_varijabla>
  </DomainObject.Predmet.ProtustrankaWithAdress>
  <DomainObject.Predmet.ProtustrankaWithAdressOIB>
    <izvorni_sadrzaj>AUTO ŠKOLA 3LJ jednostavno društvo s ograničenom odgovornošću za osposobljavanje kandidata za vozače, OIB 42777492223, Vrpolje 36 B, 21240 Vrpolje</izvorni_sadrzaj>
    <derivirana_varijabla naziv="DomainObject.Predmet.ProtustrankaWithAdressOIB_1">AUTO ŠKOLA 3LJ jednostavno društvo s ograničenom odgovornošću za osposobljavanje kandidata za vozače, OIB 42777492223, Vrpolje 36 B, 21240 Vrpolje</derivirana_varijabla>
  </DomainObject.Predmet.ProtustrankaWithAdressOIB>
  <DomainObject.Predmet.ProtustrankaNazivFormated>
    <izvorni_sadrzaj>AUTO ŠKOLA 3LJ jednostavno društvo s ograničenom odgovornošću za osposobljavanje kandidata za vozače</izvorni_sadrzaj>
    <derivirana_varijabla naziv="DomainObject.Predmet.ProtustrankaNazivFormated_1">AUTO ŠKOLA 3LJ jednostavno društvo s ograničenom odgovornošću za osposobljavanje kandidata za vozače</derivirana_varijabla>
  </DomainObject.Predmet.ProtustrankaNazivFormated>
  <DomainObject.Predmet.ProtustrankaNazivFormatedOIB>
    <izvorni_sadrzaj>AUTO ŠKOLA 3LJ jednostavno društvo s ograničenom odgovornošću za osposobljavanje kandidata za vozače, OIB 42777492223</izvorni_sadrzaj>
    <derivirana_varijabla naziv="DomainObject.Predmet.ProtustrankaNazivFormatedOIB_1">AUTO ŠKOLA 3LJ jednostavno društvo s ograničenom odgovornošću za osposobljavanje kandidata za vozače, OIB 42777492223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šetalištea 24 b, 21000 Split</izvorni_sadrzaj>
    <derivirana_varijabla naziv="DomainObject.Predmet.StrankaFormatedWithAdress_1"> FINANCIJSKA AGENCIJA, RC SPLIT, Mažuranićevo šetalištea 24 b, 21000 Split</derivirana_varijabla>
  </DomainObject.Predmet.StrankaFormatedWithAdress>
  <DomainObject.Predmet.StrankaFormatedWithAdressOIB>
    <izvorni_sadrzaj> FINANCIJSKA AGENCIJA, RC SPLIT, OIB 85821130368, Mažuranićevo šetalištea 24 b, 21000 Split</izvorni_sadrzaj>
    <derivirana_varijabla naziv="DomainObject.Predmet.StrankaFormatedWithAdressOIB_1"> FINANCIJSKA AGENCIJA, RC SPLIT, OIB 85821130368, Mažuranićevo šetalištea 24 b, 21000 Split</derivirana_varijabla>
  </DomainObject.Predmet.StrankaFormatedWithAdressOIB>
  <DomainObject.Predmet.StrankaWithAdress>
    <izvorni_sadrzaj>FINANCIJSKA AGENCIJA, RC SPLIT Mažuranićevo šetalištea 24 b,21000 Split</izvorni_sadrzaj>
    <derivirana_varijabla naziv="DomainObject.Predmet.StrankaWithAdress_1">FINANCIJSKA AGENCIJA, RC SPLIT Mažuranićevo šetalištea 24 b,21000 Split</derivirana_varijabla>
  </DomainObject.Predmet.StrankaWithAdress>
  <DomainObject.Predmet.StrankaWithAdressOIB>
    <izvorni_sadrzaj>FINANCIJSKA AGENCIJA, RC SPLIT, OIB 85821130368, Mažuranićevo šetalištea 24 b,21000 Split</izvorni_sadrzaj>
    <derivirana_varijabla naziv="DomainObject.Predmet.StrankaWithAdressOIB_1">FINANCIJSKA AGENCIJA, RC SPLIT, OIB 85821130368, Mažuranićevo šetalištea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4288.21</izvorni_sadrzaj>
    <derivirana_varijabla naziv="DomainObject.Predmet.TrenutnaVrijednost_1">4288.21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šetalištea 24 b, 21000 Split</item>
    </izvorni_sadrzaj>
    <derivirana_varijabla naziv="DomainObject.Predmet.StrankaListFormatedWithAdress_1">
      <item>FINANCIJSKA AGENCIJA, RC SPLIT, Mažuranićevo šetalištea 24 b, 21000 Split</item>
    </derivirana_varijabla>
  </DomainObject.Predmet.StrankaListFormatedWithAdress>
  <DomainObject.Predmet.StrankaListFormatedWithAdressOIB>
    <izvorni_sadrzaj>
      <item>FINANCIJSKA AGENCIJA, RC SPLIT, OIB 85821130368, Mažuranićevo šetalištea 24 b, 21000 Split</item>
    </izvorni_sadrzaj>
    <derivirana_varijabla naziv="DomainObject.Predmet.StrankaListFormatedWithAdressOIB_1">
      <item>FINANCIJSKA AGENCIJA, RC SPLIT, OIB 85821130368, Mažuranićevo šetalištea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ŠKOLA 3LJ jednostavno društvo s ograničenom odgovornošću za osposobljavanje kandidata za vozače</item>
    </izvorni_sadrzaj>
    <derivirana_varijabla naziv="DomainObject.Predmet.ProtuStrankaListFormated_1">
      <item>AUTO ŠKOLA 3LJ jednostavno društvo s ograničenom odgovornošću za osposobljavanje kandidata za vozače</item>
    </derivirana_varijabla>
  </DomainObject.Predmet.ProtuStrankaListFormated>
  <DomainObject.Predmet.ProtuStrankaListFormatedOIB>
    <izvorni_sadrzaj>
      <item>AUTO ŠKOLA 3LJ jednostavno društvo s ograničenom odgovornošću za osposobljavanje kandidata za vozače, OIB 42777492223</item>
    </izvorni_sadrzaj>
    <derivirana_varijabla naziv="DomainObject.Predmet.ProtuStrankaListFormatedOIB_1">
      <item>AUTO ŠKOLA 3LJ jednostavno društvo s ograničenom odgovornošću za osposobljavanje kandidata za vozače, OIB 42777492223</item>
    </derivirana_varijabla>
  </DomainObject.Predmet.ProtuStrankaListFormatedOIB>
  <DomainObject.Predmet.ProtuStrankaListFormatedWithAdress>
    <izvorni_sadrzaj>
      <item>AUTO ŠKOLA 3LJ jednostavno društvo s ograničenom odgovornošću za osposobljavanje kandidata za vozače, Vrpolje 36 B, 21240 Vrpolje</item>
    </izvorni_sadrzaj>
    <derivirana_varijabla naziv="DomainObject.Predmet.ProtuStrankaListFormatedWithAdress_1">
      <item>AUTO ŠKOLA 3LJ jednostavno društvo s ograničenom odgovornošću za osposobljavanje kandidata za vozače, Vrpolje 36 B, 21240 Vrpolje</item>
    </derivirana_varijabla>
  </DomainObject.Predmet.ProtuStrankaListFormatedWithAdress>
  <DomainObject.Predmet.ProtuStrankaListFormatedWithAdressOIB>
    <izvorni_sadrzaj>
      <item>AUTO ŠKOLA 3LJ jednostavno društvo s ograničenom odgovornošću za osposobljavanje kandidata za vozače, OIB 42777492223, Vrpolje 36 B, 21240 Vrpolje</item>
    </izvorni_sadrzaj>
    <derivirana_varijabla naziv="DomainObject.Predmet.ProtuStrankaListFormatedWithAdressOIB_1">
      <item>AUTO ŠKOLA 3LJ jednostavno društvo s ograničenom odgovornošću za osposobljavanje kandidata za vozače, OIB 42777492223, Vrpolje 36 B, 21240 Vrpolje</item>
    </derivirana_varijabla>
  </DomainObject.Predmet.ProtuStrankaListFormatedWithAdressOIB>
  <DomainObject.Predmet.ProtuStrankaListNazivFormated>
    <izvorni_sadrzaj>
      <item>AUTO ŠKOLA 3LJ jednostavno društvo s ograničenom odgovornošću za osposobljavanje kandidata za vozače</item>
    </izvorni_sadrzaj>
    <derivirana_varijabla naziv="DomainObject.Predmet.ProtuStrankaListNazivFormated_1">
      <item>AUTO ŠKOLA 3LJ jednostavno društvo s ograničenom odgovornošću za osposobljavanje kandidata za vozače</item>
    </derivirana_varijabla>
  </DomainObject.Predmet.ProtuStrankaListNazivFormated>
  <DomainObject.Predmet.ProtuStrankaListNazivFormatedOIB>
    <izvorni_sadrzaj>
      <item>AUTO ŠKOLA 3LJ jednostavno društvo s ograničenom odgovornošću za osposobljavanje kandidata za vozače, OIB 42777492223</item>
    </izvorni_sadrzaj>
    <derivirana_varijabla naziv="DomainObject.Predmet.ProtuStrankaListNazivFormatedOIB_1">
      <item>AUTO ŠKOLA 3LJ jednostavno društvo s ograničenom odgovornošću za osposobljavanje kandidata za vozače, OIB 42777492223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ŠKOLA 3LJ jednostavno društvo s ograničenom odgovornošću za osposobljavanje kandidata za vozače</izvorni_sadrzaj>
    <derivirana_varijabla naziv="DomainObject.Predmet.ProtustrankaIDrugi_1">AUTO ŠKOLA 3LJ jednostavno društvo s ograničenom odgovornošću za osposobljavanje kandidata za vozače</derivirana_varijabla>
  </DomainObject.Predmet.ProtustrankaIDrugi>
  <DomainObject.Predmet.StrankaIDrugiAdressOIB>
    <izvorni_sadrzaj>FINANCIJSKA AGENCIJA, RC SPLIT, OIB 85821130368, Mažuranićevo šetalištea 24 b, 21000 Split</izvorni_sadrzaj>
    <derivirana_varijabla naziv="DomainObject.Predmet.StrankaIDrugiAdressOIB_1">FINANCIJSKA AGENCIJA, RC SPLIT, OIB 85821130368, Mažuranićevo šetalištea 24 b, 21000 Split</derivirana_varijabla>
  </DomainObject.Predmet.StrankaIDrugiAdressOIB>
  <DomainObject.Predmet.ProtustrankaIDrugiAdressOIB>
    <izvorni_sadrzaj>AUTO ŠKOLA 3LJ jednostavno društvo s ograničenom odgovornošću za osposobljavanje kandidata za vozače, OIB 42777492223, Vrpolje 36 B, 21240 Vrpolje</izvorni_sadrzaj>
    <derivirana_varijabla naziv="DomainObject.Predmet.ProtustrankaIDrugiAdressOIB_1">AUTO ŠKOLA 3LJ jednostavno društvo s ograničenom odgovornošću za osposobljavanje kandidata za vozače, OIB 42777492223, Vrpolje 36 B, 21240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3LJ jednostavno društvo s ograničenom odgovornošću za osposobljavanje kandidata za vozače</item>
      <item>FINANCIJSKA AGENCIJA, RC SPLIT</item>
    </izvorni_sadrzaj>
    <derivirana_varijabla naziv="DomainObject.Predmet.SudioniciListNaziv_1">
      <item>AUTO ŠKOLA 3LJ jednostavno društvo s ograničenom odgovornošću za osposobljavanje kandidata za vozače</item>
      <item>FINANCIJSKA AGENCIJA, RC SPLIT</item>
    </derivirana_varijabla>
  </DomainObject.Predmet.SudioniciListNaziv>
  <DomainObject.Predmet.SudioniciListAdressOIB>
    <izvorni_sadrzaj>
      <item>AUTO ŠKOLA 3LJ jednostavno društvo s ograničenom odgovornošću za osposobljavanje kandidata za vozače, OIB 42777492223, Vrpolje 36 B,21240 Vrpolje</item>
      <item>FINANCIJSKA AGENCIJA, RC SPLIT, OIB 85821130368, Mažuranićevo šetalištea 24 b,21000 Split</item>
    </izvorni_sadrzaj>
    <derivirana_varijabla naziv="DomainObject.Predmet.SudioniciListAdressOIB_1">
      <item>AUTO ŠKOLA 3LJ jednostavno društvo s ograničenom odgovornošću za osposobljavanje kandidata za vozače, OIB 42777492223, Vrpolje 36 B,21240 Vrpolje</item>
      <item>FINANCIJSKA AGENCIJA, RC SPLIT, OIB 85821130368, Mažuranićevo šetalištea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42777492223</item>
      <item>, OIB 85821130368</item>
    </izvorni_sadrzaj>
    <derivirana_varijabla naziv="DomainObject.Predmet.SudioniciListNazivOIB_1">
      <item>, OIB 42777492223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9A2EB-3FAF-4CC0-A25A-9675A4A6E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362</properties:Words>
  <properties:Characters>1984</properties:Characters>
  <properties:Lines>49</properties:Lines>
  <properties:Paragraphs>16</properties:Paragraphs>
  <properties:TotalTime>377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2016-10-28T10:06:00Z</cp:lastPrinted>
  <dcterms:modified xmlns:xsi="http://www.w3.org/2001/XMLSchema-instance" xsi:type="dcterms:W3CDTF">2016-10-28T10:06:00Z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