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98cb" w14:paraId="f3d98c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411BC" w:rsidP="001411BC" w:rsidR="001411BC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>5</w:t>
      </w:r>
      <w:r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84780D">
        <w:rPr>
          <w:lang w:val="hr-HR"/>
        </w:rPr>
        <w:t>10</w:t>
      </w:r>
      <w:r w:rsidR="002838CA">
        <w:rPr>
          <w:lang w:val="hr-HR"/>
        </w:rPr>
        <w:t>74</w:t>
      </w:r>
      <w:r>
        <w:rPr>
          <w:lang w:val="hr-HR"/>
        </w:rPr>
        <w:t>/</w:t>
      </w:r>
      <w:r w:rsidRPr="000664E3">
        <w:rPr>
          <w:lang w:val="hr-HR"/>
        </w:rPr>
        <w:t>201</w:t>
      </w:r>
      <w:r>
        <w:rPr>
          <w:lang w:val="hr-HR"/>
        </w:rPr>
        <w:t>6</w:t>
      </w:r>
      <w:r w:rsidRPr="000664E3">
        <w:rPr>
          <w:lang w:val="hr-HR"/>
        </w:rPr>
        <w:t>-2</w:t>
      </w:r>
    </w:p>
    <w:p w:rsidRDefault="001411BC" w:rsidP="001411BC" w:rsidR="001411BC">
      <w:pPr>
        <w:rPr>
          <w:lang w:val="hr-HR"/>
        </w:rPr>
      </w:pPr>
    </w:p>
    <w:p w:rsidRDefault="001411BC" w:rsidP="001411BC" w:rsidR="001411BC">
      <w:pPr>
        <w:rPr>
          <w:lang w:val="hr-HR"/>
        </w:rPr>
      </w:pPr>
    </w:p>
    <w:p w:rsidRDefault="001411BC" w:rsidP="001411BC" w:rsidR="001411BC" w:rsidRPr="000664E3">
      <w:pPr>
        <w:rPr>
          <w:lang w:val="hr-HR"/>
        </w:rPr>
      </w:pPr>
    </w:p>
    <w:p w:rsidRDefault="001411BC" w:rsidP="001411BC" w:rsidR="001411BC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1411BC" w:rsidP="001411BC" w:rsidR="001411BC" w:rsidRPr="000664E3">
      <w:pPr>
        <w:jc w:val="center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838CA">
        <w:rPr>
          <w:lang w:val="hr-HR"/>
        </w:rPr>
        <w:t>NJEGOVAN PROMET j.d.o.o. za trgovinu i usluge, Velika Gorica, Ulica Mate Lovraka 8,</w:t>
      </w:r>
      <w:r w:rsidR="00284814">
        <w:rPr>
          <w:lang w:val="hr-HR"/>
        </w:rPr>
        <w:t xml:space="preserve"> </w:t>
      </w:r>
      <w:r>
        <w:rPr>
          <w:lang w:val="hr-HR"/>
        </w:rPr>
        <w:t xml:space="preserve"> M</w:t>
      </w:r>
      <w:r w:rsidRPr="000664E3">
        <w:rPr>
          <w:lang w:val="hr-HR"/>
        </w:rPr>
        <w:t>B</w:t>
      </w:r>
      <w:r>
        <w:rPr>
          <w:lang w:val="hr-HR"/>
        </w:rPr>
        <w:t xml:space="preserve">S: </w:t>
      </w:r>
      <w:r w:rsidR="002838CA">
        <w:rPr>
          <w:lang w:val="hr-HR"/>
        </w:rPr>
        <w:t>080916221</w:t>
      </w:r>
      <w:r>
        <w:rPr>
          <w:lang w:val="hr-HR"/>
        </w:rPr>
        <w:t xml:space="preserve">, OIB: </w:t>
      </w:r>
      <w:r w:rsidR="00B96777">
        <w:rPr>
          <w:lang w:val="hr-HR"/>
        </w:rPr>
        <w:t>58179696520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4780D">
        <w:rPr>
          <w:lang w:val="hr-HR"/>
        </w:rPr>
        <w:t>1</w:t>
      </w:r>
      <w:r w:rsidR="00B96777">
        <w:rPr>
          <w:lang w:val="hr-HR"/>
        </w:rPr>
        <w:t>074</w:t>
      </w:r>
      <w:r w:rsidR="0084780D">
        <w:rPr>
          <w:lang w:val="hr-HR"/>
        </w:rPr>
        <w:t>/2016</w:t>
      </w:r>
      <w:r w:rsidRPr="000664E3">
        <w:rPr>
          <w:lang w:val="hr-HR"/>
        </w:rPr>
        <w:t>, temeljem odredbe čl.430., 431. i 434. Stečajnog zakona (</w:t>
      </w:r>
      <w:r>
        <w:rPr>
          <w:lang w:val="hr-HR"/>
        </w:rPr>
        <w:t>"</w:t>
      </w:r>
      <w:r w:rsidRPr="000664E3">
        <w:rPr>
          <w:lang w:val="hr-HR"/>
        </w:rPr>
        <w:t>Narodne novine</w:t>
      </w:r>
      <w:r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 xml:space="preserve">broj </w:t>
      </w:r>
      <w:r w:rsidRPr="000664E3">
        <w:rPr>
          <w:lang w:val="hr-HR"/>
        </w:rPr>
        <w:t>71/15</w:t>
      </w:r>
      <w:r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1411BC" w:rsidP="001411BC" w:rsidR="001411BC" w:rsidRPr="000664E3">
      <w:pPr>
        <w:jc w:val="both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B96777">
        <w:rPr>
          <w:lang w:val="hr-HR"/>
        </w:rPr>
        <w:t>7. veljače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</w:t>
      </w:r>
      <w:r w:rsidR="00324710">
        <w:rPr>
          <w:lang w:val="hr-HR"/>
        </w:rPr>
        <w:t xml:space="preserve"> </w:t>
      </w:r>
      <w:r w:rsidR="00B96777">
        <w:rPr>
          <w:lang w:val="hr-HR"/>
        </w:rPr>
        <w:t>11.123,84</w:t>
      </w:r>
      <w:r w:rsidR="0084780D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84780D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96777">
        <w:rPr>
          <w:lang w:val="hr-HR"/>
        </w:rPr>
        <w:t>Mirko Njegovan</w:t>
      </w:r>
      <w:r w:rsidR="00284814">
        <w:rPr>
          <w:lang w:val="hr-HR"/>
        </w:rPr>
        <w:t xml:space="preserve">, </w:t>
      </w:r>
      <w:r w:rsidR="00B96777">
        <w:rPr>
          <w:lang w:val="hr-HR"/>
        </w:rPr>
        <w:t xml:space="preserve">Velika Gorica, Mate Lovraka 8, </w:t>
      </w:r>
      <w:r w:rsidR="0084780D">
        <w:rPr>
          <w:lang w:val="hr-HR"/>
        </w:rPr>
        <w:t xml:space="preserve"> 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96777">
        <w:rPr>
          <w:lang w:val="hr-HR"/>
        </w:rPr>
        <w:t>87469511224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067">
        <w:rPr>
          <w:lang w:val="hr-HR"/>
        </w:rPr>
        <w:t>3. siječnja</w:t>
      </w:r>
      <w:r w:rsidRPr="000664E3">
        <w:rPr>
          <w:lang w:val="hr-HR"/>
        </w:rPr>
        <w:t xml:space="preserve"> 201</w:t>
      </w:r>
      <w:r w:rsidR="007B6067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1411BC" w:rsidP="000664E3" w:rsidR="001411BC">
      <w:pPr>
        <w:rPr>
          <w:lang w:val="hr-HR"/>
        </w:rPr>
      </w:pPr>
    </w:p>
    <w:p w:rsidRDefault="005C4914" w:rsidP="000664E3" w:rsidR="005C4914">
      <w:pPr>
        <w:rPr>
          <w:lang w:val="hr-HR"/>
        </w:rPr>
      </w:pPr>
    </w:p>
    <w:p w:rsidRDefault="001411BC" w:rsidP="000664E3" w:rsidR="001411BC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B6067">
        <w:rPr>
          <w:lang w:val="hr-HR"/>
        </w:rPr>
        <w:t>3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7B6067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B22" w:rsidR="00426B22">
      <w:r>
        <w:separator/>
      </w:r>
    </w:p>
  </w:endnote>
  <w:endnote w:id="0" w:type="continuationSeparator">
    <w:p w:rsidRDefault="00426B22" w:rsidR="00426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B22" w:rsidR="00426B22">
      <w:r>
        <w:separator/>
      </w:r>
    </w:p>
  </w:footnote>
  <w:footnote w:id="0" w:type="continuationSeparator">
    <w:p w:rsidRDefault="00426B22" w:rsidR="00426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8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11BC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838CA"/>
    <w:rsid w:val="00284814"/>
    <w:rsid w:val="002D71C4"/>
    <w:rsid w:val="002F57A6"/>
    <w:rsid w:val="00306847"/>
    <w:rsid w:val="00310579"/>
    <w:rsid w:val="00324710"/>
    <w:rsid w:val="0034365E"/>
    <w:rsid w:val="00357225"/>
    <w:rsid w:val="00362FCC"/>
    <w:rsid w:val="003734FC"/>
    <w:rsid w:val="003856E4"/>
    <w:rsid w:val="003A233F"/>
    <w:rsid w:val="00411530"/>
    <w:rsid w:val="00426B22"/>
    <w:rsid w:val="004368C8"/>
    <w:rsid w:val="004B1439"/>
    <w:rsid w:val="004D5164"/>
    <w:rsid w:val="004F1D25"/>
    <w:rsid w:val="005A2447"/>
    <w:rsid w:val="005A6A0A"/>
    <w:rsid w:val="005C4914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B6067"/>
    <w:rsid w:val="007D05D5"/>
    <w:rsid w:val="007F06DD"/>
    <w:rsid w:val="00805F12"/>
    <w:rsid w:val="00834CA1"/>
    <w:rsid w:val="0084780D"/>
    <w:rsid w:val="008530FB"/>
    <w:rsid w:val="008638CA"/>
    <w:rsid w:val="00894A7D"/>
    <w:rsid w:val="008E1F0F"/>
    <w:rsid w:val="008F1AD1"/>
    <w:rsid w:val="008F42A8"/>
    <w:rsid w:val="00916B3A"/>
    <w:rsid w:val="00940231"/>
    <w:rsid w:val="0094317E"/>
    <w:rsid w:val="009648B4"/>
    <w:rsid w:val="00997840"/>
    <w:rsid w:val="009E1B0F"/>
    <w:rsid w:val="009F3BB1"/>
    <w:rsid w:val="00A042BF"/>
    <w:rsid w:val="00A60269"/>
    <w:rsid w:val="00A95FFF"/>
    <w:rsid w:val="00AA3A97"/>
    <w:rsid w:val="00AC2658"/>
    <w:rsid w:val="00AD592E"/>
    <w:rsid w:val="00B41B09"/>
    <w:rsid w:val="00B6308A"/>
    <w:rsid w:val="00B73D73"/>
    <w:rsid w:val="00B8457C"/>
    <w:rsid w:val="00B90012"/>
    <w:rsid w:val="00B96777"/>
    <w:rsid w:val="00BD3171"/>
    <w:rsid w:val="00BD5F72"/>
    <w:rsid w:val="00C243C3"/>
    <w:rsid w:val="00C34217"/>
    <w:rsid w:val="00C54571"/>
    <w:rsid w:val="00C805D6"/>
    <w:rsid w:val="00C84F59"/>
    <w:rsid w:val="00CB2D3D"/>
    <w:rsid w:val="00CC1B0C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B7210"/>
    <w:rsid w:val="00EC1878"/>
    <w:rsid w:val="00F24118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1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B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1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NJEGOVAN PROMET j.d.o.o. za trgovinu i usluge zastupanog po punomoćniku Mirko Njegovan</izvorni_sadrzaj>
    <derivirana_varijabla naziv="DomainObject.Predmet.ProtustrankaFormated_1">  NJEGOVAN PROMET j.d.o.o. za trgovinu i usluge zastupanog po punomoćniku Mirko Njegovan</derivirana_varijabla>
  </DomainObject.Predmet.ProtustrankaFormated>
  <DomainObject.Predmet.ProtustrankaFormatedOIB>
    <izvorni_sadrzaj>  NJEGOVAN PROMET j.d.o.o. za trgovinu i usluge, OIB 58179696520 zastupanog po punomoćniku Mirko Njegovan</izvorni_sadrzaj>
    <derivirana_varijabla naziv="DomainObject.Predmet.ProtustrankaFormatedOIB_1">  NJEGOVAN PROMET j.d.o.o. za trgovinu i usluge, OIB 58179696520 zastupanog po punomoćniku Mirko Njegovan</derivirana_varijabla>
  </DomainObject.Predmet.ProtustrankaFormatedOIB>
  <DomainObject.Predmet.ProtustrankaFormatedWithAdress>
    <izvorni_sadrzaj> NJEGOVAN PROMET j.d.o.o. za trgovinu i usluge, Ulica Mate Lovraka 8, 10410 Velika Gorica zastupanog po punomoćniku Mirko Njegovan</izvorni_sadrzaj>
    <derivirana_varijabla naziv="DomainObject.Predmet.ProtustrankaFormatedWithAdress_1"> NJEGOVAN PROMET j.d.o.o. za trgovinu i usluge, Ulica Mate Lovraka 8, 10410 Velika Gorica zastupanog po punomoćniku Mirko Njegovan</derivirana_varijabla>
  </DomainObject.Predmet.ProtustrankaFormatedWithAdress>
  <DomainObject.Predmet.ProtustrankaFormatedWithAdressOIB>
    <izvorni_sadrzaj> NJEGOVAN PROMET j.d.o.o. za trgovinu i usluge, OIB 58179696520, Ulica Mate Lovraka 8, 10410 Velika Gorica zastupanog po punomoćniku Mirko Njegovan</izvorni_sadrzaj>
    <derivirana_varijabla naziv="DomainObject.Predmet.ProtustrankaFormatedWithAdressOIB_1"> NJEGOVAN PROMET j.d.o.o. za trgovinu i usluge, OIB 58179696520, Ulica Mate Lovraka 8, 10410 Velika Gorica zastupanog po punomoćniku Mirko Njegovan</derivirana_varijabla>
  </DomainObject.Predmet.ProtustrankaFormatedWithAdressOIB>
  <DomainObject.Predmet.ProtustrankaWithAdress>
    <izvorni_sadrzaj>NJEGOVAN PROMET j.d.o.o. za trgovinu i usluge Ulica Mate Lovraka 8, 10410 Velika Gorica</izvorni_sadrzaj>
    <derivirana_varijabla naziv="DomainObject.Predmet.ProtustrankaWithAdress_1">NJEGOVAN PROMET j.d.o.o. za trgovinu i usluge Ulica Mate Lovraka 8, 10410 Velika Gorica</derivirana_varijabla>
  </DomainObject.Predmet.ProtustrankaWithAdress>
  <DomainObject.Predmet.ProtustrankaWithAdressOIB>
    <izvorni_sadrzaj>NJEGOVAN PROMET j.d.o.o. za trgovinu i usluge, OIB 58179696520, Ulica Mate Lovraka 8, 10410 Velika Gorica</izvorni_sadrzaj>
    <derivirana_varijabla naziv="DomainObject.Predmet.ProtustrankaWithAdressOIB_1">NJEGOVAN PROMET j.d.o.o. za trgovinu i usluge, OIB 58179696520, Ulica Mate Lovraka 8, 10410 Velika Gorica</derivirana_varijabla>
  </DomainObject.Predmet.ProtustrankaWithAdressOIB>
  <DomainObject.Predmet.ProtustrankaNazivFormated>
    <izvorni_sadrzaj>NJEGOVAN PROMET j.d.o.o. za trgovinu i usluge</izvorni_sadrzaj>
    <derivirana_varijabla naziv="DomainObject.Predmet.ProtustrankaNazivFormated_1">NJEGOVAN PROMET j.d.o.o. za trgovinu i usluge</derivirana_varijabla>
  </DomainObject.Predmet.ProtustrankaNazivFormated>
  <DomainObject.Predmet.ProtustrankaNazivFormatedOIB>
    <izvorni_sadrzaj>NJEGOVAN PROMET j.d.o.o. za trgovinu i usluge, OIB 58179696520</izvorni_sadrzaj>
    <derivirana_varijabla naziv="DomainObject.Predmet.ProtustrankaNazivFormatedOIB_1">NJEGOVAN PROMET j.d.o.o. za trgovinu i usluge, OIB 58179696520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NJEGOVAN PROMET j.d.o.o. za trgovinu i usluge zastupanog po punomoćniku Mirko Njegovan</item>
    </izvorni_sadrzaj>
    <derivirana_varijabla naziv="DomainObject.Predmet.ProtuStrankaListFormated_1">
      <item>NJEGOVAN PROMET j.d.o.o. za trgovinu i usluge zastupanog po punomoćniku Mirko Njegovan</item>
    </derivirana_varijabla>
  </DomainObject.Predmet.ProtuStrankaListFormated>
  <DomainObject.Predmet.ProtuStrankaListFormatedOIB>
    <izvorni_sadrzaj>
      <item>NJEGOVAN PROMET j.d.o.o. za trgovinu i usluge, OIB 58179696520 zastupanog po punomoćniku Mirko Njegovan</item>
    </izvorni_sadrzaj>
    <derivirana_varijabla naziv="DomainObject.Predmet.ProtuStrankaListFormatedOIB_1">
      <item>NJEGOVAN PROMET j.d.o.o. za trgovinu i usluge, OIB 58179696520 zastupanog po punomoćniku Mirko Njegovan</item>
    </derivirana_varijabla>
  </DomainObject.Predmet.ProtuStrankaListFormatedOIB>
  <DomainObject.Predmet.ProtuStrankaListFormatedWithAdress>
    <izvorni_sadrzaj>
      <item>NJEGOVAN PROMET j.d.o.o. za trgovinu i usluge, Ulica Mate Lovraka 8, 10410 Velika Gorica zastupanog po punomoćniku Mirko Njegovan</item>
    </izvorni_sadrzaj>
    <derivirana_varijabla naziv="DomainObject.Predmet.ProtuStrankaListFormatedWithAdress_1">
      <item>NJEGOVAN PROMET j.d.o.o. za trgovinu i usluge, Ulica Mate Lovraka 8, 10410 Velika Gorica zastupanog po punomoćniku Mirko Njegovan</item>
    </derivirana_varijabla>
  </DomainObject.Predmet.ProtuStrankaListFormatedWithAdress>
  <DomainObject.Predmet.ProtuStrankaListFormatedWithAdressOIB>
    <izvorni_sadrzaj>
      <item>NJEGOVAN PROMET j.d.o.o. za trgovinu i usluge, OIB 58179696520, Ulica Mate Lovraka 8, 10410 Velika Gorica zastupanog po punomoćniku Mirko Njegovan</item>
    </izvorni_sadrzaj>
    <derivirana_varijabla naziv="DomainObject.Predmet.ProtuStrankaListFormatedWithAdressOIB_1">
      <item>NJEGOVAN PROMET j.d.o.o. za trgovinu i usluge, OIB 58179696520, Ulica Mate Lovraka 8, 10410 Velika Gorica zastupanog po punomoćniku Mirko Njegovan</item>
    </derivirana_varijabla>
  </DomainObject.Predmet.ProtuStrankaListFormatedWithAdressOIB>
  <DomainObject.Predmet.ProtuStrankaListNazivFormated>
    <izvorni_sadrzaj>
      <item>NJEGOVAN PROMET j.d.o.o. za trgovinu i usluge</item>
    </izvorni_sadrzaj>
    <derivirana_varijabla naziv="DomainObject.Predmet.ProtuStrankaListNazivFormated_1">
      <item>NJEGOVAN PROMET j.d.o.o. za trgovinu i usluge</item>
    </derivirana_varijabla>
  </DomainObject.Predmet.ProtuStrankaListNazivFormated>
  <DomainObject.Predmet.ProtuStrankaListNazivFormatedOIB>
    <izvorni_sadrzaj>
      <item>NJEGOVAN PROMET j.d.o.o. za trgovinu i usluge, OIB 58179696520</item>
    </izvorni_sadrzaj>
    <derivirana_varijabla naziv="DomainObject.Predmet.ProtuStrankaListNazivFormatedOIB_1">
      <item>NJEGOVAN PROMET j.d.o.o. za trgovinu i usluge, OIB 58179696520</item>
    </derivirana_varijabla>
  </DomainObject.Predmet.ProtuStrankaListNazivFormatedOIB>
  <DomainObject.Predmet.OstaliListFormated>
    <izvorni_sadrzaj>
      <item>Mirko Njegovan punomoćnik sudionika u postupku NJEGOVAN PROMET j.d.o.o. za trgovinu i usluge</item>
    </izvorni_sadrzaj>
    <derivirana_varijabla naziv="DomainObject.Predmet.OstaliListFormated_1">
      <item>Mirko Njegovan punomoćnik sudionika u postupku NJEGOVAN PROMET j.d.o.o. za trgovinu i usluge</item>
    </derivirana_varijabla>
  </DomainObject.Predmet.OstaliListFormated>
  <DomainObject.Predmet.OstaliListFormatedOIB>
    <izvorni_sadrzaj>
      <item>Mirko Njegovan, OIB 87469511224 punomoćnik sudionika u postupku NJEGOVAN PROMET j.d.o.o. za trgovinu i usluge</item>
    </izvorni_sadrzaj>
    <derivirana_varijabla naziv="DomainObject.Predmet.OstaliListFormatedOIB_1">
      <item>Mirko Njegovan, OIB 87469511224 punomoćnik sudionika u postupku NJEGOVAN PROMET j.d.o.o. za trgovinu i usluge</item>
    </derivirana_varijabla>
  </DomainObject.Predmet.OstaliListFormatedOIB>
  <DomainObject.Predmet.OstaliListFormatedWithAdress>
    <izvorni_sadrzaj>
      <item>Mirko Njegovan, Mate Lovraka 8, 10410 Velika Gorica punomoćnik sudionika u postupku NJEGOVAN PROMET j.d.o.o. za trgovinu i usluge</item>
    </izvorni_sadrzaj>
    <derivirana_varijabla naziv="DomainObject.Predmet.OstaliListFormatedWithAdress_1">
      <item>Mirko Njegovan, Mate Lovraka 8, 10410 Velika Gorica punomoćnik sudionika u postupku NJEGOVAN PROMET j.d.o.o. za trgovinu i usluge</item>
    </derivirana_varijabla>
  </DomainObject.Predmet.OstaliListFormatedWithAdress>
  <DomainObject.Predmet.OstaliListFormatedWithAdressOIB>
    <izvorni_sadrzaj>
      <item>Mirko Njegovan, OIB 87469511224, Mate Lovraka 8, 10410 Velika Gorica punomoćnik sudionika u postupku NJEGOVAN PROMET j.d.o.o. za trgovinu i usluge</item>
    </izvorni_sadrzaj>
    <derivirana_varijabla naziv="DomainObject.Predmet.OstaliListFormatedWithAdressOIB_1">
      <item>Mirko Njegovan, OIB 87469511224, Mate Lovraka 8, 10410 Velika Gorica punomoćnik sudionika u postupku NJEGOVAN PROMET j.d.o.o. za trgovinu i usluge</item>
    </derivirana_varijabla>
  </DomainObject.Predmet.OstaliListFormatedWithAdressOIB>
  <DomainObject.Predmet.OstaliListNazivFormated>
    <izvorni_sadrzaj>
      <item>Mirko Njegovan</item>
    </izvorni_sadrzaj>
    <derivirana_varijabla naziv="DomainObject.Predmet.OstaliListNazivFormated_1">
      <item>Mirko Njegovan</item>
    </derivirana_varijabla>
  </DomainObject.Predmet.OstaliListNazivFormated>
  <DomainObject.Predmet.OstaliListNazivFormatedOIB>
    <izvorni_sadrzaj>
      <item>Mirko Njegovan, OIB 87469511224</item>
    </izvorni_sadrzaj>
    <derivirana_varijabla naziv="DomainObject.Predmet.OstaliListNazivFormatedOIB_1">
      <item>Mirko Njegovan, OIB 87469511224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NJEGOVAN PROMET j.d.o.o. za trgovinu i usluge</izvorni_sadrzaj>
    <derivirana_varijabla naziv="DomainObject.Predmet.ProtustrankaIDrugi_1">NJEGOVAN PROMET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NJEGOVAN PROMET j.d.o.o. za trgovinu i usluge, OIB 58179696520, Ulica Mate Lovraka 8, 10410 Velika Gorica</izvorni_sadrzaj>
    <derivirana_varijabla naziv="DomainObject.Predmet.ProtustrankaIDrugiAdressOIB_1">NJEGOVAN PROMET j.d.o.o. za trgovinu i usluge, OIB 58179696520, Ulica Mate Lovraka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NJEGOVAN PROMET j.d.o.o. za trgovinu i usluge</item>
      <item>FINA Regionalni centar Zagreb</item>
      <item>Mirko Njegovan</item>
    </izvorni_sadrzaj>
    <derivirana_varijabla naziv="DomainObject.Predmet.SudioniciListNaziv_1">
      <item>NJEGOVAN PROMET j.d.o.o. za trgovinu i usluge</item>
      <item>FINA Regionalni centar Zagreb</item>
      <item>Mirko Njegovan</item>
    </derivirana_varijabla>
  </DomainObject.Predmet.SudioniciListNaziv>
  <DomainObject.Predmet.SudioniciListAdressOIB>
    <izvorni_sadrzaj>
      <item>NJEGOVAN PROMET j.d.o.o. za trgovinu i usluge, OIB 58179696520, Ulica Mate Lovraka 8,10410 Velika Gorica</item>
      <item>FINA Regionalni centar Zagreb, OIB 85821130368, Trg svibanjskih žrtava 1995. br. 1,10000 Zagreb</item>
      <item>Mirko Njegovan, OIB 87469511224, Mate Lovraka 8,10410 Velika Gorica</item>
    </izvorni_sadrzaj>
    <derivirana_varijabla naziv="DomainObject.Predmet.SudioniciListAdressOIB_1">
      <item>NJEGOVAN PROMET j.d.o.o. za trgovinu i usluge, OIB 58179696520, Ulica Mate Lovraka 8,10410 Velika Gorica</item>
      <item>FINA Regionalni centar Zagreb, OIB 85821130368, Trg svibanjskih žrtava 1995. br. 1,10000 Zagreb</item>
      <item>Mirko Njegovan, OIB 87469511224, Mate Lovraka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58179696520</item>
      <item>, OIB 85821130368</item>
      <item>, OIB 87469511224</item>
    </izvorni_sadrzaj>
    <derivirana_varijabla naziv="DomainObject.Predmet.SudioniciListNazivOIB_1">
      <item>, OIB 58179696520</item>
      <item>, OIB 85821130368</item>
      <item>, OIB 87469511224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1700</properties:Characters>
  <properties:Lines>50</properties:Lines>
  <properties:Paragraphs>14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2017-01-03T08:16:00Z</dcterms:created>
  <dc:creator>553y7k3</dc:creator>
  <cp:lastModifiedBy>Željka Vitez</cp:lastModifiedBy>
  <cp:lastPrinted>2017-01-03T11:52:00Z</cp:lastPrinted>
  <dcterms:modified xmlns:xsi="http://www.w3.org/2001/XMLSchema-instance" xsi:type="dcterms:W3CDTF">2017-01-03T12:50:00Z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