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ca32" w14:paraId="c1fca32" w:rsidRDefault="00622C83" w:rsidP="00910611" w:rsidR="00622C8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22C83" w:rsidP="00910611" w:rsidR="00622C83">
      <w:r>
        <w:rPr>
          <w:rFonts w:eastAsia="MS Mincho"/>
        </w:rPr>
        <w:t xml:space="preserve">   REPUBLIKA HRVATSKA</w:t>
      </w:r>
    </w:p>
    <w:p w:rsidRDefault="00622C83" w:rsidP="00910611" w:rsidR="00622C83">
      <w:r>
        <w:rPr>
          <w:rFonts w:eastAsia="MS Mincho"/>
        </w:rPr>
        <w:t>TRGOVAČKI SUD U RIJECI</w:t>
      </w:r>
    </w:p>
    <w:p w:rsidRDefault="00622C83" w:rsidR="00622C83"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452542" w:rsidP="00321306" w:rsidR="00452542" w:rsidRPr="009B6B23">
      <w:pPr>
        <w:jc w:val="center"/>
        <w:rPr>
          <w:b/>
          <w:bCs/>
        </w:rPr>
      </w:pPr>
    </w:p>
    <w:p w:rsidRDefault="000B4B6C" w:rsidP="009B6B23" w:rsidR="00A621E9">
      <w:pPr>
        <w:jc w:val="both"/>
      </w:pPr>
      <w:r w:rsidRPr="000B4B6C">
        <w:tab/>
        <w:t>Trgovački sud u Rijeci,</w:t>
      </w:r>
      <w:r w:rsidR="000C0356">
        <w:t xml:space="preserve"> OIB 88785964957,</w:t>
      </w:r>
      <w:r w:rsidRPr="000B4B6C">
        <w:t xml:space="preserve"> po sucu pojedincu Danieli Korlević, odlučujući o prijedlogu Financijske agencije, Regionalni centar Rijeka, F. Kurelca 8 za otvaranje stečajnog postupka nad trgovačkim društvom </w:t>
      </w:r>
      <w:r w:rsidR="000C0356" w:rsidRPr="000C0356">
        <w:rPr>
          <w:b/>
        </w:rPr>
        <w:t>IMPORT EXPORT EURO WINE AND BEER društvo s ograničenom odgovornošću za trgovinu i usluge, Rijeka, Milutina Barača 19, OIB 26856566324</w:t>
      </w:r>
      <w:r w:rsidRPr="000B4B6C">
        <w:t xml:space="preserve">, dana </w:t>
      </w:r>
      <w:r w:rsidR="00254B07">
        <w:t>11. studenoga</w:t>
      </w:r>
      <w:r w:rsidRPr="000B4B6C">
        <w:t xml:space="preserve"> 2016. godine</w:t>
      </w:r>
    </w:p>
    <w:p w:rsidRDefault="00452542" w:rsidP="009B6B23" w:rsidR="00452542"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452542" w:rsidP="00321306" w:rsidR="00452542"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0C0356" w:rsidRPr="000C0356">
        <w:rPr>
          <w:b/>
        </w:rPr>
        <w:t>IMPORT EXPORT EURO WINE AND BEER društvo s ograničenom odgovornošću za trgovinu i usluge, Rijeka, Milutina Barača 19, OIB 26856566324</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0C0356">
        <w:t>Ranka Herljević iz Čavli, Soboli 10, OIB 14109641646 (čl.85. st.2. SZ-a)</w:t>
      </w:r>
      <w:r w:rsidR="00B9652B">
        <w:t xml:space="preserve">. </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0C0356" w:rsidRPr="000C0356">
        <w:rPr>
          <w:b/>
        </w:rPr>
        <w:t>IMPORT EXPORT EURO WINE AND BEER društvo s ograničenom odgovornošću za trgovinu i usluge, Rijeka, Milutina Barača 19, OIB 26856566324</w:t>
      </w:r>
      <w:r w:rsidR="00452542">
        <w:rPr>
          <w:b/>
        </w:rPr>
        <w:t>.</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 će se </w:t>
      </w:r>
      <w:r w:rsidR="00D01F6F">
        <w:rPr>
          <w:bCs/>
        </w:rPr>
        <w:t>na mrežnoj stranici e-O</w:t>
      </w:r>
      <w:r w:rsidR="00C848FC">
        <w:rPr>
          <w:bCs/>
        </w:rPr>
        <w:t>glasn</w:t>
      </w:r>
      <w:r w:rsidR="000B4B6C">
        <w:rPr>
          <w:bCs/>
        </w:rPr>
        <w:t>a</w:t>
      </w:r>
      <w:r w:rsidR="00C848FC">
        <w:rPr>
          <w:bCs/>
        </w:rPr>
        <w:t xml:space="preserve"> ploč</w:t>
      </w:r>
      <w:r w:rsidR="000B4B6C">
        <w:rPr>
          <w:bCs/>
        </w:rPr>
        <w:t>a</w:t>
      </w:r>
      <w:r w:rsidR="00C848FC">
        <w:rPr>
          <w:bCs/>
        </w:rPr>
        <w:t xml:space="preserve"> suda </w:t>
      </w:r>
      <w:r w:rsidR="006116FD">
        <w:rPr>
          <w:bCs/>
        </w:rPr>
        <w:t xml:space="preserve">istoga dana kada je doneseno </w:t>
      </w:r>
      <w:r w:rsidR="00321306" w:rsidRPr="009B6B23">
        <w:rPr>
          <w:bCs/>
        </w:rPr>
        <w:t>i po pravomoćnosti dostaviti sudskom registru radi  brisanja dužnika.</w:t>
      </w:r>
    </w:p>
    <w:p w:rsidRDefault="00452542" w:rsidP="00321306" w:rsidR="00452542"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A621E9">
        <w:tc>
          <w:tcPr>
            <w:tcW w:type="dxa" w:w="8596"/>
            <w:shd w:fill="auto" w:color="auto" w:val="clear"/>
            <w:vAlign w:val="center"/>
          </w:tcPr>
          <w:p w:rsidRDefault="00A621E9" w:rsidP="00A621E9" w:rsidR="002E5767" w:rsidRPr="00452542">
            <w:pPr>
              <w:jc w:val="center"/>
              <w:rPr>
                <w:b/>
              </w:rPr>
            </w:pPr>
            <w:r w:rsidRPr="00452542">
              <w:rPr>
                <w:b/>
              </w:rPr>
              <w:t>Obrazloženje</w:t>
            </w:r>
          </w:p>
          <w:p w:rsidRDefault="00452542" w:rsidP="009F73BC" w:rsidR="00452542" w:rsidRPr="00A621E9">
            <w:pPr>
              <w:jc w:val="both"/>
            </w:pPr>
          </w:p>
          <w:p w:rsidRDefault="00A621E9" w:rsidP="000C0356" w:rsidR="000C0356">
            <w:pPr>
              <w:jc w:val="both"/>
            </w:pPr>
            <w:r w:rsidRPr="00A621E9">
              <w:tab/>
            </w:r>
            <w:r w:rsidR="000C0356" w:rsidRPr="000C0356">
              <w:t xml:space="preserve">Financijska agencija, Regionalni centar Rijeka podnijela je ovome sudu 15. ožujka 2016. godine prijedlog za otvaranje stečajnog postupka nad dužnikom IMPORT EXPORT EURO WINE AND BEER društvo s ograničenom odgovornošću za trgovinu i usluge, Rijeka, Milutina Barača 19, OIB 26856566324 (dalje: dužnik) temeljem čl.110. st.1. Stečajnog zakona (Narodne novine, broj 71/15, dalje: SZ-a). </w:t>
            </w:r>
          </w:p>
          <w:p w:rsidRDefault="000C0356" w:rsidP="000C0356" w:rsidR="000C0356" w:rsidRPr="000C0356">
            <w:pPr>
              <w:jc w:val="both"/>
            </w:pPr>
            <w:r>
              <w:t xml:space="preserve">            Rješenjem posl. broj 15 St-675/16-5 od 14. srpnja 2016. godine pokrenut je prethodni postupak radi utvrđivanja pretpostavki za otvaranje stečajnog postupka nad dužnikom, imenovan privremeni stečajni upravitelj Ranka Herljević iz Čavli, Soboli 10, čija je dužnost bila do završetka prethodnog postupka izvršiti pregled dužnikovog poslovnog prostora, te uvid u knjige i poslovnu dokumentaciju dužnika i nakon toga podnijeti izvješće u kojem će iznijeti svoje mišljenje o tome postoje li razlozi za otvaranje stečajnog postupka, te posebno mogu li se imovinom dužnika namiriti troškovi </w:t>
            </w:r>
            <w:r>
              <w:lastRenderedPageBreak/>
              <w:t xml:space="preserve">postupka (čl.119. st.2. Stečajnog zakona) </w:t>
            </w:r>
          </w:p>
          <w:p w:rsidRDefault="000C0356" w:rsidP="000C0356" w:rsidR="000C0356" w:rsidRPr="000C0356">
            <w:pPr>
              <w:jc w:val="both"/>
            </w:pPr>
            <w:r w:rsidRPr="000C0356">
              <w:t xml:space="preserve"> </w:t>
            </w:r>
            <w:r w:rsidRPr="000C0356">
              <w:tab/>
              <w:t>U prethodnom postupku privremeni stečajni upravitelj utvrdio je kod dužnika slijedeće:</w:t>
            </w:r>
          </w:p>
          <w:p w:rsidRDefault="000C0356" w:rsidP="000C0356" w:rsidR="000C0356" w:rsidRPr="000C0356">
            <w:pPr>
              <w:jc w:val="both"/>
            </w:pPr>
            <w:r w:rsidRPr="000C0356">
              <w:t xml:space="preserve">      </w:t>
            </w:r>
            <w:r w:rsidRPr="000C0356">
              <w:tab/>
              <w:t xml:space="preserve">Dužnik je imao namjeru baviti se uvozom, izvozom i trgovinom alkoholnih i bezalkoholnih pića, te je u tu namjeru zakupio poslovni prostor ali mu je isti otkazan zbog neplaćanja, te nikada nije započeo s poslovanjem. Dužnik ne posluje od osnivanja niti ostvaruje poslovne prihode te nema nikakve poslovne aktivnosti. </w:t>
            </w:r>
          </w:p>
          <w:p w:rsidRDefault="000C0356" w:rsidP="000C0356" w:rsidR="000C0356" w:rsidRPr="000C0356">
            <w:pPr>
              <w:jc w:val="both"/>
            </w:pPr>
            <w:r w:rsidRPr="000C0356">
              <w:tab/>
              <w:t>Dužnik ne obavlja djelatnost te ne koristi nikakav poslovni prostor. Dužnik je imao u zakupu poslovni prostor temeljem sklopljenog Ugovora sa društvom Građa d.d., Vranjički put 2, Solin i to poslovni prostor u Prodajnom centru Kukuljanovo 450. Ugovor o zakupu otkazan je od strane zakupodavca s danom 31.12.2014. godine zbog neplaćanja zakupnine.</w:t>
            </w:r>
          </w:p>
          <w:p w:rsidRDefault="000C0356" w:rsidP="000C0356" w:rsidR="000C0356" w:rsidRPr="000C0356">
            <w:pPr>
              <w:jc w:val="both"/>
            </w:pPr>
            <w:r w:rsidRPr="000C0356">
              <w:tab/>
              <w:t xml:space="preserve">Dužnik je imao u bilanci  na dan 31.12.2015. godine evidentiranu dugotrajnu imovinu u ukupnom iznosu od 10.338,00 kn, a čini je nematerijalna i financijska imovina. Nematerijalna imovina dužnika evidentirana je u bilanci na dan 31.12.2015. godine na bilančnim pozicijama konta 01213 kao ostala prava u ukupnom iznosu od 5.745,93 kn. Radi se o ulaganju u tuđu imovinu, koje u naravi predstavlja troškove za montažu i spajanje elektroinstalacije u zakupljenom skladištu Građe d.d. Kukuljanovo. Nematerijalna imovina kao takva ima vrijednost samo u funkciji obavljanja poslovne djelatnosti, prestankom rada dužnika nematerijalna imovina nema vrijednosti. </w:t>
            </w:r>
          </w:p>
          <w:p w:rsidRDefault="000C0356" w:rsidP="000C0356" w:rsidR="000C0356" w:rsidRPr="000C0356">
            <w:pPr>
              <w:jc w:val="both"/>
            </w:pPr>
            <w:r w:rsidRPr="000C0356">
              <w:tab/>
              <w:t xml:space="preserve">Dugotrajna financijska imovina iskazana je u bilanci na dan 31.12.2015. godine kao dani depoziti iz poslovnih aktivnosti, a evidentirana ja na bilančnim pozicijama   kao depozit za najam u iznosu od 4.592,04 kn. Pravo na povrat depozita ne može se potraživati, budući je dužnik s osnova zakupa ostao dužan zakupodavcu peterostruko veći iznos.                                                          </w:t>
            </w:r>
          </w:p>
          <w:p w:rsidRDefault="000C0356" w:rsidP="000C0356" w:rsidR="000C0356" w:rsidRPr="000C0356">
            <w:pPr>
              <w:jc w:val="both"/>
            </w:pPr>
            <w:r w:rsidRPr="000C0356">
              <w:tab/>
              <w:t xml:space="preserve">Dužnik nema evidentirane zalihe. </w:t>
            </w:r>
          </w:p>
          <w:p w:rsidRDefault="000C0356" w:rsidP="000C0356" w:rsidR="000C0356" w:rsidRPr="000C0356">
            <w:pPr>
              <w:jc w:val="both"/>
            </w:pPr>
            <w:r w:rsidRPr="000C0356">
              <w:tab/>
            </w:r>
            <w:r>
              <w:t>P</w:t>
            </w:r>
            <w:r w:rsidRPr="000C0356">
              <w:t>otraživanje u iznosu od 14.243</w:t>
            </w:r>
            <w:r>
              <w:t>,00</w:t>
            </w:r>
            <w:r w:rsidRPr="000C0356">
              <w:t xml:space="preserve"> kn evidentirano u bilanci na dan 31.12.2015. godine odnosi </w:t>
            </w:r>
            <w:r>
              <w:t xml:space="preserve">se </w:t>
            </w:r>
            <w:r w:rsidRPr="000C0356">
              <w:t>na potraživanje za PDV  u iznosu od 14.242,61 kn.</w:t>
            </w:r>
          </w:p>
          <w:p w:rsidRDefault="000C0356" w:rsidP="000C0356" w:rsidR="000C0356" w:rsidRPr="000C0356">
            <w:pPr>
              <w:jc w:val="both"/>
            </w:pPr>
            <w:r w:rsidRPr="000C0356">
              <w:tab/>
              <w:t xml:space="preserve">Uvidom u stanje računa poreznog obveznika prema karticama Porezne uprave na dan 09.08.2016. godine,  potraživanja od države evidentirana su  u iznosu od 337,34 kn,  zbog čega bi valjalo uskladiti knjigovodstvena stanja kod dužnika sa stanjem na karticama Porezne uprave. Stoga se iskazano potraživanje u bilanci dužnika ne može smatrati točnim.  </w:t>
            </w:r>
          </w:p>
          <w:p w:rsidRDefault="000C0356" w:rsidP="000C0356" w:rsidR="000C0356" w:rsidRPr="000C0356">
            <w:pPr>
              <w:jc w:val="both"/>
            </w:pPr>
            <w:r w:rsidRPr="000C0356">
              <w:tab/>
              <w:t xml:space="preserve">Dužnik nema financijske imovine, a iz Očevidnika o redoslijedu plaćanja  izdane od FINE na dan 08.09.2016. godine proizlazi da dužnik na računu ima evidentirane nepodmirene obveze, a koje bi trebalo na temelju valjanih osnova za naplatu bez pristanka dužnika naplatiti s njegovih računa u ukupnom iznosu od 15.583,84 kn. Račun je u neprekidnoj blokadi od 13. 3.2015. godine, zbog čega kod dužnika postoji stečajni razlog nesposobnost za plaćanje prema čl. 6. Stečajnog zakona.                                        </w:t>
            </w:r>
          </w:p>
          <w:p w:rsidRDefault="000C0356" w:rsidP="000C0356" w:rsidR="000C0356" w:rsidRPr="000C0356">
            <w:pPr>
              <w:jc w:val="both"/>
            </w:pPr>
            <w:r w:rsidRPr="000C0356">
              <w:t xml:space="preserve">      </w:t>
            </w:r>
            <w:r w:rsidRPr="000C0356">
              <w:tab/>
              <w:t>Dužnik u poslovnim knjigama ima stanje obveza u visini od 70.330,00 kn, a imovina je knjigovodstvene vrijednosti 35.389,00 kn. Nadalje, imovina se sastoji od dugotrajne nematerijalne i financijske imovine koja nije unovčiva i kratkotrajne imovine koja je nerealno iskazana, a čine ju većim dijelom nenaplativa potraživanja, iz čega proizlazi da dužnik nema uopće imovine kojom bi se mogle podmiriti obveze.</w:t>
            </w:r>
          </w:p>
          <w:p w:rsidRDefault="000C0356" w:rsidP="000C0356" w:rsidR="000C0356" w:rsidRPr="000C0356">
            <w:pPr>
              <w:jc w:val="both"/>
            </w:pPr>
            <w:r w:rsidRPr="000C0356">
              <w:tab/>
              <w:t xml:space="preserve">Sukladno navedenom privremeni stečajni upravitelj utvrdio je da dužnik ne može imovinom podmiriti obveze, što znači da postoji stečajni razlog prezaduženosti, prema </w:t>
            </w:r>
            <w:r w:rsidRPr="000C0356">
              <w:lastRenderedPageBreak/>
              <w:t>čl.7. Stečajnog zakona.</w:t>
            </w:r>
          </w:p>
          <w:p w:rsidRDefault="000C0356" w:rsidP="000C0356" w:rsidR="000C0356" w:rsidRPr="000C0356">
            <w:pPr>
              <w:jc w:val="both"/>
            </w:pPr>
            <w:r w:rsidRPr="000C0356">
              <w:tab/>
              <w:t>Obzirom da je u prethodnom postupku utvrđeno postojanje stečajnih razloga iz čl.6. i 7. Stečajnog zakona kao i činjenica nedostatnosti dužnikove imovine za namirenje troškova prethodnog i otvorenog stečajnog postupka, privremeni stečajni upravitelj predložio je sudu da pozove vjerovnike</w:t>
            </w:r>
            <w:r w:rsidRPr="000C0356">
              <w:rPr>
                <w:b/>
              </w:rPr>
              <w:t xml:space="preserve"> </w:t>
            </w:r>
            <w:r w:rsidRPr="000C0356">
              <w:t xml:space="preserve">te druge osobe koje za to imaju interes da predujme iznos od 38.300,00 kn za pokriće troškova prethodnog i eventualno otvorenog stečajnog postupka sve sukladno čl.132.st.1. SZ. </w:t>
            </w:r>
          </w:p>
          <w:p w:rsidRDefault="000C0356" w:rsidP="000C0356" w:rsidR="000C0356" w:rsidRPr="000C0356">
            <w:pPr>
              <w:jc w:val="both"/>
            </w:pPr>
            <w:r w:rsidRPr="000C0356">
              <w:tab/>
              <w:t xml:space="preserve">Predvidivi troškovi stečajnog postupka za razdoblje od šest mjeseci iznosili bi: nagrada za rad i naknada troškova privremenog stečajnog upravitelja, bruto iznos 7.000,00 kn, nagrada stečajnom upravitelju bruto iznos 20.000,00 kn, naknada troškova stečajnog upravitelja  bruto iznos 1.000,00 kn, materijalni troškovi (izrada pečata, troškovi platnog prometa, kancelarijski materijal, poštarina, statistika i sl.) u iznosu 1.300,00 kn, knjigovodstvene usluge do stečaja (sređivanje knjigovodstvene evidencije i izrada završnog računa za 2015. i 2016. godinu) u iznosu 2.000,00 kn, knjigovodstvene usluge u stečaju i završni račun u iznosu 6.000,00 kn, ostali nepredvidivi troškovi u iznosu 1.000,00 kn. </w:t>
            </w:r>
          </w:p>
          <w:p w:rsidRDefault="00452542" w:rsidP="00452542" w:rsidR="00A621E9" w:rsidRPr="00A621E9">
            <w:pPr>
              <w:jc w:val="both"/>
            </w:pPr>
            <w:r>
              <w:t xml:space="preserve">            </w:t>
            </w:r>
            <w:r w:rsidR="00A621E9" w:rsidRPr="00A621E9">
              <w:t xml:space="preserve">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w:t>
            </w:r>
            <w:r w:rsidRPr="009B6B23">
              <w:rPr>
                <w:bCs/>
              </w:rPr>
              <w:t>SZ-a</w:t>
            </w:r>
            <w:r w:rsidR="00A621E9">
              <w:rPr>
                <w:bCs/>
              </w:rPr>
              <w:t>,</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52542">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1A2F78">
              <w:rPr>
                <w:bCs/>
              </w:rPr>
              <w:t>12</w:t>
            </w:r>
            <w:r w:rsidR="00B9652B">
              <w:rPr>
                <w:bCs/>
              </w:rPr>
              <w:t>. listopada</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0C0356">
              <w:rPr>
                <w:bCs/>
              </w:rPr>
              <w:t>38.300</w:t>
            </w:r>
            <w:r w:rsidR="00452542">
              <w:rPr>
                <w:bCs/>
              </w:rPr>
              <w:t>,00</w:t>
            </w:r>
            <w:r w:rsidR="006116FD">
              <w:rPr>
                <w:bCs/>
              </w:rPr>
              <w:t xml:space="preserve"> kn, za namirenje troškova </w:t>
            </w:r>
            <w:r w:rsidR="000C0356">
              <w:rPr>
                <w:bCs/>
              </w:rPr>
              <w:t xml:space="preserve">prethodnog i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glasn</w:t>
            </w:r>
            <w:r w:rsidR="000B4B6C">
              <w:rPr>
                <w:bCs/>
              </w:rPr>
              <w:t>a</w:t>
            </w:r>
            <w:r w:rsidR="00C848FC">
              <w:rPr>
                <w:bCs/>
              </w:rPr>
              <w:t xml:space="preserve"> ploč</w:t>
            </w:r>
            <w:r w:rsidR="000B4B6C">
              <w:rPr>
                <w:bCs/>
              </w:rPr>
              <w:t>a</w:t>
            </w:r>
            <w:r w:rsidR="00C848FC">
              <w:rPr>
                <w:bCs/>
              </w:rPr>
              <w:t xml:space="preserve"> suda dana </w:t>
            </w:r>
            <w:r w:rsidR="00B9652B">
              <w:rPr>
                <w:bCs/>
              </w:rPr>
              <w:t>1</w:t>
            </w:r>
            <w:r w:rsidR="001A2F78">
              <w:rPr>
                <w:bCs/>
              </w:rPr>
              <w:t>2</w:t>
            </w:r>
            <w:r w:rsidR="00B9652B">
              <w:rPr>
                <w:bCs/>
              </w:rPr>
              <w:t>. listopada</w:t>
            </w:r>
            <w:r w:rsidR="000B4B6C">
              <w:rPr>
                <w:bCs/>
              </w:rPr>
              <w:t xml:space="preserve"> </w:t>
            </w:r>
            <w:r w:rsidR="00CD6750">
              <w:rPr>
                <w:bCs/>
              </w:rPr>
              <w:t>2016</w:t>
            </w:r>
            <w:r w:rsidR="003828C9">
              <w:rPr>
                <w:bCs/>
              </w:rPr>
              <w:t xml:space="preserve">. godine </w:t>
            </w:r>
            <w:r w:rsidR="00C848FC">
              <w:rPr>
                <w:bCs/>
              </w:rPr>
              <w:t xml:space="preserve">temeljem čl.12. st.1. </w:t>
            </w:r>
            <w:r w:rsidR="00A621E9">
              <w:rPr>
                <w:bCs/>
              </w:rPr>
              <w:t>SZ-a.</w:t>
            </w:r>
          </w:p>
          <w:p w:rsidRDefault="008D4BD6" w:rsidP="001A2F78"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w:t>
            </w:r>
            <w:r w:rsidR="001A2F78">
              <w:rPr>
                <w:bCs/>
              </w:rPr>
              <w:t>namirenje</w:t>
            </w:r>
            <w:r w:rsidR="001474D4" w:rsidRPr="001474D4">
              <w:rPr>
                <w:bCs/>
              </w:rPr>
              <w:t xml:space="preserve"> </w:t>
            </w:r>
            <w:r w:rsidR="00CC0BD7">
              <w:rPr>
                <w:bCs/>
              </w:rPr>
              <w:t xml:space="preserve">troškova </w:t>
            </w:r>
            <w:r w:rsidR="00335330">
              <w:rPr>
                <w:bCs/>
              </w:rPr>
              <w:t xml:space="preserve">prethodnog i </w:t>
            </w:r>
            <w:r w:rsidR="001474D4" w:rsidRPr="001474D4">
              <w:rPr>
                <w:bCs/>
              </w:rPr>
              <w:t xml:space="preserve">stečajnog postupka nije uplaćen u roku određenom rješenjem od </w:t>
            </w:r>
            <w:r w:rsidR="00B9652B">
              <w:rPr>
                <w:bCs/>
              </w:rPr>
              <w:t>1</w:t>
            </w:r>
            <w:r w:rsidR="001A2F78">
              <w:rPr>
                <w:bCs/>
              </w:rPr>
              <w:t>2</w:t>
            </w:r>
            <w:r w:rsidR="00B9652B">
              <w:rPr>
                <w:bCs/>
              </w:rPr>
              <w:t>. listopada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452542" w:rsidP="005D6D20" w:rsidR="00452542"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254B07">
        <w:rPr>
          <w:bCs/>
        </w:rPr>
        <w:t>11. studenoga</w:t>
      </w:r>
      <w:r w:rsidR="000B4B6C">
        <w:rPr>
          <w:bCs/>
        </w:rPr>
        <w:t xml:space="preserve"> 2016</w:t>
      </w:r>
      <w:r w:rsidR="00A274AB" w:rsidRPr="009B6B23">
        <w:rPr>
          <w:bCs/>
        </w:rPr>
        <w:t xml:space="preserve">. </w:t>
      </w:r>
      <w:r w:rsidR="00C34A6B" w:rsidRPr="009B6B23">
        <w:rPr>
          <w:bCs/>
        </w:rPr>
        <w:t>godine</w:t>
      </w:r>
    </w:p>
    <w:p w:rsidRDefault="00A33F04" w:rsidP="000806E3" w:rsidR="00CD12F2">
      <w:pPr>
        <w:jc w:val="right"/>
        <w:rPr>
          <w:bCs/>
        </w:rPr>
      </w:pPr>
      <w:r>
        <w:rPr>
          <w:bCs/>
        </w:rPr>
        <w:tab/>
      </w:r>
      <w:r>
        <w:rPr>
          <w:bCs/>
        </w:rPr>
        <w:tab/>
      </w:r>
      <w:r>
        <w:rPr>
          <w:bCs/>
        </w:rPr>
        <w:tab/>
      </w:r>
      <w:r>
        <w:rPr>
          <w:bCs/>
        </w:rPr>
        <w:tab/>
      </w:r>
      <w:r>
        <w:rPr>
          <w:bCs/>
        </w:rPr>
        <w:tab/>
      </w:r>
      <w:r>
        <w:rPr>
          <w:bCs/>
        </w:rPr>
        <w:tab/>
      </w:r>
      <w:r>
        <w:rPr>
          <w:bCs/>
        </w:rPr>
        <w:tab/>
      </w:r>
      <w:r>
        <w:rPr>
          <w:bCs/>
        </w:rPr>
        <w:tab/>
      </w:r>
      <w:r w:rsidR="00452542">
        <w:rPr>
          <w:bCs/>
        </w:rPr>
        <w:t xml:space="preserve"> </w:t>
      </w:r>
      <w:r>
        <w:rPr>
          <w:bCs/>
        </w:rPr>
        <w:t xml:space="preserve">   </w:t>
      </w:r>
    </w:p>
    <w:p w:rsidRDefault="00AA031A" w:rsidP="000806E3" w:rsidR="00321306" w:rsidRPr="009B6B23">
      <w:pPr>
        <w:jc w:val="right"/>
        <w:rPr>
          <w:bCs/>
        </w:rPr>
      </w:pPr>
      <w:r>
        <w:rPr>
          <w:bCs/>
        </w:rPr>
        <w:t xml:space="preserve">  </w:t>
      </w:r>
      <w:r w:rsidR="001D4708">
        <w:rPr>
          <w:bCs/>
        </w:rPr>
        <w:t>S</w:t>
      </w:r>
      <w:r w:rsidR="00321306" w:rsidRPr="009B6B23">
        <w:rPr>
          <w:bCs/>
        </w:rPr>
        <w:t xml:space="preserve">udac </w:t>
      </w:r>
    </w:p>
    <w:p w:rsidRDefault="00321306" w:rsidP="00CD12F2" w:rsidR="001A2F78">
      <w:pPr>
        <w:ind w:firstLine="708" w:left="1416"/>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CD12F2" w:rsidP="00CD12F2" w:rsidR="00CD12F2">
      <w:pPr>
        <w:ind w:firstLine="708" w:left="1416"/>
        <w:jc w:val="right"/>
        <w:rPr>
          <w:bCs/>
        </w:rPr>
      </w:pPr>
    </w:p>
    <w:p w:rsidRDefault="00CD12F2" w:rsidP="00CD12F2" w:rsidR="00CD12F2">
      <w:pPr>
        <w:ind w:firstLine="708" w:left="1416"/>
        <w:jc w:val="right"/>
        <w:rPr>
          <w:bCs/>
        </w:rPr>
      </w:pPr>
    </w:p>
    <w:p w:rsidRDefault="00CD12F2" w:rsidP="00CD12F2" w:rsidR="00CD12F2">
      <w:pPr>
        <w:ind w:firstLine="708" w:left="1416"/>
        <w:jc w:val="right"/>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w:t>
      </w:r>
      <w:r w:rsidR="000B4B6C">
        <w:t>istekom osmoga dana od dana objave pismena na mrežnoj stranici e-Oglasna ploča suda</w:t>
      </w:r>
      <w:r w:rsidRPr="008C188D">
        <w:t>, a o žalbi odlučuje Visoki t</w:t>
      </w:r>
      <w:r w:rsidR="00C34A6B" w:rsidRPr="008C188D">
        <w:t>rgovački sud Republike Hrvatske.</w:t>
      </w:r>
    </w:p>
    <w:p w:rsidRDefault="00321306" w:rsidP="00535B9A" w:rsidR="00535B9A">
      <w:pPr>
        <w:jc w:val="both"/>
      </w:pPr>
      <w:r w:rsidRPr="008C188D">
        <w:t xml:space="preserve">Protiv rješenja o zaključenju stečajnog postupka dopuštena je žalba </w:t>
      </w:r>
      <w:r w:rsidR="000B4B6C">
        <w:t>istekom osmoga dana od dana objave pismena na mrežnoj stranici e-Oglasna ploča suda.</w:t>
      </w:r>
    </w:p>
    <w:p w:rsidRDefault="00535B9A" w:rsidP="00535B9A" w:rsidR="00535B9A">
      <w:pPr>
        <w:jc w:val="both"/>
      </w:pPr>
    </w:p>
    <w:p w:rsidRDefault="00535B9A" w:rsidP="00535B9A" w:rsidR="00535B9A">
      <w:pPr>
        <w:jc w:val="both"/>
      </w:pP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r w:rsidR="00A621E9">
        <w:rPr>
          <w:sz w:val="20"/>
          <w:szCs w:val="20"/>
        </w:rPr>
        <w:t xml:space="preserve"> </w:t>
      </w:r>
      <w:r w:rsidR="001A2F78">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1A2F78">
        <w:rPr>
          <w:sz w:val="20"/>
          <w:szCs w:val="20"/>
        </w:rPr>
        <w:t xml:space="preserve">elektronski i </w:t>
      </w:r>
      <w:r w:rsidR="0041378B">
        <w:rPr>
          <w:sz w:val="20"/>
          <w:szCs w:val="20"/>
        </w:rPr>
        <w:t xml:space="preserve">po </w:t>
      </w:r>
      <w:r w:rsidR="00321306" w:rsidRPr="00136631">
        <w:rPr>
          <w:sz w:val="20"/>
          <w:szCs w:val="20"/>
        </w:rPr>
        <w:t>pravomoćnosti</w:t>
      </w:r>
    </w:p>
    <w:p w:rsidRDefault="00452542" w:rsidP="00321306" w:rsidR="00452542" w:rsidRPr="00136631">
      <w:pPr>
        <w:rPr>
          <w:sz w:val="20"/>
          <w:szCs w:val="20"/>
        </w:rPr>
      </w:pPr>
    </w:p>
    <w:p w:rsidRDefault="003E47CB" w:rsidP="00321306" w:rsidR="00321306">
      <w:pPr>
        <w:rPr>
          <w:sz w:val="20"/>
          <w:szCs w:val="20"/>
        </w:rPr>
      </w:pPr>
      <w:r>
        <w:rPr>
          <w:sz w:val="20"/>
          <w:szCs w:val="20"/>
        </w:rPr>
        <w:t xml:space="preserve">Kal., </w:t>
      </w:r>
      <w:r w:rsidR="00254B07">
        <w:rPr>
          <w:sz w:val="20"/>
          <w:szCs w:val="20"/>
        </w:rPr>
        <w:t>10.12</w:t>
      </w:r>
      <w:r>
        <w:rPr>
          <w:sz w:val="20"/>
          <w:szCs w:val="20"/>
        </w:rPr>
        <w:t>.2016.</w:t>
      </w:r>
    </w:p>
    <w:p w:rsidRDefault="003E47CB" w:rsidP="00321306" w:rsidR="003E47CB" w:rsidRPr="00136631">
      <w:pPr>
        <w:rPr>
          <w:sz w:val="20"/>
          <w:szCs w:val="20"/>
        </w:rPr>
      </w:pPr>
    </w:p>
    <w:p w:rsidRDefault="008F7B91" w:rsidP="00321306" w:rsidR="00321306" w:rsidRPr="00136631">
      <w:pPr>
        <w:rPr>
          <w:sz w:val="20"/>
          <w:szCs w:val="20"/>
        </w:rPr>
      </w:pPr>
      <w:r w:rsidRPr="00136631">
        <w:rPr>
          <w:sz w:val="20"/>
          <w:szCs w:val="20"/>
        </w:rPr>
        <w:t>U Rijeci,</w:t>
      </w:r>
      <w:r w:rsidR="006B0015" w:rsidRPr="00136631">
        <w:rPr>
          <w:sz w:val="20"/>
          <w:szCs w:val="20"/>
        </w:rPr>
        <w:t xml:space="preserve"> </w:t>
      </w:r>
      <w:r w:rsidR="000B4B6C">
        <w:rPr>
          <w:sz w:val="20"/>
          <w:szCs w:val="20"/>
        </w:rPr>
        <w:t>1</w:t>
      </w:r>
      <w:r w:rsidR="00254B07">
        <w:rPr>
          <w:sz w:val="20"/>
          <w:szCs w:val="20"/>
        </w:rPr>
        <w:t>1</w:t>
      </w:r>
      <w:r w:rsidR="000B4B6C">
        <w:rPr>
          <w:sz w:val="20"/>
          <w:szCs w:val="20"/>
        </w:rPr>
        <w:t>.</w:t>
      </w:r>
      <w:r w:rsidR="00254B07">
        <w:rPr>
          <w:sz w:val="20"/>
          <w:szCs w:val="20"/>
        </w:rPr>
        <w:t>11</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C83">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0C0356">
      <w:rPr>
        <w:b/>
      </w:rPr>
      <w:t>675</w:t>
    </w:r>
    <w:r w:rsidR="00254B07">
      <w:rPr>
        <w:b/>
      </w:rPr>
      <w:t>/16-</w:t>
    </w:r>
    <w:r w:rsidR="000C0356">
      <w:rPr>
        <w:b/>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B4B6C"/>
    <w:rsid w:val="000C0356"/>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A2F78"/>
    <w:rsid w:val="001D4708"/>
    <w:rsid w:val="001F13A2"/>
    <w:rsid w:val="00212999"/>
    <w:rsid w:val="00213A81"/>
    <w:rsid w:val="00223778"/>
    <w:rsid w:val="0024728A"/>
    <w:rsid w:val="00254B07"/>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35330"/>
    <w:rsid w:val="003410FB"/>
    <w:rsid w:val="00344F09"/>
    <w:rsid w:val="00347320"/>
    <w:rsid w:val="00350322"/>
    <w:rsid w:val="00353158"/>
    <w:rsid w:val="003563E6"/>
    <w:rsid w:val="0037434A"/>
    <w:rsid w:val="003828C9"/>
    <w:rsid w:val="003C0B7B"/>
    <w:rsid w:val="003C157D"/>
    <w:rsid w:val="003E47CB"/>
    <w:rsid w:val="0040442B"/>
    <w:rsid w:val="0041378B"/>
    <w:rsid w:val="0042316F"/>
    <w:rsid w:val="00440D91"/>
    <w:rsid w:val="00452542"/>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22C83"/>
    <w:rsid w:val="00640657"/>
    <w:rsid w:val="00651790"/>
    <w:rsid w:val="0067013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621E9"/>
    <w:rsid w:val="00A7168A"/>
    <w:rsid w:val="00A7352D"/>
    <w:rsid w:val="00A7372C"/>
    <w:rsid w:val="00AA031A"/>
    <w:rsid w:val="00AC6DC9"/>
    <w:rsid w:val="00AD089B"/>
    <w:rsid w:val="00AD217B"/>
    <w:rsid w:val="00AD51C1"/>
    <w:rsid w:val="00AE55E4"/>
    <w:rsid w:val="00AF1D0A"/>
    <w:rsid w:val="00B350EF"/>
    <w:rsid w:val="00B710DF"/>
    <w:rsid w:val="00B768F8"/>
    <w:rsid w:val="00B9652B"/>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12F2"/>
    <w:rsid w:val="00CD6750"/>
    <w:rsid w:val="00D01F6F"/>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622C83"/>
    <w:rPr>
      <w:color w:val="808080"/>
      <w:bdr w:space="0" w:sz="0" w:color="auto" w:val="none"/>
      <w:shd w:fill="auto" w:color="auto" w:val="clear"/>
    </w:rPr>
  </w:style>
  <w:style w:customStyle="true" w:styleId="eSPISCCParagraphDefaultFont" w:type="character">
    <w:name w:val="eSPIS_CC_Paragraph Default Font"/>
    <w:basedOn w:val="Zadanifontodlomka"/>
    <w:rsid w:val="00622C8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22C83"/>
    <w:rPr>
      <w:b/>
      <w:bdr w:space="0" w:sz="0" w:color="auto" w:val="none"/>
      <w:shd w:fill="FFFFCC" w:color="auto" w:val="clear"/>
      <w:lang w:val="hr-HR"/>
    </w:rPr>
  </w:style>
  <w:style w:customStyle="true" w:styleId="PozadinaSvijetloCrvena" w:type="character">
    <w:name w:val="Pozadina_SvijetloCrvena"/>
    <w:basedOn w:val="eSPISCCParagraphDefaultFont"/>
    <w:rsid w:val="00622C8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2C8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622C83"/>
    <w:rPr>
      <w:color w:val="808080"/>
      <w:bdr w:color="auto" w:space="0" w:sz="0" w:val="none"/>
      <w:shd w:color="auto" w:fill="auto" w:val="clear"/>
    </w:rPr>
  </w:style>
  <w:style w:customStyle="1" w:styleId="eSPISCCParagraphDefaultFont" w:type="character">
    <w:name w:val="eSPIS_CC_Paragraph Default Font"/>
    <w:basedOn w:val="Zadanifontodlomka"/>
    <w:rsid w:val="00622C8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22C83"/>
    <w:rPr>
      <w:b/>
      <w:bdr w:color="auto" w:space="0" w:sz="0" w:val="none"/>
      <w:shd w:color="auto" w:fill="FFFFCC" w:val="clear"/>
      <w:lang w:val="hr-HR"/>
    </w:rPr>
  </w:style>
  <w:style w:customStyle="1" w:styleId="PozadinaSvijetloCrvena" w:type="character">
    <w:name w:val="Pozadina_SvijetloCrvena"/>
    <w:basedOn w:val="eSPISCCParagraphDefaultFont"/>
    <w:rsid w:val="00622C8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22C8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izvorni_sadrzaj>
    <derivirana_varijabla naziv="DomainObject.Predmet.Broj_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St-675/2016</izvorni_sadrzaj>
    <derivirana_varijabla naziv="DomainObject.Predmet.OznakaBroj_1">St-675/2016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IMPORT EXPORT EURO WINE AND BEER d.o.o.</izvorni_sadrzaj>
    <derivirana_varijabla naziv="DomainObject.Predmet.ProtustrankaFormated_1">  IMPORT EXPORT EURO WINE AND BEER d.o.o.</derivirana_varijabla>
  </DomainObject.Predmet.ProtustrankaFormated>
  <DomainObject.Predmet.ProtustrankaFormatedOIB>
    <izvorni_sadrzaj>  IMPORT EXPORT EURO WINE AND BEER d.o.o., OIB 26856566324</izvorni_sadrzaj>
    <derivirana_varijabla naziv="DomainObject.Predmet.ProtustrankaFormatedOIB_1">  IMPORT EXPORT EURO WINE AND BEER d.o.o., OIB 26856566324</derivirana_varijabla>
  </DomainObject.Predmet.ProtustrankaFormatedOIB>
  <DomainObject.Predmet.ProtustrankaFormatedWithAdress>
    <izvorni_sadrzaj> IMPORT EXPORT EURO WINE AND BEER d.o.o., Milutina Barača 19, 51000 Rijeka</izvorni_sadrzaj>
    <derivirana_varijabla naziv="DomainObject.Predmet.ProtustrankaFormatedWithAdress_1"> IMPORT EXPORT EURO WINE AND BEER d.o.o., Milutina Barača 19, 51000 Rijeka</derivirana_varijabla>
  </DomainObject.Predmet.ProtustrankaFormatedWithAdress>
  <DomainObject.Predmet.ProtustrankaFormatedWithAdressOIB>
    <izvorni_sadrzaj> IMPORT EXPORT EURO WINE AND BEER d.o.o., OIB 26856566324, Milutina Barača 19, 51000 Rijeka</izvorni_sadrzaj>
    <derivirana_varijabla naziv="DomainObject.Predmet.ProtustrankaFormatedWithAdressOIB_1"> IMPORT EXPORT EURO WINE AND BEER d.o.o., OIB 26856566324, Milutina Barača 19, 51000 Rijeka</derivirana_varijabla>
  </DomainObject.Predmet.ProtustrankaFormatedWithAdressOIB>
  <DomainObject.Predmet.ProtustrankaWithAdress>
    <izvorni_sadrzaj>IMPORT EXPORT EURO WINE AND BEER d.o.o. Milutina Barača 19, 51000 Rijeka</izvorni_sadrzaj>
    <derivirana_varijabla naziv="DomainObject.Predmet.ProtustrankaWithAdress_1">IMPORT EXPORT EURO WINE AND BEER d.o.o. Milutina Barača 19, 51000 Rijeka</derivirana_varijabla>
  </DomainObject.Predmet.ProtustrankaWithAdress>
  <DomainObject.Predmet.ProtustrankaWithAdressOIB>
    <izvorni_sadrzaj>IMPORT EXPORT EURO WINE AND BEER d.o.o., OIB 26856566324, Milutina Barača 19, 51000 Rijeka</izvorni_sadrzaj>
    <derivirana_varijabla naziv="DomainObject.Predmet.ProtustrankaWithAdressOIB_1">IMPORT EXPORT EURO WINE AND BEER d.o.o., OIB 26856566324, Milutina Barača 19, 51000 Rijeka</derivirana_varijabla>
  </DomainObject.Predmet.ProtustrankaWithAdressOIB>
  <DomainObject.Predmet.ProtustrankaNazivFormated>
    <izvorni_sadrzaj>IMPORT EXPORT EURO WINE AND BEER d.o.o.</izvorni_sadrzaj>
    <derivirana_varijabla naziv="DomainObject.Predmet.ProtustrankaNazivFormated_1">IMPORT EXPORT EURO WINE AND BEER d.o.o.</derivirana_varijabla>
  </DomainObject.Predmet.ProtustrankaNazivFormated>
  <DomainObject.Predmet.ProtustrankaNazivFormatedOIB>
    <izvorni_sadrzaj>IMPORT EXPORT EURO WINE AND BEER d.o.o., OIB 26856566324</izvorni_sadrzaj>
    <derivirana_varijabla naziv="DomainObject.Predmet.ProtustrankaNazivFormatedOIB_1">IMPORT EXPORT EURO WINE AND BEER d.o.o., OIB 26856566324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IMPORT EXPORT EURO WINE AND BEER d.o.o.</item>
    </izvorni_sadrzaj>
    <derivirana_varijabla naziv="DomainObject.Predmet.ProtuStrankaListFormated_1">
      <item>IMPORT EXPORT EURO WINE AND BEER d.o.o.</item>
    </derivirana_varijabla>
  </DomainObject.Predmet.ProtuStrankaListFormated>
  <DomainObject.Predmet.ProtuStrankaListFormatedOIB>
    <izvorni_sadrzaj>
      <item>IMPORT EXPORT EURO WINE AND BEER d.o.o., OIB 26856566324</item>
    </izvorni_sadrzaj>
    <derivirana_varijabla naziv="DomainObject.Predmet.ProtuStrankaListFormatedOIB_1">
      <item>IMPORT EXPORT EURO WINE AND BEER d.o.o., OIB 26856566324</item>
    </derivirana_varijabla>
  </DomainObject.Predmet.ProtuStrankaListFormatedOIB>
  <DomainObject.Predmet.ProtuStrankaListFormatedWithAdress>
    <izvorni_sadrzaj>
      <item>IMPORT EXPORT EURO WINE AND BEER d.o.o., Milutina Barača 19, 51000 Rijeka</item>
    </izvorni_sadrzaj>
    <derivirana_varijabla naziv="DomainObject.Predmet.ProtuStrankaListFormatedWithAdress_1">
      <item>IMPORT EXPORT EURO WINE AND BEER d.o.o., Milutina Barača 19, 51000 Rijeka</item>
    </derivirana_varijabla>
  </DomainObject.Predmet.ProtuStrankaListFormatedWithAdress>
  <DomainObject.Predmet.ProtuStrankaListFormatedWithAdressOIB>
    <izvorni_sadrzaj>
      <item>IMPORT EXPORT EURO WINE AND BEER d.o.o., OIB 26856566324, Milutina Barača 19, 51000 Rijeka</item>
    </izvorni_sadrzaj>
    <derivirana_varijabla naziv="DomainObject.Predmet.ProtuStrankaListFormatedWithAdressOIB_1">
      <item>IMPORT EXPORT EURO WINE AND BEER d.o.o., OIB 26856566324, Milutina Barača 19, 51000 Rijeka</item>
    </derivirana_varijabla>
  </DomainObject.Predmet.ProtuStrankaListFormatedWithAdressOIB>
  <DomainObject.Predmet.ProtuStrankaListNazivFormated>
    <izvorni_sadrzaj>
      <item>IMPORT EXPORT EURO WINE AND BEER d.o.o.</item>
    </izvorni_sadrzaj>
    <derivirana_varijabla naziv="DomainObject.Predmet.ProtuStrankaListNazivFormated_1">
      <item>IMPORT EXPORT EURO WINE AND BEER d.o.o.</item>
    </derivirana_varijabla>
  </DomainObject.Predmet.ProtuStrankaListNazivFormated>
  <DomainObject.Predmet.ProtuStrankaListNazivFormatedOIB>
    <izvorni_sadrzaj>
      <item>IMPORT EXPORT EURO WINE AND BEER d.o.o., OIB 26856566324</item>
    </izvorni_sadrzaj>
    <derivirana_varijabla naziv="DomainObject.Predmet.ProtuStrankaListNazivFormatedOIB_1">
      <item>IMPORT EXPORT EURO WINE AND BEER d.o.o., OIB 26856566324</item>
    </derivirana_varijabla>
  </DomainObject.Predmet.ProtuStrankaListNazivFormatedOIB>
  <DomainObject.Predmet.OstaliListFormated>
    <izvorni_sadrzaj>
      <item>Ranka Herljević</item>
    </izvorni_sadrzaj>
    <derivirana_varijabla naziv="DomainObject.Predmet.OstaliListFormated_1">
      <item>Ranka Herljević</item>
    </derivirana_varijabla>
  </DomainObject.Predmet.OstaliListFormated>
  <DomainObject.Predmet.OstaliListFormatedOIB>
    <izvorni_sadrzaj>
      <item>Ranka Herljević</item>
    </izvorni_sadrzaj>
    <derivirana_varijabla naziv="DomainObject.Predmet.OstaliListFormatedOIB_1">
      <item>Ranka Herljević</item>
    </derivirana_varijabla>
  </DomainObject.Predmet.OstaliListFormatedOIB>
  <DomainObject.Predmet.OstaliListFormatedWithAdress>
    <izvorni_sadrzaj>
      <item>Ranka Herljević</item>
    </izvorni_sadrzaj>
    <derivirana_varijabla naziv="DomainObject.Predmet.OstaliListFormatedWithAdress_1">
      <item>Ranka Herljević</item>
    </derivirana_varijabla>
  </DomainObject.Predmet.OstaliListFormatedWithAdress>
  <DomainObject.Predmet.OstaliListFormatedWithAdressOIB>
    <izvorni_sadrzaj>
      <item>Ranka Herljević</item>
    </izvorni_sadrzaj>
    <derivirana_varijabla naziv="DomainObject.Predmet.OstaliListFormatedWithAdressOIB_1">
      <item>Ranka Herljević</item>
    </derivirana_varijabla>
  </DomainObject.Predmet.OstaliListFormatedWithAdressOIB>
  <DomainObject.Predmet.OstaliListNazivFormated>
    <izvorni_sadrzaj>
      <item>Ranka Herljević</item>
    </izvorni_sadrzaj>
    <derivirana_varijabla naziv="DomainObject.Predmet.OstaliListNazivFormated_1">
      <item>Ranka Herljević</item>
    </derivirana_varijabla>
  </DomainObject.Predmet.OstaliListNazivFormated>
  <DomainObject.Predmet.OstaliListNazivFormatedOIB>
    <izvorni_sadrzaj>
      <item>Ranka Herljević</item>
    </izvorni_sadrzaj>
    <derivirana_varijabla naziv="DomainObject.Predmet.OstaliListNazivFormatedOIB_1">
      <item>Ranka Herljević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IMPORT EXPORT EURO WINE AND BEER d.o.o.</izvorni_sadrzaj>
    <derivirana_varijabla naziv="DomainObject.Predmet.ProtustrankaIDrugi_1">IMPORT EXPORT EURO WINE AND BEER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IMPORT EXPORT EURO WINE AND BEER d.o.o., OIB 26856566324, Milutina Barača 19, 51000 Rijeka</izvorni_sadrzaj>
    <derivirana_varijabla naziv="DomainObject.Predmet.ProtustrankaIDrugiAdressOIB_1">IMPORT EXPORT EURO WINE AND BEER d.o.o., OIB 26856566324, Milutina Barača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IMPORT EXPORT EURO WINE AND BEER d.o.o.</item>
      <item>Ranka Herljević</item>
    </izvorni_sadrzaj>
    <derivirana_varijabla naziv="DomainObject.Predmet.SudioniciListNaziv_1">
      <item>FINA Rijeka</item>
      <item>IMPORT EXPORT EURO WINE AND BEER d.o.o.</item>
      <item>Ranka Herljević</item>
    </derivirana_varijabla>
  </DomainObject.Predmet.SudioniciListNaziv>
  <DomainObject.Predmet.SudioniciListAdressOIB>
    <izvorni_sadrzaj>
      <item>FINA Rijeka, OIB 85821130368, Frana Kurelca 8,51000 Rijeka</item>
      <item>IMPORT EXPORT EURO WINE AND BEER d.o.o., OIB 26856566324, Milutina Barača 19,51000 Rijeka</item>
      <item>Ranka Herljević</item>
    </izvorni_sadrzaj>
    <derivirana_varijabla naziv="DomainObject.Predmet.SudioniciListAdressOIB_1">
      <item>FINA Rijeka, OIB 85821130368, Frana Kurelca 8,51000 Rijeka</item>
      <item>IMPORT EXPORT EURO WINE AND BEER d.o.o., OIB 26856566324, Milutina Barača 19,51000 Rijeka</item>
      <item>Ranka Herljević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26856566324</item>
      <item>, OIB null</item>
    </izvorni_sadrzaj>
    <derivirana_varijabla naziv="DomainObject.Predmet.SudioniciListNazivOIB_1">
      <item>, OIB 85821130368</item>
      <item>, OIB 26856566324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26BE55-CB44-4D27-92DA-8083BA451A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1379</properties:Words>
  <properties:Characters>7897</properties:Characters>
  <properties:Lines>164</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2016-11-11T09:11:00Z</dcterms:created>
  <dc:creator>dcmelik</dc:creator>
  <cp:lastModifiedBy>Jasna Radulović</cp:lastModifiedBy>
  <cp:lastPrinted>2016-11-11T09:14:00Z</cp:lastPrinted>
  <dcterms:modified xmlns:xsi="http://www.w3.org/2001/XMLSchema-instance" xsi:type="dcterms:W3CDTF">2016-11-11T09:16:00Z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