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bc4f" w14:paraId="134bc4f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D0724">
        <w:t>61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AD0724">
        <w:t>FASADA GRADNJA j.d.o.o. za građevinarstvo, Šibenik, Gospićka 37, OIB: 58321683229</w:t>
      </w:r>
      <w:r>
        <w:t xml:space="preserve">, zastupanom po </w:t>
      </w:r>
      <w:r w:rsidR="00226979">
        <w:t>članu uprave</w:t>
      </w:r>
      <w:r>
        <w:t xml:space="preserve"> </w:t>
      </w:r>
      <w:r w:rsidR="00AD0724">
        <w:t>Zoranu Vidoviću iz Šibenika</w:t>
      </w:r>
      <w:r>
        <w:t xml:space="preserve">,  </w:t>
      </w:r>
      <w:r w:rsidR="008F668C">
        <w:t>23.</w:t>
      </w:r>
      <w:r w:rsidR="00BC0FE1">
        <w:t xml:space="preserve"> </w:t>
      </w:r>
      <w:r w:rsidR="00BA2DCF">
        <w:t>veljače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D0724">
        <w:rPr>
          <w:b/>
        </w:rPr>
        <w:t>26.</w:t>
      </w:r>
      <w:r w:rsidR="00372EF1">
        <w:rPr>
          <w:b/>
        </w:rPr>
        <w:t xml:space="preserve"> </w:t>
      </w:r>
      <w:r w:rsidR="00AD0724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AD0724">
        <w:rPr>
          <w:b/>
        </w:rPr>
        <w:t>09</w:t>
      </w:r>
      <w:r w:rsidR="00DF0E12">
        <w:rPr>
          <w:b/>
        </w:rPr>
        <w:t>,</w:t>
      </w:r>
      <w:r w:rsidR="00AD0724">
        <w:rPr>
          <w:b/>
        </w:rPr>
        <w:t>4</w:t>
      </w:r>
      <w:r w:rsidR="00285B2C">
        <w:rPr>
          <w:b/>
        </w:rPr>
        <w:t>0</w:t>
      </w:r>
      <w:r w:rsidR="00372EF1">
        <w:t xml:space="preserve"> sati </w:t>
      </w:r>
      <w:r w:rsidR="00AD0724">
        <w:t>zgradi Trgovačkog suda u Zadru, Stalna služba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AD0724">
        <w:t>Zoranu Vidoviću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AD0724">
        <w:t>Zoranu Vidoviću iz 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AD0724">
        <w:t>FASADA GRADNJA j.d.o.o. za građevinarstvo, 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AD0724">
        <w:t>7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AD0724">
        <w:t>10</w:t>
      </w:r>
      <w:r>
        <w:t>.</w:t>
      </w:r>
      <w:r w:rsidR="00AD0724">
        <w:t>380</w:t>
      </w:r>
      <w:r>
        <w:t>,</w:t>
      </w:r>
      <w:r w:rsidR="00AD0724">
        <w:t>11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AD0724">
        <w:t>troje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8F668C">
        <w:t>23</w:t>
      </w:r>
      <w:r w:rsidR="00984003">
        <w:t xml:space="preserve">. </w:t>
      </w:r>
      <w:r w:rsidR="00BA2DCF">
        <w:t>veljače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881E84" w:rsidP="00881E84" w:rsidR="00A576FE">
      <w:r>
        <w:tab/>
      </w:r>
      <w:r w:rsidR="00BA2DCF">
        <w:tab/>
      </w:r>
      <w:r w:rsidR="00BA2DCF">
        <w:tab/>
      </w:r>
      <w:r w:rsidR="00BA2DCF">
        <w:tab/>
      </w:r>
      <w:r w:rsidR="00BA2DCF">
        <w:tab/>
      </w:r>
      <w:r w:rsidR="005034F8">
        <w:tab/>
      </w:r>
      <w:r w:rsidR="005034F8">
        <w:tab/>
      </w:r>
      <w:r w:rsidR="005034F8">
        <w:tab/>
      </w:r>
      <w:r w:rsidR="005034F8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194A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AD0724" w:rsidRPr="00C446D4">
        <w:t>Zoran</w:t>
      </w:r>
      <w:r w:rsidR="00AD0724">
        <w:t>u</w:t>
      </w:r>
      <w:r w:rsidR="00AD0724" w:rsidRPr="00C446D4">
        <w:t xml:space="preserve"> Vidović</w:t>
      </w:r>
      <w:r w:rsidR="00AD0724">
        <w:t>u</w:t>
      </w:r>
      <w:r w:rsidR="00AD0724" w:rsidRPr="00C446D4">
        <w:t xml:space="preserve"> iz Šibenika, Gospićka ulica 37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E666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D0724">
      <w:t>61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07B9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8F668C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0724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E66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GRADNJA j.d.o.o. za građevinarstvo</izvorni_sadrzaj>
    <derivirana_varijabla naziv="DomainObject.Predmet.ProtustrankaFormated_1">  FASADA GRADNJA j.d.o.o. za građevinarstvo</derivirana_varijabla>
  </DomainObject.Predmet.ProtustrankaFormated>
  <DomainObject.Predmet.ProtustrankaFormatedOIB>
    <izvorni_sadrzaj>  FASADA GRADNJA j.d.o.o. za građevinarstvo, OIB 58321683229</izvorni_sadrzaj>
    <derivirana_varijabla naziv="DomainObject.Predmet.ProtustrankaFormatedOIB_1">  FASADA GRADNJA j.d.o.o. za građevinarstvo, OIB 58321683229</derivirana_varijabla>
  </DomainObject.Predmet.ProtustrankaFormatedOIB>
  <DomainObject.Predmet.ProtustrankaFormatedWithAdress>
    <izvorni_sadrzaj> FASADA GRADNJA j.d.o.o. za građevinarstvo, Gospićka 37 , 22000 Šibenik</izvorni_sadrzaj>
    <derivirana_varijabla naziv="DomainObject.Predmet.ProtustrankaFormatedWithAdress_1"> FASADA GRADNJA j.d.o.o. za građevinarstvo, Gospićka 37 , 22000 Šibenik</derivirana_varijabla>
  </DomainObject.Predmet.ProtustrankaFormatedWithAdress>
  <DomainObject.Predmet.ProtustrankaFormatedWithAdressOIB>
    <izvorni_sadrzaj> FASADA GRADNJA j.d.o.o. za građevinarstvo, OIB 58321683229, Gospićka 37 , 22000 Šibenik</izvorni_sadrzaj>
    <derivirana_varijabla naziv="DomainObject.Predmet.ProtustrankaFormatedWithAdressOIB_1"> FASADA GRADNJA j.d.o.o. za građevinarstvo, OIB 58321683229, Gospićka 37 , 22000 Šibenik</derivirana_varijabla>
  </DomainObject.Predmet.ProtustrankaFormatedWithAdressOIB>
  <DomainObject.Predmet.ProtustrankaWithAdress>
    <izvorni_sadrzaj>FASADA GRADNJA j.d.o.o. za građevinarstvo Gospićka 37 , 22000 Šibenik</izvorni_sadrzaj>
    <derivirana_varijabla naziv="DomainObject.Predmet.ProtustrankaWithAdress_1">FASADA GRADNJA j.d.o.o. za građevinarstvo Gospićka 37 , 22000 Šibenik</derivirana_varijabla>
  </DomainObject.Predmet.ProtustrankaWithAdress>
  <DomainObject.Predmet.ProtustrankaWithAdressOIB>
    <izvorni_sadrzaj>FASADA GRADNJA j.d.o.o. za građevinarstvo, OIB 58321683229, Gospićka 37 , 22000 Šibenik</izvorni_sadrzaj>
    <derivirana_varijabla naziv="DomainObject.Predmet.ProtustrankaWithAdressOIB_1">FASADA GRADNJA j.d.o.o. za građevinarstvo, OIB 58321683229, Gospićka 37 , 22000 Šibenik</derivirana_varijabla>
  </DomainObject.Predmet.ProtustrankaWithAdressOIB>
  <DomainObject.Predmet.ProtustrankaNazivFormated>
    <izvorni_sadrzaj>FASADA GRADNJA j.d.o.o. za građevinarstvo</izvorni_sadrzaj>
    <derivirana_varijabla naziv="DomainObject.Predmet.ProtustrankaNazivFormated_1">FASADA GRADNJA j.d.o.o. za građevinarstvo</derivirana_varijabla>
  </DomainObject.Predmet.ProtustrankaNazivFormated>
  <DomainObject.Predmet.ProtustrankaNazivFormatedOIB>
    <izvorni_sadrzaj>FASADA GRADNJA j.d.o.o. za građevinarstvo, OIB 58321683229</izvorni_sadrzaj>
    <derivirana_varijabla naziv="DomainObject.Predmet.ProtustrankaNazivFormatedOIB_1">FASADA GRADNJA j.d.o.o. za građevinarstvo, OIB 58321683229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GRADNJA j.d.o.o. za građevinarstvo</item>
    </izvorni_sadrzaj>
    <derivirana_varijabla naziv="DomainObject.Predmet.ProtuStrankaListFormated_1">
      <item>FASADA GRADNJA j.d.o.o. za građevinarstvo</item>
    </derivirana_varijabla>
  </DomainObject.Predmet.ProtuStrankaListFormated>
  <DomainObject.Predmet.ProtuStrankaListFormatedOIB>
    <izvorni_sadrzaj>
      <item>FASADA GRADNJA j.d.o.o. za građevinarstvo, OIB 58321683229</item>
    </izvorni_sadrzaj>
    <derivirana_varijabla naziv="DomainObject.Predmet.ProtuStrankaListFormatedOIB_1">
      <item>FASADA GRADNJA j.d.o.o. za građevinarstvo, OIB 58321683229</item>
    </derivirana_varijabla>
  </DomainObject.Predmet.ProtuStrankaListFormatedOIB>
  <DomainObject.Predmet.ProtuStrankaListFormatedWithAdress>
    <izvorni_sadrzaj>
      <item>FASADA GRADNJA j.d.o.o. za građevinarstvo, Gospićka 37 , 22000 Šibenik</item>
    </izvorni_sadrzaj>
    <derivirana_varijabla naziv="DomainObject.Predmet.ProtuStrankaListFormatedWithAdress_1">
      <item>FASADA GRADNJA j.d.o.o. za građevinarstvo, Gospićka 37 , 22000 Šibenik</item>
    </derivirana_varijabla>
  </DomainObject.Predmet.ProtuStrankaListFormatedWithAdress>
  <DomainObject.Predmet.ProtuStrankaListFormatedWithAdressOIB>
    <izvorni_sadrzaj>
      <item>FASADA GRADNJA j.d.o.o. za građevinarstvo, OIB 58321683229, Gospićka 37 , 22000 Šibenik</item>
    </izvorni_sadrzaj>
    <derivirana_varijabla naziv="DomainObject.Predmet.ProtuStrankaListFormatedWithAdressOIB_1">
      <item>FASADA GRADNJA j.d.o.o. za građevinarstvo, OIB 58321683229, Gospićka 37 , 22000 Šibenik</item>
    </derivirana_varijabla>
  </DomainObject.Predmet.ProtuStrankaListFormatedWithAdressOIB>
  <DomainObject.Predmet.ProtuStrankaListNazivFormated>
    <izvorni_sadrzaj>
      <item>FASADA GRADNJA j.d.o.o. za građevinarstvo</item>
    </izvorni_sadrzaj>
    <derivirana_varijabla naziv="DomainObject.Predmet.ProtuStrankaListNazivFormated_1">
      <item>FASADA GRADNJA j.d.o.o. za građevinarstvo</item>
    </derivirana_varijabla>
  </DomainObject.Predmet.ProtuStrankaListNazivFormated>
  <DomainObject.Predmet.ProtuStrankaListNazivFormatedOIB>
    <izvorni_sadrzaj>
      <item>FASADA GRADNJA j.d.o.o. za građevinarstvo, OIB 58321683229</item>
    </izvorni_sadrzaj>
    <derivirana_varijabla naziv="DomainObject.Predmet.ProtuStrankaListNazivFormatedOIB_1">
      <item>FASADA GRADNJA j.d.o.o. za građevinarstvo, OIB 58321683229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GRADNJA j.d.o.o. za građevinarstvo</izvorni_sadrzaj>
    <derivirana_varijabla naziv="DomainObject.Predmet.ProtustrankaIDrugi_1">FASADA GRADNJA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GRADNJA j.d.o.o. za građevinarstvo, OIB 58321683229, Gospićka 37 , 22000 Šibenik</izvorni_sadrzaj>
    <derivirana_varijabla naziv="DomainObject.Predmet.ProtustrankaIDrugiAdressOIB_1">FASADA GRADNJA j.d.o.o. za građevinarstvo, OIB 58321683229, Gospićka 37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GRADNJA j.d.o.o. za građevinarstvo</item>
    </izvorni_sadrzaj>
    <derivirana_varijabla naziv="DomainObject.Predmet.SudioniciListNaziv_1">
      <item>FINA - Podružnica Šibenik</item>
      <item>FASADA GRADNJA j.d.o.o.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FASADA GRADNJA j.d.o.o. za građevinarstvo, OIB 58321683229, Gospićka 37 ,22000 Šibenik</item>
    </izvorni_sadrzaj>
    <derivirana_varijabla naziv="DomainObject.Predmet.SudioniciListAdressOIB_1">
      <item>FINA - Podružnica Šibenik, OIB 85821130368, Perivoj L. Marune 1,22000 Šibenik</item>
      <item>FASADA GRADNJA j.d.o.o. za građevinarstvo, OIB 58321683229, Gospićka 37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58321683229</item>
    </izvorni_sadrzaj>
    <derivirana_varijabla naziv="DomainObject.Predmet.SudioniciListNazivOIB_1">
      <item>, OIB 85821130368</item>
      <item>, OIB 58321683229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BCE30-B527-45D8-A4C6-709442F7C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2360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2018-02-21T08:11:00Z</dcterms:created>
  <dc:creator>Administrator</dc:creator>
  <cp:lastModifiedBy>Ante Rubelj</cp:lastModifiedBy>
  <cp:lastPrinted>2017-12-15T08:28:00Z</cp:lastPrinted>
  <dcterms:modified xmlns:xsi="http://www.w3.org/2001/XMLSchema-instance" xsi:type="dcterms:W3CDTF">2018-02-26T07:04:00Z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(1St-61-18-4 -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