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83a0" w14:paraId="17a83a0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021CE0">
        <w:rPr>
          <w:b/>
        </w:rPr>
        <w:t>164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021CE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021CE0">
        <w:t>EKO SEVER proizvodnja društvo s ograničenom odgovornošću za proizvodnju, trgovinu i usluge</w:t>
      </w:r>
      <w:r w:rsidR="00EF08E9" w:rsidRPr="00F81F9F">
        <w:t>, skraćena tvrtka:</w:t>
      </w:r>
      <w:r w:rsidR="00247A88" w:rsidRPr="00F81F9F">
        <w:t xml:space="preserve"> </w:t>
      </w:r>
      <w:r w:rsidR="00021CE0">
        <w:t>EKO SEVER proizvodnja d.o.o.</w:t>
      </w:r>
      <w:r w:rsidR="00690169">
        <w:t>,</w:t>
      </w:r>
      <w:r w:rsidR="00021CE0">
        <w:t xml:space="preserve"> Zagreb, </w:t>
      </w:r>
      <w:proofErr w:type="spellStart"/>
      <w:r w:rsidR="00021CE0">
        <w:t>Vukomerečka</w:t>
      </w:r>
      <w:proofErr w:type="spellEnd"/>
      <w:r w:rsidR="00021CE0">
        <w:t xml:space="preserve"> cesta 4, OIB 04289266414</w:t>
      </w:r>
      <w:r w:rsidRPr="00690169">
        <w:t xml:space="preserve"> dana </w:t>
      </w:r>
      <w:r w:rsidR="003D7F32">
        <w:t>0</w:t>
      </w:r>
      <w:r w:rsidR="00FB0397">
        <w:t>9</w:t>
      </w:r>
      <w:r w:rsidR="003D7F32">
        <w:t>.</w:t>
      </w:r>
      <w:r w:rsidR="00021CE0">
        <w:t xml:space="preserve"> 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F84FFB" w:rsidP="003D7F32" w:rsidR="007B218F" w:rsidRPr="003D7F32">
      <w:pPr>
        <w:ind w:left="360"/>
        <w:jc w:val="center"/>
        <w:rPr>
          <w:b/>
        </w:rPr>
      </w:pPr>
      <w:r>
        <w:rPr>
          <w:b/>
        </w:rPr>
        <w:t>06</w:t>
      </w:r>
      <w:r w:rsidR="003D7F32"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>
        <w:rPr>
          <w:b/>
        </w:rPr>
        <w:t>09</w:t>
      </w:r>
      <w:r w:rsidR="007B218F" w:rsidRPr="003D7F32">
        <w:rPr>
          <w:b/>
        </w:rPr>
        <w:t>:</w:t>
      </w:r>
      <w:r w:rsidR="00021CE0">
        <w:rPr>
          <w:b/>
        </w:rPr>
        <w:t>3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021CE0">
        <w:t>četiri</w:t>
      </w:r>
      <w:r w:rsidR="00FE1842">
        <w:t xml:space="preserve"> </w:t>
      </w:r>
      <w:r w:rsidR="00D63FAD">
        <w:t>zaposlen</w:t>
      </w:r>
      <w:r w:rsidR="00021CE0">
        <w:t>e</w:t>
      </w:r>
      <w:r w:rsidR="00690169">
        <w:t xml:space="preserve"> osob</w:t>
      </w:r>
      <w:r w:rsidR="00021CE0">
        <w:t>e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r w:rsidR="00021CE0">
        <w:t>Zagrebačke banke</w:t>
      </w:r>
      <w:r w:rsidR="00F84FFB">
        <w:t xml:space="preserve"> d.d.</w:t>
      </w:r>
      <w:r w:rsidR="00021CE0">
        <w:t xml:space="preserve"> i Partner banke d.d.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7/St-1164/2017-4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3D7F32">
        <w:t>0</w:t>
      </w:r>
      <w:r w:rsidR="00FB0397">
        <w:t>9</w:t>
      </w:r>
      <w:r w:rsidR="003D7F32">
        <w:t xml:space="preserve">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sutkinja: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</w:t>
      </w:r>
      <w:r w:rsidR="00EA5054">
        <w:t xml:space="preserve">  </w:t>
      </w:r>
      <w:r w:rsidR="00F81F9F">
        <w:t xml:space="preserve"> </w:t>
      </w:r>
      <w:r w:rsidR="00953C42">
        <w:t>Mirna Vujčić</w:t>
      </w:r>
    </w:p>
    <w:p w:rsidRDefault="00EA5054" w:rsidP="00EA5054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803F3D"/>
    <w:rsid w:val="00827022"/>
    <w:rsid w:val="0085083F"/>
    <w:rsid w:val="0085247E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A27058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C830CF"/>
    <w:rsid w:val="00CA33FA"/>
    <w:rsid w:val="00CB17E5"/>
    <w:rsid w:val="00CC1AE6"/>
    <w:rsid w:val="00D134B2"/>
    <w:rsid w:val="00D13568"/>
    <w:rsid w:val="00D54AFC"/>
    <w:rsid w:val="00D568BE"/>
    <w:rsid w:val="00D63FAD"/>
    <w:rsid w:val="00D716EA"/>
    <w:rsid w:val="00DA381F"/>
    <w:rsid w:val="00E22421"/>
    <w:rsid w:val="00E27A70"/>
    <w:rsid w:val="00E70155"/>
    <w:rsid w:val="00EA5054"/>
    <w:rsid w:val="00EB2F7C"/>
    <w:rsid w:val="00EB317E"/>
    <w:rsid w:val="00EB55E4"/>
    <w:rsid w:val="00EC3E7B"/>
    <w:rsid w:val="00ED31A8"/>
    <w:rsid w:val="00EF08E9"/>
    <w:rsid w:val="00F02173"/>
    <w:rsid w:val="00F030EE"/>
    <w:rsid w:val="00F168D4"/>
    <w:rsid w:val="00F2616F"/>
    <w:rsid w:val="00F511B8"/>
    <w:rsid w:val="00F62E57"/>
    <w:rsid w:val="00F7495B"/>
    <w:rsid w:val="00F81F9F"/>
    <w:rsid w:val="00F84FF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St-1164/2017</izvorni_sadrzaj>
    <derivirana_varijabla naziv="DomainObject.Predmet.OznakaBroj_1">St-1164/2017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EKO SEVER proizvodnja d.o.o.</izvorni_sadrzaj>
    <derivirana_varijabla naziv="DomainObject.Predmet.ProtustrankaFormated_1">  EKO SEVER proizvodnja d.o.o.</derivirana_varijabla>
  </DomainObject.Predmet.ProtustrankaFormated>
  <DomainObject.Predmet.ProtustrankaFormatedOIB>
    <izvorni_sadrzaj>  EKO SEVER proizvodnja d.o.o., OIB 04289266414</izvorni_sadrzaj>
    <derivirana_varijabla naziv="DomainObject.Predmet.ProtustrankaFormatedOIB_1">  EKO SEVER proizvodnja d.o.o., OIB 04289266414</derivirana_varijabla>
  </DomainObject.Predmet.ProtustrankaFormatedOIB>
  <DomainObject.Predmet.ProtustrankaFormatedWithAdress>
    <izvorni_sadrzaj> EKO SEVER proizvodnja d.o.o., Vukomerečka cesta 4, 10000 Zagreb</izvorni_sadrzaj>
    <derivirana_varijabla naziv="DomainObject.Predmet.ProtustrankaFormatedWithAdress_1"> EKO SEVER proizvodnja d.o.o., Vukomerečka cesta 4, 10000 Zagreb</derivirana_varijabla>
  </DomainObject.Predmet.ProtustrankaFormatedWithAdress>
  <DomainObject.Predmet.ProtustrankaFormatedWithAdressOIB>
    <izvorni_sadrzaj> EKO SEVER proizvodnja d.o.o., OIB 04289266414, Vukomerečka cesta 4, 10000 Zagreb</izvorni_sadrzaj>
    <derivirana_varijabla naziv="DomainObject.Predmet.ProtustrankaFormatedWithAdressOIB_1"> EKO SEVER proizvodnja d.o.o., OIB 04289266414, Vukomerečka cesta 4, 10000 Zagreb</derivirana_varijabla>
  </DomainObject.Predmet.ProtustrankaFormatedWithAdressOIB>
  <DomainObject.Predmet.ProtustrankaWithAdress>
    <izvorni_sadrzaj>EKO SEVER proizvodnja d.o.o. Vukomerečka cesta 4, 10000 Zagreb</izvorni_sadrzaj>
    <derivirana_varijabla naziv="DomainObject.Predmet.ProtustrankaWithAdress_1">EKO SEVER proizvodnja d.o.o. Vukomerečka cesta 4, 10000 Zagreb</derivirana_varijabla>
  </DomainObject.Predmet.ProtustrankaWithAdress>
  <DomainObject.Predmet.ProtustrankaWithAdressOIB>
    <izvorni_sadrzaj>EKO SEVER proizvodnja d.o.o., OIB 04289266414, Vukomerečka cesta 4, 10000 Zagreb</izvorni_sadrzaj>
    <derivirana_varijabla naziv="DomainObject.Predmet.ProtustrankaWithAdressOIB_1">EKO SEVER proizvodnja d.o.o., OIB 04289266414, Vukomerečka cesta 4, 10000 Zagreb</derivirana_varijabla>
  </DomainObject.Predmet.ProtustrankaWithAdressOIB>
  <DomainObject.Predmet.ProtustrankaNazivFormated>
    <izvorni_sadrzaj>EKO SEVER proizvodnja d.o.o.</izvorni_sadrzaj>
    <derivirana_varijabla naziv="DomainObject.Predmet.ProtustrankaNazivFormated_1">EKO SEVER proizvodnja d.o.o.</derivirana_varijabla>
  </DomainObject.Predmet.ProtustrankaNazivFormated>
  <DomainObject.Predmet.ProtustrankaNazivFormatedOIB>
    <izvorni_sadrzaj>EKO SEVER proizvodnja d.o.o., OIB 04289266414</izvorni_sadrzaj>
    <derivirana_varijabla naziv="DomainObject.Predmet.ProtustrankaNazivFormatedOIB_1">EKO SEVER proizvodnja d.o.o., OIB 04289266414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SEVER proizvodnja d.o.o.</item>
    </izvorni_sadrzaj>
    <derivirana_varijabla naziv="DomainObject.Predmet.ProtuStrankaListFormated_1">
      <item>EKO SEVER proizvodnja d.o.o.</item>
    </derivirana_varijabla>
  </DomainObject.Predmet.ProtuStrankaListFormated>
  <DomainObject.Predmet.ProtuStrankaListFormatedOIB>
    <izvorni_sadrzaj>
      <item>EKO SEVER proizvodnja d.o.o., OIB 04289266414</item>
    </izvorni_sadrzaj>
    <derivirana_varijabla naziv="DomainObject.Predmet.ProtuStrankaListFormatedOIB_1">
      <item>EKO SEVER proizvodnja d.o.o., OIB 04289266414</item>
    </derivirana_varijabla>
  </DomainObject.Predmet.ProtuStrankaListFormatedOIB>
  <DomainObject.Predmet.ProtuStrankaListFormatedWithAdress>
    <izvorni_sadrzaj>
      <item>EKO SEVER proizvodnja d.o.o., Vukomerečka cesta 4, 10000 Zagreb</item>
    </izvorni_sadrzaj>
    <derivirana_varijabla naziv="DomainObject.Predmet.ProtuStrankaListFormatedWithAdress_1">
      <item>EKO SEVER proizvodnja d.o.o., Vukomerečka cesta 4, 10000 Zagreb</item>
    </derivirana_varijabla>
  </DomainObject.Predmet.ProtuStrankaListFormatedWithAdress>
  <DomainObject.Predmet.ProtuStrankaListFormatedWithAdressOIB>
    <izvorni_sadrzaj>
      <item>EKO SEVER proizvodnja d.o.o., OIB 04289266414, Vukomerečka cesta 4, 10000 Zagreb</item>
    </izvorni_sadrzaj>
    <derivirana_varijabla naziv="DomainObject.Predmet.ProtuStrankaListFormatedWithAdressOIB_1">
      <item>EKO SEVER proizvodnja d.o.o., OIB 04289266414, Vukomerečka cesta 4, 10000 Zagreb</item>
    </derivirana_varijabla>
  </DomainObject.Predmet.ProtuStrankaListFormatedWithAdressOIB>
  <DomainObject.Predmet.ProtuStrankaListNazivFormated>
    <izvorni_sadrzaj>
      <item>EKO SEVER proizvodnja d.o.o.</item>
    </izvorni_sadrzaj>
    <derivirana_varijabla naziv="DomainObject.Predmet.ProtuStrankaListNazivFormated_1">
      <item>EKO SEVER proizvodnja d.o.o.</item>
    </derivirana_varijabla>
  </DomainObject.Predmet.ProtuStrankaListNazivFormated>
  <DomainObject.Predmet.ProtuStrankaListNazivFormatedOIB>
    <izvorni_sadrzaj>
      <item>EKO SEVER proizvodnja d.o.o., OIB 04289266414</item>
    </izvorni_sadrzaj>
    <derivirana_varijabla naziv="DomainObject.Predmet.ProtuStrankaListNazivFormatedOIB_1">
      <item>EKO SEVER proizvodnja d.o.o., OIB 04289266414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SEVER proizvodnja d.o.o.</izvorni_sadrzaj>
    <derivirana_varijabla naziv="DomainObject.Predmet.ProtustrankaIDrugi_1">EKO SEVER proizvodnja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SEVER proizvodnja d.o.o., OIB 04289266414, Vukomerečka cesta 4, 10000 Zagreb</izvorni_sadrzaj>
    <derivirana_varijabla naziv="DomainObject.Predmet.ProtustrankaIDrugiAdressOIB_1">EKO SEVER proizvodnja d.o.o., OIB 04289266414, Vukomerečka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SEVER proizvodnja d.o.o.</item>
      <item>FINA Regionalni centar Zagreb</item>
    </izvorni_sadrzaj>
    <derivirana_varijabla naziv="DomainObject.Predmet.SudioniciListNaziv_1">
      <item>EKO SEVER proizvodnja d.o.o.</item>
      <item>FINA Regionalni centar Zagreb</item>
    </derivirana_varijabla>
  </DomainObject.Predmet.SudioniciListNaziv>
  <DomainObject.Predmet.SudioniciListAdressOIB>
    <izvorni_sadrzaj>
      <item>EKO SEVER proizvodnja d.o.o., OIB 04289266414, Vukomerečka cesta 4,10000 Zagreb</item>
      <item>FINA Regionalni centar Zagreb, OIB 85821130368, Trg svibanjskih žrtava 1995. br. 1,10000 Zagreb</item>
    </izvorni_sadrzaj>
    <derivirana_varijabla naziv="DomainObject.Predmet.SudioniciListAdressOIB_1">
      <item>EKO SEVER proizvodnja d.o.o., OIB 04289266414, Vukomerečka cesta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04289266414</item>
      <item>, OIB 85821130368</item>
    </izvorni_sadrzaj>
    <derivirana_varijabla naziv="DomainObject.Predmet.SudioniciListNazivOIB_1">
      <item>, OIB 04289266414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2456</properties:Characters>
  <properties:Lines>77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2017-10-06T10:37:00Z</dcterms:created>
  <dc:creator>zbiondic</dc:creator>
  <cp:lastModifiedBy>wsadmin</cp:lastModifiedBy>
  <cp:lastPrinted>2017-10-09T11:54:00Z</cp:lastPrinted>
  <dcterms:modified xmlns:xsi="http://www.w3.org/2001/XMLSchema-instance" xsi:type="dcterms:W3CDTF">2017-10-09T11:56:00Z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