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c9e5" w14:paraId="474c9e5" w:rsidRDefault="00796B58" w:rsidP="00FC1537" w:rsidR="00796B58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-764/15-5</w:t>
      </w:r>
    </w:p>
    <w:p w:rsidRDefault="00796B58" w:rsidP="00E87D86" w:rsidR="00796B58" w:rsidRPr="00FC1537">
      <w:pPr>
        <w:jc w:val="both"/>
      </w:pPr>
    </w:p>
    <w:p w:rsidRDefault="00796B58" w:rsidP="00E87D86" w:rsidR="00796B58" w:rsidRPr="00FC1537">
      <w:pPr>
        <w:jc w:val="both"/>
      </w:pPr>
    </w:p>
    <w:p w:rsidRDefault="00796B58" w:rsidP="00E87D86" w:rsidR="00796B58" w:rsidRPr="00FC1537">
      <w:pPr>
        <w:jc w:val="both"/>
      </w:pPr>
    </w:p>
    <w:p w:rsidRDefault="00796B58" w:rsidP="00E87D86" w:rsidR="00796B58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796B58" w:rsidP="00E87D86" w:rsidR="00796B58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796B58" w:rsidP="00FC1537" w:rsidR="00796B58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796B58" w:rsidP="00E87D86" w:rsidR="00796B58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796B58" w:rsidP="00E87D86" w:rsidR="00796B58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796B58" w:rsidP="00FC1537" w:rsidR="00796B58" w:rsidRPr="00FC1537">
      <w:pPr>
        <w:jc w:val="center"/>
      </w:pPr>
      <w:r>
        <w:t>R E P U B L I K A   H R V A T S K A</w:t>
      </w:r>
    </w:p>
    <w:p w:rsidRDefault="00796B58" w:rsidP="00E87D86" w:rsidR="00796B58"/>
    <w:p w:rsidRDefault="00796B58" w:rsidP="001F7D4E" w:rsidR="00796B58">
      <w:pPr>
        <w:jc w:val="center"/>
      </w:pPr>
      <w:r>
        <w:t>O G L A S</w:t>
      </w:r>
    </w:p>
    <w:p w:rsidRDefault="00796B58" w:rsidP="001F7D4E" w:rsidR="00796B58">
      <w:pPr>
        <w:jc w:val="center"/>
      </w:pPr>
    </w:p>
    <w:p w:rsidRDefault="00796B58" w:rsidP="001F7D4E" w:rsidR="00796B58" w:rsidRPr="00FC1537">
      <w:pPr>
        <w:jc w:val="center"/>
      </w:pPr>
    </w:p>
    <w:p w:rsidRDefault="00796B58" w:rsidP="00E87D86" w:rsidR="00796B58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>KOŽA REX d.o.o.</w:t>
      </w:r>
      <w:r w:rsidR="00065171">
        <w:t>,</w:t>
      </w:r>
      <w:r>
        <w:t xml:space="preserve"> Zadar, Ivana Rendića 3, Zadar, OIB: 46333159446,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26. studenoga 2015</w:t>
      </w:r>
      <w:r w:rsidRPr="00FC1537">
        <w:t xml:space="preserve">., dana </w:t>
      </w:r>
      <w:r w:rsidR="00B15522">
        <w:t>12. siječnja 2016</w:t>
      </w:r>
      <w:r>
        <w:t xml:space="preserve">., objavio je </w:t>
      </w:r>
    </w:p>
    <w:p w:rsidRDefault="00796B58" w:rsidP="00E87D86" w:rsidR="00796B58">
      <w:pPr>
        <w:ind w:firstLine="720"/>
        <w:jc w:val="both"/>
      </w:pPr>
    </w:p>
    <w:p w:rsidRDefault="00796B58" w:rsidP="00E87D86" w:rsidR="00796B58">
      <w:pPr>
        <w:ind w:firstLine="720"/>
        <w:jc w:val="both"/>
      </w:pPr>
    </w:p>
    <w:p w:rsidRDefault="00796B58" w:rsidP="00083422" w:rsidR="00796B58" w:rsidRPr="00FC1537">
      <w:pPr>
        <w:jc w:val="center"/>
      </w:pPr>
      <w:r>
        <w:t>o g l a s</w:t>
      </w:r>
    </w:p>
    <w:p w:rsidRDefault="00796B58" w:rsidP="005C42A8" w:rsidR="00796B58">
      <w:pPr>
        <w:ind w:firstLine="315"/>
        <w:jc w:val="both"/>
      </w:pPr>
    </w:p>
    <w:p w:rsidRDefault="00796B58" w:rsidP="005C42A8" w:rsidR="00796B58">
      <w:pPr>
        <w:ind w:firstLine="315"/>
        <w:jc w:val="both"/>
      </w:pPr>
    </w:p>
    <w:p w:rsidRDefault="00796B58" w:rsidP="00DE074C" w:rsidR="00796B58" w:rsidRPr="00FC1537">
      <w:pPr>
        <w:ind w:firstLine="708"/>
        <w:jc w:val="both"/>
      </w:pPr>
      <w:r>
        <w:t>1</w:t>
      </w:r>
      <w:r w:rsidRPr="00FC1537">
        <w:t xml:space="preserve">. </w:t>
      </w:r>
      <w:r>
        <w:t>Utvrđuje se da ukupni iznos evidentiranog duga dužnika KOŽA REX d.o.o.</w:t>
      </w:r>
      <w:r w:rsidR="00065171">
        <w:t>,</w:t>
      </w:r>
      <w:r>
        <w:t xml:space="preserve"> Zadar, Ivana Rendića 3, Zadar, OIB: 46333159446, </w:t>
      </w:r>
      <w:r w:rsidRPr="00FC1537">
        <w:t xml:space="preserve">iznosi </w:t>
      </w:r>
      <w:r>
        <w:rPr>
          <w:b/>
        </w:rPr>
        <w:t xml:space="preserve">1.069.846,73 </w:t>
      </w:r>
      <w:r>
        <w:t>kuna.</w:t>
      </w:r>
    </w:p>
    <w:p w:rsidRDefault="00796B58" w:rsidP="00E87D86" w:rsidR="00796B58" w:rsidRPr="00FC1537">
      <w:pPr>
        <w:jc w:val="both"/>
      </w:pPr>
    </w:p>
    <w:p w:rsidRDefault="00796B58" w:rsidP="00CD5142" w:rsidR="00796B58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Momir Macura iz Zadra, Ivana Rendića 3, OIB: 10547001712, </w:t>
      </w:r>
      <w:r w:rsidRPr="00FC1537">
        <w:t>dužnika</w:t>
      </w:r>
      <w:r>
        <w:t xml:space="preserve"> KOŽA REX d.o.o.</w:t>
      </w:r>
      <w:r w:rsidR="00065171">
        <w:t>,</w:t>
      </w:r>
      <w:r>
        <w:t xml:space="preserve">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796B58" w:rsidP="00CD5142" w:rsidR="00796B58">
      <w:pPr>
        <w:jc w:val="both"/>
      </w:pPr>
    </w:p>
    <w:p w:rsidRDefault="00796B58" w:rsidP="0049025B" w:rsidR="00796B58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796B58" w:rsidP="00CD5142" w:rsidR="00796B58">
      <w:pPr>
        <w:jc w:val="both"/>
      </w:pPr>
    </w:p>
    <w:p w:rsidRDefault="00796B58" w:rsidP="00CD5142" w:rsidR="00796B58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KOŽA REX d.o.o.</w:t>
      </w:r>
      <w:r w:rsidR="00065171">
        <w:t>,</w:t>
      </w:r>
      <w:r>
        <w:t xml:space="preserve"> Zadar, Ivana Rendića 3, Zadar, OIB: 46333159446,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KOŽA REX d.o.o.</w:t>
      </w:r>
      <w:r w:rsidR="00065171">
        <w:t>,</w:t>
      </w:r>
      <w:r>
        <w:t xml:space="preserve">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211-764-2015.</w:t>
      </w:r>
    </w:p>
    <w:p w:rsidRDefault="00796B58" w:rsidP="00CD5142" w:rsidR="00796B58">
      <w:pPr>
        <w:jc w:val="both"/>
      </w:pPr>
    </w:p>
    <w:p w:rsidRDefault="00796B58" w:rsidP="005C42A8" w:rsidR="00796B58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796B58" w:rsidP="00E523B5" w:rsidR="00796B58">
      <w:pPr>
        <w:ind w:firstLine="315"/>
        <w:jc w:val="both"/>
      </w:pPr>
    </w:p>
    <w:p w:rsidRDefault="00796B58" w:rsidP="00E87D86" w:rsidR="00796B58" w:rsidRPr="00FC1537">
      <w:pPr>
        <w:jc w:val="center"/>
      </w:pPr>
      <w:r w:rsidRPr="00FC1537">
        <w:t xml:space="preserve">U Zadru, </w:t>
      </w:r>
      <w:r w:rsidR="00B15522">
        <w:t>12. siječnja 2016</w:t>
      </w:r>
      <w:r w:rsidRPr="00FC1537">
        <w:t xml:space="preserve">. </w:t>
      </w:r>
    </w:p>
    <w:p w:rsidRDefault="00796B58" w:rsidP="00E87D86" w:rsidR="00796B58" w:rsidRPr="00FC1537">
      <w:pPr>
        <w:jc w:val="center"/>
      </w:pPr>
    </w:p>
    <w:p w:rsidRDefault="00796B58" w:rsidP="00E87D86" w:rsidR="00796B58" w:rsidRPr="00FC1537">
      <w:pPr>
        <w:jc w:val="right"/>
      </w:pPr>
    </w:p>
    <w:p w:rsidRDefault="00796B58" w:rsidP="001945B8" w:rsidR="00796B58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796B58" w:rsidP="001945B8" w:rsidR="00796B58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796B58" w:rsidP="00B84EF6" w:rsidR="00796B58" w:rsidRPr="00FC1537">
      <w:pPr>
        <w:jc w:val="right"/>
      </w:pPr>
    </w:p>
    <w:p w:rsidRDefault="00796B58" w:rsidP="00B84EF6" w:rsidR="00796B58" w:rsidRPr="00FC1537">
      <w:pPr>
        <w:jc w:val="right"/>
      </w:pPr>
    </w:p>
    <w:p w:rsidRDefault="00796B58" w:rsidP="00B84EF6" w:rsidR="00796B58" w:rsidRPr="00FC1537"/>
    <w:p w:rsidRDefault="00796B58" w:rsidP="00E87D86" w:rsidR="00796B58" w:rsidRPr="00FC1537">
      <w:pPr>
        <w:jc w:val="both"/>
      </w:pPr>
    </w:p>
    <w:p w:rsidRDefault="00796B58" w:rsidP="00FC1537" w:rsidR="00796B58" w:rsidRPr="0049025B">
      <w:pPr>
        <w:ind w:firstLine="708" w:left="12"/>
        <w:jc w:val="both"/>
      </w:pPr>
      <w:r w:rsidRPr="0049025B">
        <w:t>DNA:</w:t>
      </w:r>
    </w:p>
    <w:p w:rsidRDefault="00796B58" w:rsidP="00E87D86" w:rsidR="00796B58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B15522" w:rsidP="00B15522" w:rsidR="00B15522">
      <w:pPr>
        <w:numPr>
          <w:ilvl w:val="0"/>
          <w:numId w:val="2"/>
        </w:numPr>
        <w:jc w:val="both"/>
      </w:pPr>
      <w:r>
        <w:t>računovodstvo suda</w:t>
      </w:r>
    </w:p>
    <w:p w:rsidRDefault="00B15522" w:rsidP="00B15522" w:rsidR="00B15522">
      <w:pPr>
        <w:numPr>
          <w:ilvl w:val="0"/>
          <w:numId w:val="2"/>
        </w:numPr>
        <w:jc w:val="both"/>
      </w:pPr>
      <w:r>
        <w:t>u spis</w:t>
      </w:r>
    </w:p>
    <w:p w:rsidRDefault="00796B58" w:rsidP="00E87D86" w:rsidR="00796B58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796B58" w:rsidP="00E87D86" w:rsidR="00796B58" w:rsidRPr="00083422">
      <w:pPr>
        <w:ind w:firstLine="720"/>
        <w:jc w:val="both"/>
        <w:rPr>
          <w:b/>
        </w:rPr>
      </w:pPr>
    </w:p>
    <w:p w:rsidRDefault="00796B58" w:rsidP="00E87D86" w:rsidR="00796B58" w:rsidRPr="00FC1537">
      <w:pPr>
        <w:ind w:firstLine="720"/>
        <w:jc w:val="both"/>
      </w:pPr>
    </w:p>
    <w:p w:rsidRDefault="00796B58" w:rsidP="00E87D86" w:rsidR="00796B58" w:rsidRPr="00FC1537"/>
    <w:p w:rsidRDefault="00796B58" w:rsidP="00E87D86" w:rsidR="00796B58" w:rsidRPr="00FC1537"/>
    <w:p w:rsidRDefault="00796B58" w:rsidR="00796B58" w:rsidRPr="00FC1537"/>
    <w:sectPr w:rsidSect="00381900" w:rsidR="00796B58" w:rsidRPr="00FC15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B58" w:rsidP="00381900" w:rsidR="00796B58">
      <w:r>
        <w:separator/>
      </w:r>
    </w:p>
  </w:endnote>
  <w:endnote w:id="0" w:type="continuationSeparator">
    <w:p w:rsidRDefault="00796B58" w:rsidP="00381900" w:rsidR="00796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B58" w:rsidP="00381900" w:rsidR="00796B58">
      <w:r>
        <w:separator/>
      </w:r>
    </w:p>
  </w:footnote>
  <w:footnote w:id="0" w:type="continuationSeparator">
    <w:p w:rsidRDefault="00796B58" w:rsidP="00381900" w:rsidR="00796B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522" w:rsidP="00FC1537" w:rsidR="00796B58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158B4">
      <w:rPr>
        <w:noProof/>
      </w:rPr>
      <w:t>2</w:t>
    </w:r>
    <w:r>
      <w:rPr>
        <w:noProof/>
      </w:rPr>
      <w:fldChar w:fldCharType="end"/>
    </w:r>
    <w:r w:rsidR="00796B58">
      <w:tab/>
    </w:r>
    <w:r w:rsidR="00796B58">
      <w:tab/>
      <w:t xml:space="preserve">Poslovni broj: </w:t>
    </w:r>
    <w:r w:rsidR="00796B58" w:rsidRPr="00FC1537">
      <w:t>1 St</w:t>
    </w:r>
    <w:r w:rsidR="00796B58">
      <w:t>-764/15-5</w:t>
    </w:r>
  </w:p>
  <w:p w:rsidRDefault="00796B58" w:rsidR="00796B58">
    <w:pPr>
      <w:pStyle w:val="Zaglavlje"/>
      <w:jc w:val="center"/>
    </w:pPr>
  </w:p>
  <w:p w:rsidRDefault="00796B58" w:rsidP="00FC1537" w:rsidR="00796B58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3719B"/>
    <w:rsid w:val="00051B14"/>
    <w:rsid w:val="00065171"/>
    <w:rsid w:val="00073A6D"/>
    <w:rsid w:val="00083422"/>
    <w:rsid w:val="00083FCF"/>
    <w:rsid w:val="000C40BA"/>
    <w:rsid w:val="000D7DF1"/>
    <w:rsid w:val="00104E1E"/>
    <w:rsid w:val="0011713A"/>
    <w:rsid w:val="00120DFA"/>
    <w:rsid w:val="001307DE"/>
    <w:rsid w:val="00132B5C"/>
    <w:rsid w:val="0016786C"/>
    <w:rsid w:val="00172C8F"/>
    <w:rsid w:val="001945B8"/>
    <w:rsid w:val="001A449D"/>
    <w:rsid w:val="001B1A98"/>
    <w:rsid w:val="001B1FB0"/>
    <w:rsid w:val="001B447D"/>
    <w:rsid w:val="001B4621"/>
    <w:rsid w:val="001F0CCC"/>
    <w:rsid w:val="001F7D4E"/>
    <w:rsid w:val="00222EDF"/>
    <w:rsid w:val="00260229"/>
    <w:rsid w:val="00260D65"/>
    <w:rsid w:val="00287F03"/>
    <w:rsid w:val="002941CD"/>
    <w:rsid w:val="002A5B53"/>
    <w:rsid w:val="002D3D4A"/>
    <w:rsid w:val="002D745C"/>
    <w:rsid w:val="002E4EC9"/>
    <w:rsid w:val="002F25F6"/>
    <w:rsid w:val="002F6855"/>
    <w:rsid w:val="0033241E"/>
    <w:rsid w:val="00371429"/>
    <w:rsid w:val="00381900"/>
    <w:rsid w:val="003927C8"/>
    <w:rsid w:val="003946C2"/>
    <w:rsid w:val="00395FBC"/>
    <w:rsid w:val="003E4669"/>
    <w:rsid w:val="003F1F9C"/>
    <w:rsid w:val="004212FB"/>
    <w:rsid w:val="00445AD6"/>
    <w:rsid w:val="00461269"/>
    <w:rsid w:val="00477976"/>
    <w:rsid w:val="0048351D"/>
    <w:rsid w:val="0049025B"/>
    <w:rsid w:val="004928EC"/>
    <w:rsid w:val="004A4292"/>
    <w:rsid w:val="004B358C"/>
    <w:rsid w:val="004D697C"/>
    <w:rsid w:val="004F1927"/>
    <w:rsid w:val="00515D7F"/>
    <w:rsid w:val="00567BFA"/>
    <w:rsid w:val="00587490"/>
    <w:rsid w:val="005B1954"/>
    <w:rsid w:val="005C42A8"/>
    <w:rsid w:val="005F2D85"/>
    <w:rsid w:val="00631196"/>
    <w:rsid w:val="00655D68"/>
    <w:rsid w:val="0065727A"/>
    <w:rsid w:val="0066348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96B58"/>
    <w:rsid w:val="007A5785"/>
    <w:rsid w:val="007E0FEA"/>
    <w:rsid w:val="007E1447"/>
    <w:rsid w:val="007F103E"/>
    <w:rsid w:val="008109EF"/>
    <w:rsid w:val="00840CEA"/>
    <w:rsid w:val="0085227E"/>
    <w:rsid w:val="008A3C0B"/>
    <w:rsid w:val="008A3E45"/>
    <w:rsid w:val="008C4F28"/>
    <w:rsid w:val="008D0D9C"/>
    <w:rsid w:val="009422F5"/>
    <w:rsid w:val="009427F2"/>
    <w:rsid w:val="00942BDB"/>
    <w:rsid w:val="009555F3"/>
    <w:rsid w:val="00982D51"/>
    <w:rsid w:val="009A7F9B"/>
    <w:rsid w:val="009B5862"/>
    <w:rsid w:val="009C3129"/>
    <w:rsid w:val="009F11EB"/>
    <w:rsid w:val="009F358D"/>
    <w:rsid w:val="009F6BF1"/>
    <w:rsid w:val="00A3143F"/>
    <w:rsid w:val="00A64858"/>
    <w:rsid w:val="00A74E19"/>
    <w:rsid w:val="00A96A7A"/>
    <w:rsid w:val="00AB2543"/>
    <w:rsid w:val="00AB5F7F"/>
    <w:rsid w:val="00B04C8D"/>
    <w:rsid w:val="00B15522"/>
    <w:rsid w:val="00B158B4"/>
    <w:rsid w:val="00B16FFC"/>
    <w:rsid w:val="00B5705C"/>
    <w:rsid w:val="00B768AC"/>
    <w:rsid w:val="00B82590"/>
    <w:rsid w:val="00B84EF6"/>
    <w:rsid w:val="00C16653"/>
    <w:rsid w:val="00C24CDB"/>
    <w:rsid w:val="00C70B03"/>
    <w:rsid w:val="00C95A52"/>
    <w:rsid w:val="00C96EEB"/>
    <w:rsid w:val="00CC6FF6"/>
    <w:rsid w:val="00CD15D3"/>
    <w:rsid w:val="00CD5142"/>
    <w:rsid w:val="00CF6672"/>
    <w:rsid w:val="00D22ABD"/>
    <w:rsid w:val="00D300E7"/>
    <w:rsid w:val="00D75C4C"/>
    <w:rsid w:val="00D7779A"/>
    <w:rsid w:val="00D872FF"/>
    <w:rsid w:val="00D9220E"/>
    <w:rsid w:val="00D929F8"/>
    <w:rsid w:val="00DA096F"/>
    <w:rsid w:val="00DA4E30"/>
    <w:rsid w:val="00DC37FF"/>
    <w:rsid w:val="00DE074C"/>
    <w:rsid w:val="00DE0A02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F23CF"/>
    <w:rsid w:val="00EF6429"/>
    <w:rsid w:val="00F01584"/>
    <w:rsid w:val="00F21612"/>
    <w:rsid w:val="00F32BF4"/>
    <w:rsid w:val="00F46E88"/>
    <w:rsid w:val="00F76FE5"/>
    <w:rsid w:val="00F82299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15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8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8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8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8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2581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96195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KOŽA REX d.o.o. za otkup kože i vune</izvorni_sadrzaj>
    <derivirana_varijabla naziv="DomainObject.Predmet.ProtustrankaFormated_1">  KOŽA REX d.o.o. za otkup kože i vune</derivirana_varijabla>
  </DomainObject.Predmet.ProtustrankaFormated>
  <DomainObject.Predmet.ProtustrankaFormatedOIB>
    <izvorni_sadrzaj>  KOŽA REX d.o.o. za otkup kože i vune, OIB 46333159446</izvorni_sadrzaj>
    <derivirana_varijabla naziv="DomainObject.Predmet.ProtustrankaFormatedOIB_1">  KOŽA REX d.o.o. za otkup kože i vune, OIB 46333159446</derivirana_varijabla>
  </DomainObject.Predmet.ProtustrankaFormatedOIB>
  <DomainObject.Predmet.ProtustrankaFormatedWithAdress>
    <izvorni_sadrzaj> KOŽA REX d.o.o. za otkup kože i vune, Ivana Rendića 3, 23000 Zadar</izvorni_sadrzaj>
    <derivirana_varijabla naziv="DomainObject.Predmet.ProtustrankaFormatedWithAdress_1"> KOŽA REX d.o.o. za otkup kože i vune, Ivana Rendića 3, 23000 Zadar</derivirana_varijabla>
  </DomainObject.Predmet.ProtustrankaFormatedWithAdress>
  <DomainObject.Predmet.ProtustrankaFormatedWithAdressOIB>
    <izvorni_sadrzaj> KOŽA REX d.o.o. za otkup kože i vune, OIB 46333159446, Ivana Rendića 3, 23000 Zadar</izvorni_sadrzaj>
    <derivirana_varijabla naziv="DomainObject.Predmet.ProtustrankaFormatedWithAdressOIB_1"> KOŽA REX d.o.o. za otkup kože i vune, OIB 46333159446, Ivana Rendića 3, 23000 Zadar</derivirana_varijabla>
  </DomainObject.Predmet.ProtustrankaFormatedWithAdressOIB>
  <DomainObject.Predmet.ProtustrankaWithAdress>
    <izvorni_sadrzaj>KOŽA REX d.o.o. za otkup kože i vune Ivana Rendića 3, 23000 Zadar</izvorni_sadrzaj>
    <derivirana_varijabla naziv="DomainObject.Predmet.ProtustrankaWithAdress_1">KOŽA REX d.o.o. za otkup kože i vune Ivana Rendića 3, 23000 Zadar</derivirana_varijabla>
  </DomainObject.Predmet.ProtustrankaWithAdress>
  <DomainObject.Predmet.ProtustrankaWithAdressOIB>
    <izvorni_sadrzaj>KOŽA REX d.o.o. za otkup kože i vune, OIB 46333159446, Ivana Rendića 3, 23000 Zadar</izvorni_sadrzaj>
    <derivirana_varijabla naziv="DomainObject.Predmet.ProtustrankaWithAdressOIB_1">KOŽA REX d.o.o. za otkup kože i vune, OIB 46333159446, Ivana Rendića 3, 23000 Zadar</derivirana_varijabla>
  </DomainObject.Predmet.ProtustrankaWithAdressOIB>
  <DomainObject.Predmet.ProtustrankaNazivFormated>
    <izvorni_sadrzaj>KOŽA REX d.o.o. za otkup kože i vune</izvorni_sadrzaj>
    <derivirana_varijabla naziv="DomainObject.Predmet.ProtustrankaNazivFormated_1">KOŽA REX d.o.o. za otkup kože i vune</derivirana_varijabla>
  </DomainObject.Predmet.ProtustrankaNazivFormated>
  <DomainObject.Predmet.ProtustrankaNazivFormatedOIB>
    <izvorni_sadrzaj>KOŽA REX d.o.o. za otkup kože i vune, OIB 46333159446</izvorni_sadrzaj>
    <derivirana_varijabla naziv="DomainObject.Predmet.ProtustrankaNazivFormatedOIB_1">KOŽA REX d.o.o. za otkup kože i vune, OIB 46333159446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1069846.73</izvorni_sadrzaj>
    <derivirana_varijabla naziv="DomainObject.Predmet.TrenutnaVrijednost_1">1069846.73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KOŽA REX d.o.o. za otkup kože i vune</item>
    </izvorni_sadrzaj>
    <derivirana_varijabla naziv="DomainObject.Predmet.ProtuStrankaListFormated_1">
      <item>KOŽA REX d.o.o. za otkup kože i vune</item>
    </derivirana_varijabla>
  </DomainObject.Predmet.ProtuStrankaListFormated>
  <DomainObject.Predmet.ProtuStrankaListFormatedOIB>
    <izvorni_sadrzaj>
      <item>KOŽA REX d.o.o. za otkup kože i vune, OIB 46333159446</item>
    </izvorni_sadrzaj>
    <derivirana_varijabla naziv="DomainObject.Predmet.ProtuStrankaListFormatedOIB_1">
      <item>KOŽA REX d.o.o. za otkup kože i vune, OIB 46333159446</item>
    </derivirana_varijabla>
  </DomainObject.Predmet.ProtuStrankaListFormatedOIB>
  <DomainObject.Predmet.ProtuStrankaListFormatedWithAdress>
    <izvorni_sadrzaj>
      <item>KOŽA REX d.o.o. za otkup kože i vune, Ivana Rendića 3, 23000 Zadar</item>
    </izvorni_sadrzaj>
    <derivirana_varijabla naziv="DomainObject.Predmet.ProtuStrankaListFormatedWithAdress_1">
      <item>KOŽA REX d.o.o. za otkup kože i vune, Ivana Rendića 3, 23000 Zadar</item>
    </derivirana_varijabla>
  </DomainObject.Predmet.ProtuStrankaListFormatedWithAdress>
  <DomainObject.Predmet.ProtuStrankaListFormatedWithAdressOIB>
    <izvorni_sadrzaj>
      <item>KOŽA REX d.o.o. za otkup kože i vune, OIB 46333159446, Ivana Rendića 3, 23000 Zadar</item>
    </izvorni_sadrzaj>
    <derivirana_varijabla naziv="DomainObject.Predmet.ProtuStrankaListFormatedWithAdressOIB_1">
      <item>KOŽA REX d.o.o. za otkup kože i vune, OIB 46333159446, Ivana Rendića 3, 23000 Zadar</item>
    </derivirana_varijabla>
  </DomainObject.Predmet.ProtuStrankaListFormatedWithAdressOIB>
  <DomainObject.Predmet.ProtuStrankaListNazivFormated>
    <izvorni_sadrzaj>
      <item>KOŽA REX d.o.o. za otkup kože i vune</item>
    </izvorni_sadrzaj>
    <derivirana_varijabla naziv="DomainObject.Predmet.ProtuStrankaListNazivFormated_1">
      <item>KOŽA REX d.o.o. za otkup kože i vune</item>
    </derivirana_varijabla>
  </DomainObject.Predmet.ProtuStrankaListNazivFormated>
  <DomainObject.Predmet.ProtuStrankaListNazivFormatedOIB>
    <izvorni_sadrzaj>
      <item>KOŽA REX d.o.o. za otkup kože i vune, OIB 46333159446</item>
    </izvorni_sadrzaj>
    <derivirana_varijabla naziv="DomainObject.Predmet.ProtuStrankaListNazivFormatedOIB_1">
      <item>KOŽA REX d.o.o. za otkup kože i vune, OIB 46333159446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KOŽA REX d.o.o. za otkup kože i vune</izvorni_sadrzaj>
    <derivirana_varijabla naziv="DomainObject.Predmet.ProtustrankaIDrugi_1">KOŽA REX d.o.o. za otkup kože i vune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KOŽA REX d.o.o. za otkup kože i vune, OIB 46333159446, Ivana Rendića 3, 23000 Zadar</izvorni_sadrzaj>
    <derivirana_varijabla naziv="DomainObject.Predmet.ProtustrankaIDrugiAdressOIB_1">KOŽA REX d.o.o. za otkup kože i vune, OIB 46333159446, Ivana Rendića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KOŽA REX d.o.o. za otkup kože i vune</item>
    </izvorni_sadrzaj>
    <derivirana_varijabla naziv="DomainObject.Predmet.SudioniciListNaziv_1">
      <item>FINA</item>
      <item>KOŽA REX d.o.o. za otkup kože i vune</item>
    </derivirana_varijabla>
  </DomainObject.Predmet.SudioniciListNaziv>
  <DomainObject.Predmet.SudioniciListAdressOIB>
    <izvorni_sadrzaj>
      <item>FINA, OIB 85821130368</item>
      <item>KOŽA REX d.o.o. za otkup kože i vune, OIB 46333159446, Ivana Rendića 3,23000 Zadar</item>
    </izvorni_sadrzaj>
    <derivirana_varijabla naziv="DomainObject.Predmet.SudioniciListAdressOIB_1">
      <item>FINA, OIB 85821130368</item>
      <item>KOŽA REX d.o.o. za otkup kože i vune, OIB 46333159446, Ivana Rendića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46333159446</item>
    </izvorni_sadrzaj>
    <derivirana_varijabla naziv="DomainObject.Predmet.SudioniciListNazivOIB_1">
      <item>, OIB 85821130368</item>
      <item>, OIB 46333159446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435</properties:Words>
  <properties:Characters>2172</properties:Characters>
  <properties:Lines>70</properties:Lines>
  <properties:Paragraphs>20</properties:Paragraphs>
  <properties:TotalTime>64</properties:TotalTime>
  <properties:ScaleCrop>false</properties:ScaleCrop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2015-12-29T11:48:00Z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2016-01-13T13:22:00Z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