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76bf" w14:paraId="ccc76bf" w:rsidRDefault="006314CD" w:rsidP="005B587B" w:rsidR="00194F0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 w:rsidR="005B587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F08" w:rsidP="003109AF" w:rsidR="00194F08" w:rsidRPr="00194F08">
      <w:pPr>
        <w:jc w:val="right"/>
        <w:rPr>
          <w:sz w:val="22"/>
          <w:szCs w:val="22"/>
        </w:rPr>
      </w:pPr>
    </w:p>
    <w:p w:rsidRDefault="004607EB" w:rsidP="004607EB" w:rsidR="004607EB" w:rsidRPr="001A449D">
      <w:r w:rsidRPr="001A449D">
        <w:t>REPUBLIKA HRVATSKA</w:t>
      </w:r>
    </w:p>
    <w:p w:rsidRDefault="004607EB" w:rsidP="004607EB" w:rsidR="004607EB" w:rsidRPr="001A449D">
      <w:r w:rsidRPr="001A449D">
        <w:t xml:space="preserve">  Trgovački sud u Zagrebu</w:t>
      </w:r>
    </w:p>
    <w:p w:rsidRDefault="004607EB" w:rsidP="004607EB" w:rsidR="004607EB" w:rsidRPr="001A449D">
      <w:r w:rsidRPr="001A449D">
        <w:t xml:space="preserve">    Zagreb, </w:t>
      </w:r>
      <w:proofErr w:type="spellStart"/>
      <w:r w:rsidRPr="001A449D">
        <w:t>Amruševa</w:t>
      </w:r>
      <w:proofErr w:type="spellEnd"/>
      <w:r w:rsidRPr="001A449D">
        <w:t xml:space="preserve"> 2/II</w:t>
      </w:r>
    </w:p>
    <w:p w:rsidRDefault="00840480" w:rsidP="00EA714C" w:rsidR="004607EB">
      <w:pPr>
        <w:jc w:val="right"/>
      </w:pPr>
      <w:proofErr w:type="spellStart"/>
      <w:r w:rsidRPr="001A449D">
        <w:t>23</w:t>
      </w:r>
      <w:proofErr w:type="spellEnd"/>
      <w:r w:rsidRPr="001A449D">
        <w:t xml:space="preserve">.  </w:t>
      </w:r>
      <w:r w:rsidR="006314CD">
        <w:t>St-</w:t>
      </w:r>
      <w:proofErr w:type="spellStart"/>
      <w:r w:rsidR="006314CD">
        <w:t>774</w:t>
      </w:r>
      <w:proofErr w:type="spellEnd"/>
      <w:r w:rsidR="006314CD">
        <w:t>/</w:t>
      </w:r>
      <w:proofErr w:type="spellStart"/>
      <w:r w:rsidR="006314CD">
        <w:t>2018</w:t>
      </w:r>
      <w:proofErr w:type="spellEnd"/>
    </w:p>
    <w:p w:rsidRDefault="00191B1A" w:rsidP="004607EB" w:rsidR="00191B1A">
      <w:pPr>
        <w:ind w:firstLine="708" w:left="6372"/>
      </w:pPr>
    </w:p>
    <w:p w:rsidRDefault="004607EB" w:rsidP="001A449D" w:rsidR="004607EB" w:rsidRPr="002A498B">
      <w:pPr>
        <w:jc w:val="center"/>
      </w:pPr>
      <w:r w:rsidRPr="002A498B">
        <w:t>REPUBLIKA HRVATSKA</w:t>
      </w:r>
    </w:p>
    <w:p w:rsidRDefault="004607EB" w:rsidP="001A449D" w:rsidR="004607EB">
      <w:pPr>
        <w:jc w:val="center"/>
      </w:pPr>
      <w:r w:rsidRPr="002A498B">
        <w:t>R J E Š E NJ E</w:t>
      </w:r>
    </w:p>
    <w:p w:rsidRDefault="004607EB" w:rsidP="00EC0998" w:rsidR="004607EB" w:rsidRPr="001A449D">
      <w:pPr>
        <w:jc w:val="both"/>
      </w:pPr>
    </w:p>
    <w:p w:rsidRDefault="006314CD" w:rsidP="006314CD" w:rsidR="006314CD" w:rsidRPr="006314CD">
      <w:pPr>
        <w:jc w:val="both"/>
      </w:pPr>
      <w:r w:rsidRPr="006314CD">
        <w:t xml:space="preserve">Trgovački sud u Zagrebu po sucu pojedincu Romini Markovinović, u skraćenom stečajnom postupku pokrenutim nad dužnikom </w:t>
      </w:r>
      <w:proofErr w:type="spellStart"/>
      <w:r w:rsidRPr="006314CD">
        <w:rPr>
          <w:lang w:val="en-GB"/>
        </w:rPr>
        <w:t>TINELUSS</w:t>
      </w:r>
      <w:proofErr w:type="spellEnd"/>
      <w:r w:rsidRPr="006314CD">
        <w:rPr>
          <w:lang w:val="en-GB"/>
        </w:rPr>
        <w:t xml:space="preserve"> </w:t>
      </w:r>
      <w:proofErr w:type="spellStart"/>
      <w:r w:rsidRPr="006314CD">
        <w:rPr>
          <w:lang w:val="en-GB"/>
        </w:rPr>
        <w:t>TRGOVINA</w:t>
      </w:r>
      <w:proofErr w:type="spellEnd"/>
      <w:r w:rsidRPr="006314CD">
        <w:rPr>
          <w:lang w:val="en-GB"/>
        </w:rPr>
        <w:t xml:space="preserve"> </w:t>
      </w:r>
      <w:proofErr w:type="spellStart"/>
      <w:r w:rsidRPr="006314CD">
        <w:rPr>
          <w:lang w:val="en-GB"/>
        </w:rPr>
        <w:t>j.d.o.o</w:t>
      </w:r>
      <w:proofErr w:type="spellEnd"/>
      <w:r w:rsidRPr="006314CD">
        <w:rPr>
          <w:lang w:val="en-GB"/>
        </w:rPr>
        <w:t xml:space="preserve">. </w:t>
      </w:r>
      <w:proofErr w:type="spellStart"/>
      <w:proofErr w:type="gramStart"/>
      <w:r w:rsidRPr="006314CD">
        <w:rPr>
          <w:lang w:val="en-GB"/>
        </w:rPr>
        <w:t>za</w:t>
      </w:r>
      <w:proofErr w:type="spellEnd"/>
      <w:proofErr w:type="gramEnd"/>
      <w:r w:rsidRPr="006314CD">
        <w:rPr>
          <w:lang w:val="en-GB"/>
        </w:rPr>
        <w:t xml:space="preserve"> </w:t>
      </w:r>
      <w:proofErr w:type="spellStart"/>
      <w:r w:rsidRPr="006314CD">
        <w:rPr>
          <w:lang w:val="en-GB"/>
        </w:rPr>
        <w:t>usluge</w:t>
      </w:r>
      <w:proofErr w:type="spellEnd"/>
      <w:r w:rsidRPr="006314CD">
        <w:rPr>
          <w:lang w:val="en-GB"/>
        </w:rPr>
        <w:t xml:space="preserve">, Zagreb, </w:t>
      </w:r>
      <w:proofErr w:type="spellStart"/>
      <w:r w:rsidRPr="006314CD">
        <w:rPr>
          <w:lang w:val="en-GB"/>
        </w:rPr>
        <w:t>Kornatska</w:t>
      </w:r>
      <w:proofErr w:type="spellEnd"/>
      <w:r w:rsidRPr="006314CD">
        <w:rPr>
          <w:lang w:val="en-GB"/>
        </w:rPr>
        <w:t xml:space="preserve"> </w:t>
      </w:r>
      <w:proofErr w:type="spellStart"/>
      <w:r w:rsidRPr="006314CD">
        <w:rPr>
          <w:lang w:val="en-GB"/>
        </w:rPr>
        <w:t>1A</w:t>
      </w:r>
      <w:proofErr w:type="spellEnd"/>
      <w:r w:rsidRPr="006314CD">
        <w:rPr>
          <w:lang w:val="en-GB"/>
        </w:rPr>
        <w:t xml:space="preserve">, </w:t>
      </w:r>
      <w:proofErr w:type="spellStart"/>
      <w:r w:rsidRPr="006314CD">
        <w:rPr>
          <w:lang w:val="en-GB"/>
        </w:rPr>
        <w:t>OIB</w:t>
      </w:r>
      <w:proofErr w:type="spellEnd"/>
      <w:r w:rsidRPr="006314CD">
        <w:rPr>
          <w:lang w:val="en-GB"/>
        </w:rPr>
        <w:t>:</w:t>
      </w:r>
      <w:r w:rsidRPr="006314CD">
        <w:t xml:space="preserve"> </w:t>
      </w:r>
      <w:r w:rsidRPr="006314CD">
        <w:rPr>
          <w:lang w:val="en-GB"/>
        </w:rPr>
        <w:t>64481671707</w:t>
      </w:r>
      <w:r>
        <w:t xml:space="preserve">, dana </w:t>
      </w:r>
      <w:proofErr w:type="spellStart"/>
      <w:r>
        <w:t>25</w:t>
      </w:r>
      <w:proofErr w:type="spellEnd"/>
      <w:r>
        <w:t>. rujna</w:t>
      </w:r>
      <w:r w:rsidRPr="006314CD">
        <w:t xml:space="preserve"> </w:t>
      </w:r>
      <w:proofErr w:type="spellStart"/>
      <w:r w:rsidRPr="006314CD">
        <w:t>2018</w:t>
      </w:r>
      <w:proofErr w:type="spellEnd"/>
      <w:r w:rsidRPr="006314CD">
        <w:t>.</w:t>
      </w:r>
    </w:p>
    <w:p w:rsidRDefault="00191B1A" w:rsidP="00B24118" w:rsidR="00191B1A" w:rsidRPr="001A449D"/>
    <w:p w:rsidRDefault="004C00E4" w:rsidR="004C00E4">
      <w:pPr>
        <w:jc w:val="center"/>
      </w:pPr>
      <w:r w:rsidRPr="002A498B">
        <w:t>r i j e š i o   j e</w:t>
      </w:r>
    </w:p>
    <w:p w:rsidRDefault="004C00E4" w:rsidP="00EA714C" w:rsidR="004C00E4" w:rsidRPr="001A449D">
      <w:pPr>
        <w:jc w:val="both"/>
      </w:pPr>
    </w:p>
    <w:p w:rsidRDefault="004C00E4" w:rsidR="004C00E4" w:rsidRPr="006314CD">
      <w:pPr>
        <w:ind w:firstLine="708"/>
        <w:jc w:val="both"/>
        <w:rPr>
          <w:b/>
        </w:rPr>
      </w:pPr>
      <w:r w:rsidRPr="001A449D">
        <w:t xml:space="preserve">Ispravlja se </w:t>
      </w:r>
      <w:r w:rsidR="006314CD">
        <w:t>rješenje</w:t>
      </w:r>
      <w:r w:rsidR="007F316A" w:rsidRPr="001A449D">
        <w:t xml:space="preserve"> Trgovačkog su</w:t>
      </w:r>
      <w:r w:rsidR="00987E71" w:rsidRPr="001A449D">
        <w:t xml:space="preserve">da u Zagrebu, poslovni broj </w:t>
      </w:r>
      <w:r w:rsidR="006314CD">
        <w:t>St-</w:t>
      </w:r>
      <w:proofErr w:type="spellStart"/>
      <w:r w:rsidR="006314CD">
        <w:t>774</w:t>
      </w:r>
      <w:proofErr w:type="spellEnd"/>
      <w:r w:rsidR="006314CD">
        <w:t>/</w:t>
      </w:r>
      <w:proofErr w:type="spellStart"/>
      <w:r w:rsidR="006314CD">
        <w:t>2018</w:t>
      </w:r>
      <w:proofErr w:type="spellEnd"/>
      <w:r w:rsidR="001B74F9" w:rsidRPr="001A449D">
        <w:t xml:space="preserve"> od </w:t>
      </w:r>
      <w:proofErr w:type="spellStart"/>
      <w:r w:rsidR="006314CD">
        <w:t>05</w:t>
      </w:r>
      <w:proofErr w:type="spellEnd"/>
      <w:r w:rsidR="006314CD">
        <w:t xml:space="preserve">. srpnja </w:t>
      </w:r>
      <w:proofErr w:type="spellStart"/>
      <w:r w:rsidR="006314CD">
        <w:t>2018</w:t>
      </w:r>
      <w:r w:rsidR="00987E71" w:rsidRPr="001A449D">
        <w:t>.</w:t>
      </w:r>
      <w:r w:rsidR="007F316A" w:rsidRPr="001A449D">
        <w:t>g</w:t>
      </w:r>
      <w:proofErr w:type="spellEnd"/>
      <w:r w:rsidR="007F316A" w:rsidRPr="001A449D">
        <w:t>.</w:t>
      </w:r>
      <w:r w:rsidR="00FD6DD8" w:rsidRPr="001A449D">
        <w:t xml:space="preserve"> </w:t>
      </w:r>
      <w:r w:rsidR="00E13FA6">
        <w:t xml:space="preserve">vezano uz </w:t>
      </w:r>
      <w:proofErr w:type="spellStart"/>
      <w:r w:rsidR="00FD5056">
        <w:t>OIB</w:t>
      </w:r>
      <w:proofErr w:type="spellEnd"/>
      <w:r w:rsidR="00E13FA6">
        <w:t xml:space="preserve"> </w:t>
      </w:r>
      <w:r w:rsidR="006314CD">
        <w:t>dužnika</w:t>
      </w:r>
      <w:r w:rsidR="00E13FA6">
        <w:t xml:space="preserve"> </w:t>
      </w:r>
      <w:r w:rsidR="001A449D">
        <w:t xml:space="preserve">tako da </w:t>
      </w:r>
      <w:r w:rsidR="002A498B">
        <w:t>u uvodu</w:t>
      </w:r>
      <w:r w:rsidR="001A449D">
        <w:t xml:space="preserve"> </w:t>
      </w:r>
      <w:r w:rsidR="006314CD">
        <w:t>rješenja</w:t>
      </w:r>
      <w:r w:rsidR="002A498B">
        <w:t xml:space="preserve">, </w:t>
      </w:r>
      <w:r w:rsidR="003109AF" w:rsidRPr="001A449D">
        <w:t>umjesto</w:t>
      </w:r>
      <w:r w:rsidR="006314CD">
        <w:t>, „</w:t>
      </w:r>
      <w:proofErr w:type="spellStart"/>
      <w:r w:rsidR="006314CD" w:rsidRPr="006314CD">
        <w:rPr>
          <w:lang w:val="en-GB"/>
        </w:rPr>
        <w:t>TINELUSS</w:t>
      </w:r>
      <w:proofErr w:type="spellEnd"/>
      <w:r w:rsidR="006314CD" w:rsidRPr="006314CD">
        <w:rPr>
          <w:lang w:val="en-GB"/>
        </w:rPr>
        <w:t xml:space="preserve"> </w:t>
      </w:r>
      <w:proofErr w:type="spellStart"/>
      <w:r w:rsidR="006314CD" w:rsidRPr="006314CD">
        <w:rPr>
          <w:lang w:val="en-GB"/>
        </w:rPr>
        <w:t>TRGOVINA</w:t>
      </w:r>
      <w:proofErr w:type="spellEnd"/>
      <w:r w:rsidR="006314CD" w:rsidRPr="006314CD">
        <w:rPr>
          <w:lang w:val="en-GB"/>
        </w:rPr>
        <w:t xml:space="preserve"> </w:t>
      </w:r>
      <w:proofErr w:type="spellStart"/>
      <w:r w:rsidR="006314CD" w:rsidRPr="006314CD">
        <w:rPr>
          <w:lang w:val="en-GB"/>
        </w:rPr>
        <w:t>j.d.o.o</w:t>
      </w:r>
      <w:proofErr w:type="spellEnd"/>
      <w:r w:rsidR="006314CD" w:rsidRPr="006314CD">
        <w:rPr>
          <w:lang w:val="en-GB"/>
        </w:rPr>
        <w:t xml:space="preserve">. </w:t>
      </w:r>
      <w:proofErr w:type="spellStart"/>
      <w:proofErr w:type="gramStart"/>
      <w:r w:rsidR="006314CD" w:rsidRPr="006314CD">
        <w:rPr>
          <w:lang w:val="en-GB"/>
        </w:rPr>
        <w:t>za</w:t>
      </w:r>
      <w:proofErr w:type="spellEnd"/>
      <w:proofErr w:type="gramEnd"/>
      <w:r w:rsidR="006314CD" w:rsidRPr="006314CD">
        <w:rPr>
          <w:lang w:val="en-GB"/>
        </w:rPr>
        <w:t xml:space="preserve"> </w:t>
      </w:r>
      <w:proofErr w:type="spellStart"/>
      <w:r w:rsidR="006314CD" w:rsidRPr="006314CD">
        <w:rPr>
          <w:lang w:val="en-GB"/>
        </w:rPr>
        <w:t>usluge</w:t>
      </w:r>
      <w:proofErr w:type="spellEnd"/>
      <w:r w:rsidR="006314CD" w:rsidRPr="006314CD">
        <w:rPr>
          <w:lang w:val="en-GB"/>
        </w:rPr>
        <w:t xml:space="preserve">, Zagreb, </w:t>
      </w:r>
      <w:proofErr w:type="spellStart"/>
      <w:r w:rsidR="006314CD" w:rsidRPr="006314CD">
        <w:rPr>
          <w:lang w:val="en-GB"/>
        </w:rPr>
        <w:t>Kornatska</w:t>
      </w:r>
      <w:proofErr w:type="spellEnd"/>
      <w:r w:rsidR="006314CD" w:rsidRPr="006314CD">
        <w:rPr>
          <w:lang w:val="en-GB"/>
        </w:rPr>
        <w:t xml:space="preserve"> </w:t>
      </w:r>
      <w:proofErr w:type="spellStart"/>
      <w:r w:rsidR="006314CD" w:rsidRPr="006314CD">
        <w:rPr>
          <w:lang w:val="en-GB"/>
        </w:rPr>
        <w:t>1A</w:t>
      </w:r>
      <w:proofErr w:type="spellEnd"/>
      <w:r w:rsidR="006314CD" w:rsidRPr="006314CD">
        <w:rPr>
          <w:lang w:val="en-GB"/>
        </w:rPr>
        <w:t xml:space="preserve">, </w:t>
      </w:r>
      <w:proofErr w:type="spellStart"/>
      <w:r w:rsidR="006314CD" w:rsidRPr="006314CD">
        <w:rPr>
          <w:lang w:val="en-GB"/>
        </w:rPr>
        <w:t>OIB</w:t>
      </w:r>
      <w:proofErr w:type="spellEnd"/>
      <w:r w:rsidR="006314CD" w:rsidRPr="006314CD">
        <w:rPr>
          <w:lang w:val="en-GB"/>
        </w:rPr>
        <w:t>:</w:t>
      </w:r>
      <w:r w:rsidR="006314CD" w:rsidRPr="006314CD">
        <w:t xml:space="preserve"> </w:t>
      </w:r>
      <w:r w:rsidR="006314CD">
        <w:rPr>
          <w:lang w:val="en-GB"/>
        </w:rPr>
        <w:t>64481671070</w:t>
      </w:r>
      <w:r w:rsidR="006314CD">
        <w:t>,</w:t>
      </w:r>
      <w:r w:rsidR="00032A9B" w:rsidRPr="001A449D">
        <w:t>“</w:t>
      </w:r>
      <w:r w:rsidR="00987E71" w:rsidRPr="001A449D">
        <w:t xml:space="preserve">  </w:t>
      </w:r>
      <w:r w:rsidR="002941F2" w:rsidRPr="001A449D">
        <w:t>treba stajati</w:t>
      </w:r>
      <w:r w:rsidR="00EC560C">
        <w:t xml:space="preserve"> </w:t>
      </w:r>
      <w:r w:rsidR="00032A9B" w:rsidRPr="006314CD">
        <w:rPr>
          <w:b/>
        </w:rPr>
        <w:t>„</w:t>
      </w:r>
      <w:proofErr w:type="spellStart"/>
      <w:r w:rsidR="006314CD" w:rsidRPr="006314CD">
        <w:rPr>
          <w:b/>
          <w:lang w:val="en-GB"/>
        </w:rPr>
        <w:t>TINELUSS</w:t>
      </w:r>
      <w:proofErr w:type="spellEnd"/>
      <w:r w:rsidR="006314CD" w:rsidRPr="006314CD">
        <w:rPr>
          <w:b/>
          <w:lang w:val="en-GB"/>
        </w:rPr>
        <w:t xml:space="preserve"> </w:t>
      </w:r>
      <w:proofErr w:type="spellStart"/>
      <w:r w:rsidR="006314CD" w:rsidRPr="006314CD">
        <w:rPr>
          <w:b/>
          <w:lang w:val="en-GB"/>
        </w:rPr>
        <w:t>TRGOVINA</w:t>
      </w:r>
      <w:proofErr w:type="spellEnd"/>
      <w:r w:rsidR="006314CD" w:rsidRPr="006314CD">
        <w:rPr>
          <w:b/>
          <w:lang w:val="en-GB"/>
        </w:rPr>
        <w:t xml:space="preserve"> </w:t>
      </w:r>
      <w:proofErr w:type="spellStart"/>
      <w:r w:rsidR="006314CD" w:rsidRPr="006314CD">
        <w:rPr>
          <w:b/>
          <w:lang w:val="en-GB"/>
        </w:rPr>
        <w:t>j.d.o.o</w:t>
      </w:r>
      <w:proofErr w:type="spellEnd"/>
      <w:r w:rsidR="006314CD" w:rsidRPr="006314CD">
        <w:rPr>
          <w:b/>
          <w:lang w:val="en-GB"/>
        </w:rPr>
        <w:t xml:space="preserve">. </w:t>
      </w:r>
      <w:proofErr w:type="spellStart"/>
      <w:r w:rsidR="006314CD" w:rsidRPr="006314CD">
        <w:rPr>
          <w:b/>
          <w:lang w:val="en-GB"/>
        </w:rPr>
        <w:t>za</w:t>
      </w:r>
      <w:proofErr w:type="spellEnd"/>
      <w:r w:rsidR="006314CD" w:rsidRPr="006314CD">
        <w:rPr>
          <w:b/>
          <w:lang w:val="en-GB"/>
        </w:rPr>
        <w:t xml:space="preserve"> </w:t>
      </w:r>
      <w:proofErr w:type="spellStart"/>
      <w:r w:rsidR="006314CD" w:rsidRPr="006314CD">
        <w:rPr>
          <w:b/>
          <w:lang w:val="en-GB"/>
        </w:rPr>
        <w:t>usluge</w:t>
      </w:r>
      <w:proofErr w:type="spellEnd"/>
      <w:r w:rsidR="006314CD" w:rsidRPr="006314CD">
        <w:rPr>
          <w:b/>
          <w:lang w:val="en-GB"/>
        </w:rPr>
        <w:t xml:space="preserve">, Zagreb, </w:t>
      </w:r>
      <w:proofErr w:type="spellStart"/>
      <w:r w:rsidR="006314CD" w:rsidRPr="006314CD">
        <w:rPr>
          <w:b/>
          <w:lang w:val="en-GB"/>
        </w:rPr>
        <w:t>Kornatska</w:t>
      </w:r>
      <w:proofErr w:type="spellEnd"/>
      <w:r w:rsidR="006314CD" w:rsidRPr="006314CD">
        <w:rPr>
          <w:b/>
          <w:lang w:val="en-GB"/>
        </w:rPr>
        <w:t xml:space="preserve"> </w:t>
      </w:r>
      <w:proofErr w:type="spellStart"/>
      <w:r w:rsidR="006314CD" w:rsidRPr="006314CD">
        <w:rPr>
          <w:b/>
          <w:lang w:val="en-GB"/>
        </w:rPr>
        <w:t>1A</w:t>
      </w:r>
      <w:proofErr w:type="spellEnd"/>
      <w:r w:rsidR="006314CD" w:rsidRPr="006314CD">
        <w:rPr>
          <w:b/>
          <w:lang w:val="en-GB"/>
        </w:rPr>
        <w:t xml:space="preserve">, </w:t>
      </w:r>
      <w:proofErr w:type="spellStart"/>
      <w:r w:rsidR="006314CD" w:rsidRPr="006314CD">
        <w:rPr>
          <w:b/>
          <w:lang w:val="en-GB"/>
        </w:rPr>
        <w:t>OIB</w:t>
      </w:r>
      <w:proofErr w:type="spellEnd"/>
      <w:r w:rsidR="006314CD" w:rsidRPr="006314CD">
        <w:rPr>
          <w:b/>
          <w:lang w:val="en-GB"/>
        </w:rPr>
        <w:t>:</w:t>
      </w:r>
      <w:r w:rsidR="006314CD" w:rsidRPr="006314CD">
        <w:rPr>
          <w:b/>
        </w:rPr>
        <w:t xml:space="preserve"> </w:t>
      </w:r>
      <w:r w:rsidR="006314CD" w:rsidRPr="006314CD">
        <w:rPr>
          <w:b/>
          <w:lang w:val="en-GB"/>
        </w:rPr>
        <w:t>64481671707</w:t>
      </w:r>
      <w:r w:rsidR="006314CD" w:rsidRPr="006314CD">
        <w:rPr>
          <w:b/>
        </w:rPr>
        <w:t>,</w:t>
      </w:r>
      <w:r w:rsidR="00032A9B" w:rsidRPr="006314CD">
        <w:rPr>
          <w:b/>
        </w:rPr>
        <w:t>“</w:t>
      </w:r>
      <w:r w:rsidR="007F316A" w:rsidRPr="006314CD">
        <w:rPr>
          <w:b/>
        </w:rPr>
        <w:t>.</w:t>
      </w:r>
    </w:p>
    <w:p w:rsidRDefault="00191B1A" w:rsidP="00EA714C" w:rsidR="00191B1A" w:rsidRPr="001A449D">
      <w:pPr>
        <w:jc w:val="both"/>
      </w:pPr>
    </w:p>
    <w:p w:rsidRDefault="004C00E4" w:rsidR="004C00E4">
      <w:pPr>
        <w:jc w:val="center"/>
      </w:pPr>
      <w:r w:rsidRPr="001A449D">
        <w:t>Obrazloženje</w:t>
      </w:r>
    </w:p>
    <w:p w:rsidRDefault="004C00E4" w:rsidR="004C00E4" w:rsidRPr="001A449D">
      <w:pPr>
        <w:rPr>
          <w:b/>
          <w:bCs/>
        </w:rPr>
      </w:pPr>
    </w:p>
    <w:p w:rsidRDefault="004C00E4" w:rsidP="00FC5C81" w:rsidR="00FC5C81" w:rsidRPr="006314CD">
      <w:pPr>
        <w:ind w:firstLine="708"/>
        <w:jc w:val="both"/>
        <w:rPr>
          <w:b/>
        </w:rPr>
      </w:pPr>
      <w:r w:rsidRPr="001A449D">
        <w:t xml:space="preserve">U </w:t>
      </w:r>
      <w:r w:rsidR="008F225E">
        <w:t>presudi</w:t>
      </w:r>
      <w:r w:rsidRPr="001A449D">
        <w:t xml:space="preserve"> ovog suda nastala je pog</w:t>
      </w:r>
      <w:r w:rsidR="00182374" w:rsidRPr="001A449D">
        <w:t>reška u pisanju</w:t>
      </w:r>
      <w:r w:rsidR="00194F08" w:rsidRPr="001A449D">
        <w:t xml:space="preserve">, </w:t>
      </w:r>
      <w:r w:rsidR="00987E71" w:rsidRPr="001A449D">
        <w:t xml:space="preserve">tako da je </w:t>
      </w:r>
      <w:r w:rsidR="00025558" w:rsidRPr="001A449D">
        <w:t xml:space="preserve"> g</w:t>
      </w:r>
      <w:r w:rsidRPr="001A449D">
        <w:t>reš</w:t>
      </w:r>
      <w:r w:rsidR="00F74479">
        <w:t>kom</w:t>
      </w:r>
      <w:r w:rsidR="003109AF" w:rsidRPr="001A449D">
        <w:t xml:space="preserve"> umjesto </w:t>
      </w:r>
      <w:r w:rsidR="00987E71" w:rsidRPr="001A449D">
        <w:t xml:space="preserve"> </w:t>
      </w:r>
      <w:r w:rsidR="00FC5C81" w:rsidRPr="006314CD">
        <w:rPr>
          <w:b/>
        </w:rPr>
        <w:t>„</w:t>
      </w:r>
      <w:proofErr w:type="spellStart"/>
      <w:r w:rsidR="00FC5C81" w:rsidRPr="006314CD">
        <w:rPr>
          <w:b/>
          <w:lang w:val="en-GB"/>
        </w:rPr>
        <w:t>TINELUSS</w:t>
      </w:r>
      <w:proofErr w:type="spellEnd"/>
      <w:r w:rsidR="00FC5C81" w:rsidRPr="006314CD">
        <w:rPr>
          <w:b/>
          <w:lang w:val="en-GB"/>
        </w:rPr>
        <w:t xml:space="preserve"> </w:t>
      </w:r>
      <w:proofErr w:type="spellStart"/>
      <w:r w:rsidR="00FC5C81" w:rsidRPr="006314CD">
        <w:rPr>
          <w:b/>
          <w:lang w:val="en-GB"/>
        </w:rPr>
        <w:t>TRGOVINA</w:t>
      </w:r>
      <w:proofErr w:type="spellEnd"/>
      <w:r w:rsidR="00FC5C81" w:rsidRPr="006314CD">
        <w:rPr>
          <w:b/>
          <w:lang w:val="en-GB"/>
        </w:rPr>
        <w:t xml:space="preserve"> </w:t>
      </w:r>
      <w:proofErr w:type="spellStart"/>
      <w:r w:rsidR="00FC5C81" w:rsidRPr="006314CD">
        <w:rPr>
          <w:b/>
          <w:lang w:val="en-GB"/>
        </w:rPr>
        <w:t>j.d.o.o</w:t>
      </w:r>
      <w:proofErr w:type="spellEnd"/>
      <w:r w:rsidR="00FC5C81" w:rsidRPr="006314CD">
        <w:rPr>
          <w:b/>
          <w:lang w:val="en-GB"/>
        </w:rPr>
        <w:t xml:space="preserve">. </w:t>
      </w:r>
      <w:proofErr w:type="spellStart"/>
      <w:proofErr w:type="gramStart"/>
      <w:r w:rsidR="00FC5C81" w:rsidRPr="006314CD">
        <w:rPr>
          <w:b/>
          <w:lang w:val="en-GB"/>
        </w:rPr>
        <w:t>za</w:t>
      </w:r>
      <w:proofErr w:type="spellEnd"/>
      <w:proofErr w:type="gramEnd"/>
      <w:r w:rsidR="00FC5C81" w:rsidRPr="006314CD">
        <w:rPr>
          <w:b/>
          <w:lang w:val="en-GB"/>
        </w:rPr>
        <w:t xml:space="preserve"> </w:t>
      </w:r>
      <w:proofErr w:type="spellStart"/>
      <w:r w:rsidR="00FC5C81" w:rsidRPr="006314CD">
        <w:rPr>
          <w:b/>
          <w:lang w:val="en-GB"/>
        </w:rPr>
        <w:t>usluge</w:t>
      </w:r>
      <w:proofErr w:type="spellEnd"/>
      <w:r w:rsidR="00FC5C81" w:rsidRPr="006314CD">
        <w:rPr>
          <w:b/>
          <w:lang w:val="en-GB"/>
        </w:rPr>
        <w:t xml:space="preserve">, Zagreb, </w:t>
      </w:r>
      <w:proofErr w:type="spellStart"/>
      <w:r w:rsidR="00FC5C81" w:rsidRPr="006314CD">
        <w:rPr>
          <w:b/>
          <w:lang w:val="en-GB"/>
        </w:rPr>
        <w:t>Kornatska</w:t>
      </w:r>
      <w:proofErr w:type="spellEnd"/>
      <w:r w:rsidR="00FC5C81" w:rsidRPr="006314CD">
        <w:rPr>
          <w:b/>
          <w:lang w:val="en-GB"/>
        </w:rPr>
        <w:t xml:space="preserve"> </w:t>
      </w:r>
      <w:proofErr w:type="spellStart"/>
      <w:r w:rsidR="00FC5C81" w:rsidRPr="006314CD">
        <w:rPr>
          <w:b/>
          <w:lang w:val="en-GB"/>
        </w:rPr>
        <w:t>1A</w:t>
      </w:r>
      <w:proofErr w:type="spellEnd"/>
      <w:r w:rsidR="00FC5C81" w:rsidRPr="006314CD">
        <w:rPr>
          <w:b/>
          <w:lang w:val="en-GB"/>
        </w:rPr>
        <w:t xml:space="preserve">, </w:t>
      </w:r>
      <w:proofErr w:type="spellStart"/>
      <w:r w:rsidR="00FC5C81" w:rsidRPr="006314CD">
        <w:rPr>
          <w:b/>
          <w:lang w:val="en-GB"/>
        </w:rPr>
        <w:t>OIB</w:t>
      </w:r>
      <w:proofErr w:type="spellEnd"/>
      <w:r w:rsidR="00FC5C81" w:rsidRPr="006314CD">
        <w:rPr>
          <w:b/>
          <w:lang w:val="en-GB"/>
        </w:rPr>
        <w:t>:</w:t>
      </w:r>
      <w:r w:rsidR="00FC5C81" w:rsidRPr="006314CD">
        <w:rPr>
          <w:b/>
        </w:rPr>
        <w:t xml:space="preserve"> </w:t>
      </w:r>
      <w:r w:rsidR="00FC5C81" w:rsidRPr="006314CD">
        <w:rPr>
          <w:b/>
          <w:lang w:val="en-GB"/>
        </w:rPr>
        <w:t>64481671707</w:t>
      </w:r>
      <w:r w:rsidR="00FC5C81" w:rsidRPr="006314CD">
        <w:rPr>
          <w:b/>
        </w:rPr>
        <w:t>,“.</w:t>
      </w:r>
    </w:p>
    <w:p w:rsidRDefault="00025558" w:rsidP="00FC5C81" w:rsidR="004C00E4" w:rsidRPr="001A449D">
      <w:pPr>
        <w:jc w:val="both"/>
      </w:pPr>
      <w:r w:rsidRPr="001A449D">
        <w:t>napisan</w:t>
      </w:r>
      <w:r w:rsidR="00194F08" w:rsidRPr="001A449D">
        <w:t>o</w:t>
      </w:r>
      <w:r w:rsidRPr="001A449D">
        <w:t xml:space="preserve"> </w:t>
      </w:r>
      <w:r w:rsidR="00987E71" w:rsidRPr="001A449D">
        <w:t xml:space="preserve"> </w:t>
      </w:r>
      <w:r w:rsidR="00FC5C81">
        <w:t>„</w:t>
      </w:r>
      <w:proofErr w:type="spellStart"/>
      <w:r w:rsidR="00FC5C81" w:rsidRPr="006314CD">
        <w:rPr>
          <w:lang w:val="en-GB"/>
        </w:rPr>
        <w:t>TINELUSS</w:t>
      </w:r>
      <w:proofErr w:type="spellEnd"/>
      <w:r w:rsidR="00FC5C81" w:rsidRPr="006314CD">
        <w:rPr>
          <w:lang w:val="en-GB"/>
        </w:rPr>
        <w:t xml:space="preserve"> </w:t>
      </w:r>
      <w:proofErr w:type="spellStart"/>
      <w:r w:rsidR="00FC5C81" w:rsidRPr="006314CD">
        <w:rPr>
          <w:lang w:val="en-GB"/>
        </w:rPr>
        <w:t>TRGOVINA</w:t>
      </w:r>
      <w:proofErr w:type="spellEnd"/>
      <w:r w:rsidR="00FC5C81" w:rsidRPr="006314CD">
        <w:rPr>
          <w:lang w:val="en-GB"/>
        </w:rPr>
        <w:t xml:space="preserve"> </w:t>
      </w:r>
      <w:proofErr w:type="spellStart"/>
      <w:r w:rsidR="00FC5C81" w:rsidRPr="006314CD">
        <w:rPr>
          <w:lang w:val="en-GB"/>
        </w:rPr>
        <w:t>j.d.o.o</w:t>
      </w:r>
      <w:proofErr w:type="spellEnd"/>
      <w:r w:rsidR="00FC5C81" w:rsidRPr="006314CD">
        <w:rPr>
          <w:lang w:val="en-GB"/>
        </w:rPr>
        <w:t xml:space="preserve">. </w:t>
      </w:r>
      <w:proofErr w:type="spellStart"/>
      <w:proofErr w:type="gramStart"/>
      <w:r w:rsidR="00FC5C81" w:rsidRPr="006314CD">
        <w:rPr>
          <w:lang w:val="en-GB"/>
        </w:rPr>
        <w:t>za</w:t>
      </w:r>
      <w:proofErr w:type="spellEnd"/>
      <w:proofErr w:type="gramEnd"/>
      <w:r w:rsidR="00FC5C81" w:rsidRPr="006314CD">
        <w:rPr>
          <w:lang w:val="en-GB"/>
        </w:rPr>
        <w:t xml:space="preserve"> </w:t>
      </w:r>
      <w:proofErr w:type="spellStart"/>
      <w:r w:rsidR="00FC5C81" w:rsidRPr="006314CD">
        <w:rPr>
          <w:lang w:val="en-GB"/>
        </w:rPr>
        <w:t>usluge</w:t>
      </w:r>
      <w:proofErr w:type="spellEnd"/>
      <w:r w:rsidR="00FC5C81" w:rsidRPr="006314CD">
        <w:rPr>
          <w:lang w:val="en-GB"/>
        </w:rPr>
        <w:t xml:space="preserve">, Zagreb, </w:t>
      </w:r>
      <w:proofErr w:type="spellStart"/>
      <w:r w:rsidR="00FC5C81" w:rsidRPr="006314CD">
        <w:rPr>
          <w:lang w:val="en-GB"/>
        </w:rPr>
        <w:t>Kornatska</w:t>
      </w:r>
      <w:proofErr w:type="spellEnd"/>
      <w:r w:rsidR="00FC5C81" w:rsidRPr="006314CD">
        <w:rPr>
          <w:lang w:val="en-GB"/>
        </w:rPr>
        <w:t xml:space="preserve"> </w:t>
      </w:r>
      <w:proofErr w:type="spellStart"/>
      <w:r w:rsidR="00FC5C81" w:rsidRPr="006314CD">
        <w:rPr>
          <w:lang w:val="en-GB"/>
        </w:rPr>
        <w:t>1A</w:t>
      </w:r>
      <w:proofErr w:type="spellEnd"/>
      <w:r w:rsidR="00FC5C81" w:rsidRPr="006314CD">
        <w:rPr>
          <w:lang w:val="en-GB"/>
        </w:rPr>
        <w:t xml:space="preserve">, </w:t>
      </w:r>
      <w:proofErr w:type="spellStart"/>
      <w:r w:rsidR="00FC5C81" w:rsidRPr="006314CD">
        <w:rPr>
          <w:lang w:val="en-GB"/>
        </w:rPr>
        <w:t>OIB</w:t>
      </w:r>
      <w:proofErr w:type="spellEnd"/>
      <w:r w:rsidR="00FC5C81" w:rsidRPr="006314CD">
        <w:rPr>
          <w:lang w:val="en-GB"/>
        </w:rPr>
        <w:t>:</w:t>
      </w:r>
      <w:r w:rsidR="00FC5C81" w:rsidRPr="006314CD">
        <w:t xml:space="preserve"> </w:t>
      </w:r>
      <w:r w:rsidR="00FC5C81">
        <w:rPr>
          <w:lang w:val="en-GB"/>
        </w:rPr>
        <w:t>64481671070</w:t>
      </w:r>
      <w:r w:rsidR="00FC5C81">
        <w:t>,</w:t>
      </w:r>
      <w:r w:rsidR="00FC5C81" w:rsidRPr="001A449D">
        <w:t>“</w:t>
      </w:r>
      <w:r w:rsidR="00194F08" w:rsidRPr="001A449D">
        <w:t>,</w:t>
      </w:r>
      <w:r w:rsidR="00966BD9" w:rsidRPr="001A449D">
        <w:t xml:space="preserve"> pa je</w:t>
      </w:r>
      <w:r w:rsidRPr="001A449D">
        <w:t xml:space="preserve"> po </w:t>
      </w:r>
      <w:r w:rsidR="002A498B">
        <w:t xml:space="preserve">prijedlogu </w:t>
      </w:r>
      <w:r w:rsidR="00FC5C81">
        <w:t>FINE</w:t>
      </w:r>
      <w:r w:rsidRPr="001A449D">
        <w:t xml:space="preserve"> valjalo </w:t>
      </w:r>
      <w:r w:rsidR="004C00E4" w:rsidRPr="001A449D">
        <w:t>donijeti ovo rješenje.</w:t>
      </w:r>
    </w:p>
    <w:p w:rsidRDefault="004C00E4" w:rsidR="004C00E4" w:rsidRPr="001A449D">
      <w:pPr>
        <w:ind w:firstLine="708"/>
        <w:jc w:val="both"/>
      </w:pPr>
      <w:r w:rsidRPr="001A449D">
        <w:t xml:space="preserve">Slijedom navedenog, temeljem čl. 342. ZPP-a riješeno je kao u izreci. </w:t>
      </w:r>
    </w:p>
    <w:p w:rsidRDefault="004C00E4" w:rsidP="00F51EEF" w:rsidR="00194F08" w:rsidRPr="001A449D">
      <w:pPr>
        <w:ind w:firstLine="708"/>
        <w:jc w:val="both"/>
      </w:pPr>
      <w:r w:rsidRPr="001A449D">
        <w:t xml:space="preserve"> </w:t>
      </w:r>
    </w:p>
    <w:p w:rsidRDefault="004C00E4" w:rsidP="00194F08" w:rsidR="009C733B" w:rsidRPr="001A449D">
      <w:pPr>
        <w:jc w:val="center"/>
      </w:pPr>
      <w:r w:rsidRPr="001A449D">
        <w:t>TRGOVAČKI SUD U ZAGREBU</w:t>
      </w:r>
    </w:p>
    <w:p w:rsidRDefault="00E13FA6" w:rsidP="00F51EEF" w:rsidR="004C00E4">
      <w:pPr>
        <w:jc w:val="center"/>
      </w:pPr>
      <w:r>
        <w:t>Zagr</w:t>
      </w:r>
      <w:r w:rsidR="00EC560C">
        <w:t xml:space="preserve">eb, </w:t>
      </w:r>
      <w:proofErr w:type="spellStart"/>
      <w:r w:rsidR="00FC5C81">
        <w:t>25</w:t>
      </w:r>
      <w:proofErr w:type="spellEnd"/>
      <w:r w:rsidR="00FC5C81">
        <w:t>. rujna</w:t>
      </w:r>
      <w:r w:rsidR="00987E71" w:rsidRPr="001A449D">
        <w:t xml:space="preserve"> </w:t>
      </w:r>
      <w:proofErr w:type="spellStart"/>
      <w:r w:rsidR="00987E71" w:rsidRPr="001A449D">
        <w:t>201</w:t>
      </w:r>
      <w:r w:rsidR="00FD5056">
        <w:t>8</w:t>
      </w:r>
      <w:proofErr w:type="spellEnd"/>
      <w:r w:rsidR="00987E71" w:rsidRPr="001A449D">
        <w:t>.</w:t>
      </w:r>
      <w:r w:rsidR="004C00E4" w:rsidRPr="001A449D">
        <w:t xml:space="preserve"> </w:t>
      </w:r>
      <w:r w:rsidR="00FC5C81">
        <w:t>g</w:t>
      </w:r>
      <w:r w:rsidR="004C00E4" w:rsidRPr="001A449D">
        <w:t>odine</w:t>
      </w:r>
    </w:p>
    <w:p w:rsidRDefault="00FD5056" w:rsidP="00F51EEF" w:rsidR="00FD5056" w:rsidRPr="001A449D">
      <w:pPr>
        <w:jc w:val="center"/>
      </w:pPr>
    </w:p>
    <w:p w:rsidRDefault="004C00E4" w:rsidP="00061B84" w:rsidR="00061B84">
      <w:r w:rsidRPr="001A449D">
        <w:t xml:space="preserve">                 </w:t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="00061B84">
        <w:t>S u d a c</w:t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</w:r>
      <w:r w:rsidR="00061B84">
        <w:tab/>
        <w:t>Romina Markovinović</w:t>
      </w:r>
      <w:r w:rsidR="00D62C36">
        <w:t>, v.r.</w:t>
      </w:r>
    </w:p>
    <w:p w:rsidRDefault="00D62C36" w:rsidP="00061B84" w:rsidR="00D62C36"/>
    <w:p w:rsidRDefault="00D62C36" w:rsidP="008C5BAA" w:rsidR="00D62C3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62C36" w:rsidP="008C5BAA" w:rsidR="00D62C36">
      <w:pPr>
        <w:jc w:val="right"/>
      </w:pPr>
      <w:r>
        <w:t>Gordana Cvitković</w:t>
      </w:r>
    </w:p>
    <w:p w:rsidRDefault="00D62C36" w:rsidP="00061B84" w:rsidR="00D62C36"/>
    <w:p w:rsidRDefault="00061B84" w:rsidP="00FC5C81" w:rsidR="004607EB" w:rsidRPr="00FC5C8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C00E4" w:rsidR="004C00E4" w:rsidRPr="001A449D">
      <w:pPr>
        <w:jc w:val="both"/>
        <w:rPr>
          <w:bCs/>
        </w:rPr>
      </w:pPr>
      <w:r w:rsidRPr="001A449D">
        <w:rPr>
          <w:bCs/>
        </w:rPr>
        <w:t xml:space="preserve">UPUTA O PRAVNOM LIJEKU: </w:t>
      </w:r>
    </w:p>
    <w:p w:rsidRDefault="004C00E4" w:rsidR="004C00E4">
      <w:pPr>
        <w:jc w:val="both"/>
      </w:pPr>
      <w:r w:rsidRPr="001A449D">
        <w:t xml:space="preserve">Protiv ovog </w:t>
      </w:r>
      <w:r w:rsidR="006C0F5A" w:rsidRPr="001A449D">
        <w:t>rješenja može se podnijeti žalba</w:t>
      </w:r>
      <w:r w:rsidRPr="001A449D">
        <w:t xml:space="preserve"> Visokom trgovačkom sudu RH, </w:t>
      </w:r>
      <w:r w:rsidR="00FC5C81">
        <w:t>a koja se podnosi u roku od 8 dana ovome sudu u 3 primjerka.</w:t>
      </w:r>
    </w:p>
    <w:p w:rsidRDefault="00FC5C81" w:rsidR="00FC5C81">
      <w:pPr>
        <w:jc w:val="both"/>
      </w:pPr>
    </w:p>
    <w:p w:rsidRDefault="004C00E4" w:rsidP="00D62C36" w:rsidR="004C00E4" w:rsidRPr="001A449D">
      <w:pPr>
        <w:jc w:val="both"/>
      </w:pPr>
    </w:p>
    <w:sectPr w:rsidSect="00EA714C" w:rsidR="004C00E4" w:rsidRPr="001A449D">
      <w:pgSz w:h="16838" w:w="11906"/>
      <w:pgMar w:gutter="0" w:footer="709" w:header="709" w:left="1134" w:bottom="709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08" w:rsidR="00F70308">
      <w:r>
        <w:separator/>
      </w:r>
    </w:p>
  </w:endnote>
  <w:endnote w:id="0" w:type="continuationSeparator">
    <w:p w:rsidRDefault="00F70308" w:rsidR="00F7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08" w:rsidR="00F70308">
      <w:r>
        <w:separator/>
      </w:r>
    </w:p>
  </w:footnote>
  <w:footnote w:id="0" w:type="continuationSeparator">
    <w:p w:rsidRDefault="00F70308" w:rsidR="00F703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D2E74"/>
    <w:multiLevelType w:val="hybridMultilevel"/>
    <w:tmpl w:val="B7C44C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01B"/>
    <w:rsid w:val="00001700"/>
    <w:rsid w:val="00016E98"/>
    <w:rsid w:val="00024544"/>
    <w:rsid w:val="00025558"/>
    <w:rsid w:val="00032A9B"/>
    <w:rsid w:val="00061B84"/>
    <w:rsid w:val="000B44B8"/>
    <w:rsid w:val="000E093E"/>
    <w:rsid w:val="001275C6"/>
    <w:rsid w:val="00182374"/>
    <w:rsid w:val="00186AC1"/>
    <w:rsid w:val="00191B1A"/>
    <w:rsid w:val="00194F08"/>
    <w:rsid w:val="001A32DB"/>
    <w:rsid w:val="001A449D"/>
    <w:rsid w:val="001B74F9"/>
    <w:rsid w:val="001E153E"/>
    <w:rsid w:val="00236023"/>
    <w:rsid w:val="002941F2"/>
    <w:rsid w:val="002A498B"/>
    <w:rsid w:val="00307759"/>
    <w:rsid w:val="0031057E"/>
    <w:rsid w:val="003109AF"/>
    <w:rsid w:val="00325E46"/>
    <w:rsid w:val="004607EB"/>
    <w:rsid w:val="004C00E4"/>
    <w:rsid w:val="005312C3"/>
    <w:rsid w:val="0053718D"/>
    <w:rsid w:val="00575900"/>
    <w:rsid w:val="00596C72"/>
    <w:rsid w:val="005B587B"/>
    <w:rsid w:val="005E0872"/>
    <w:rsid w:val="006314CD"/>
    <w:rsid w:val="006575EC"/>
    <w:rsid w:val="00661363"/>
    <w:rsid w:val="00663045"/>
    <w:rsid w:val="006C0F5A"/>
    <w:rsid w:val="006D0859"/>
    <w:rsid w:val="00730164"/>
    <w:rsid w:val="007D3BE1"/>
    <w:rsid w:val="007F316A"/>
    <w:rsid w:val="00840480"/>
    <w:rsid w:val="008B227F"/>
    <w:rsid w:val="008C4281"/>
    <w:rsid w:val="008F225E"/>
    <w:rsid w:val="00966BD9"/>
    <w:rsid w:val="00987E71"/>
    <w:rsid w:val="009C733B"/>
    <w:rsid w:val="009D47E9"/>
    <w:rsid w:val="00A36936"/>
    <w:rsid w:val="00A47FE6"/>
    <w:rsid w:val="00A51D10"/>
    <w:rsid w:val="00A56B53"/>
    <w:rsid w:val="00AB09A3"/>
    <w:rsid w:val="00AC5E9C"/>
    <w:rsid w:val="00B1401B"/>
    <w:rsid w:val="00B24118"/>
    <w:rsid w:val="00CE6637"/>
    <w:rsid w:val="00D11D96"/>
    <w:rsid w:val="00D1414B"/>
    <w:rsid w:val="00D32BA7"/>
    <w:rsid w:val="00D50191"/>
    <w:rsid w:val="00D62C36"/>
    <w:rsid w:val="00E13FA6"/>
    <w:rsid w:val="00E56E2F"/>
    <w:rsid w:val="00EA714C"/>
    <w:rsid w:val="00EC0998"/>
    <w:rsid w:val="00EC560C"/>
    <w:rsid w:val="00F51EEF"/>
    <w:rsid w:val="00F63A63"/>
    <w:rsid w:val="00F70308"/>
    <w:rsid w:val="00F74479"/>
    <w:rsid w:val="00F76A49"/>
    <w:rsid w:val="00F82B08"/>
    <w:rsid w:val="00FC5C81"/>
    <w:rsid w:val="00FC6638"/>
    <w:rsid w:val="00FD5056"/>
    <w:rsid w:val="00FD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8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A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A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A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A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C5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8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A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A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A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A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C5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55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5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9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419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2018.</izvorni_sadrzaj>
    <derivirana_varijabla naziv="DomainObject.Predmet.DatumRjesavanja_1">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TINELUSS TRGOVINA j.d.o.o. za usluge</izvorni_sadrzaj>
    <derivirana_varijabla naziv="DomainObject.Predmet.ProtustrankaFormated_1">  TINELUSS TRGOVINA j.d.o.o. za usluge</derivirana_varijabla>
  </DomainObject.Predmet.ProtustrankaFormated>
  <DomainObject.Predmet.ProtustrankaFormatedOIB>
    <izvorni_sadrzaj>  TINELUSS TRGOVINA j.d.o.o. za usluge, OIB 64481671707</izvorni_sadrzaj>
    <derivirana_varijabla naziv="DomainObject.Predmet.ProtustrankaFormatedOIB_1">  TINELUSS TRGOVINA j.d.o.o. za usluge, OIB 64481671707</derivirana_varijabla>
  </DomainObject.Predmet.ProtustrankaFormatedOIB>
  <DomainObject.Predmet.ProtustrankaFormatedWithAdress>
    <izvorni_sadrzaj> TINELUSS TRGOVINA j.d.o.o. za usluge, Kornatska/1 A, 10000 Zagreb</izvorni_sadrzaj>
    <derivirana_varijabla naziv="DomainObject.Predmet.ProtustrankaFormatedWithAdress_1"> TINELUSS TRGOVINA j.d.o.o. za usluge, Kornatska/1 A, 10000 Zagreb</derivirana_varijabla>
  </DomainObject.Predmet.ProtustrankaFormatedWithAdress>
  <DomainObject.Predmet.ProtustrankaFormatedWithAdressOIB>
    <izvorni_sadrzaj> TINELUSS TRGOVINA j.d.o.o. za usluge, OIB 64481671707, Kornatska/1 A, 10000 Zagreb</izvorni_sadrzaj>
    <derivirana_varijabla naziv="DomainObject.Predmet.ProtustrankaFormatedWithAdressOIB_1"> TINELUSS TRGOVINA j.d.o.o. za usluge, OIB 64481671707, Kornatska/1 A, 10000 Zagreb</derivirana_varijabla>
  </DomainObject.Predmet.ProtustrankaFormatedWithAdressOIB>
  <DomainObject.Predmet.ProtustrankaWithAdress>
    <izvorni_sadrzaj>TINELUSS TRGOVINA j.d.o.o. za usluge Kornatska/1 A, 10000 Zagreb</izvorni_sadrzaj>
    <derivirana_varijabla naziv="DomainObject.Predmet.ProtustrankaWithAdress_1">TINELUSS TRGOVINA j.d.o.o. za usluge Kornatska/1 A, 10000 Zagreb</derivirana_varijabla>
  </DomainObject.Predmet.ProtustrankaWithAdress>
  <DomainObject.Predmet.ProtustrankaWithAdressOIB>
    <izvorni_sadrzaj>TINELUSS TRGOVINA j.d.o.o. za usluge, OIB 64481671707, Kornatska/1 A, 10000 Zagreb</izvorni_sadrzaj>
    <derivirana_varijabla naziv="DomainObject.Predmet.ProtustrankaWithAdressOIB_1">TINELUSS TRGOVINA j.d.o.o. za usluge, OIB 64481671707, Kornatska/1 A, 10000 Zagreb</derivirana_varijabla>
  </DomainObject.Predmet.ProtustrankaWithAdressOIB>
  <DomainObject.Predmet.ProtustrankaNazivFormated>
    <izvorni_sadrzaj>TINELUSS TRGOVINA j.d.o.o. za usluge</izvorni_sadrzaj>
    <derivirana_varijabla naziv="DomainObject.Predmet.ProtustrankaNazivFormated_1">TINELUSS TRGOVINA j.d.o.o. za usluge</derivirana_varijabla>
  </DomainObject.Predmet.ProtustrankaNazivFormated>
  <DomainObject.Predmet.ProtustrankaNazivFormatedOIB>
    <izvorni_sadrzaj>TINELUSS TRGOVINA j.d.o.o. za usluge, OIB 64481671707</izvorni_sadrzaj>
    <derivirana_varijabla naziv="DomainObject.Predmet.ProtustrankaNazivFormatedOIB_1">TINELUSS TRGOVINA j.d.o.o. za usluge, OIB 64481671707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TINELUSS TRGOVINA j.d.o.o. za usluge</item>
    </izvorni_sadrzaj>
    <derivirana_varijabla naziv="DomainObject.Predmet.ProtuStrankaListFormated_1">
      <item>TINELUSS TRGOVINA j.d.o.o. za usluge</item>
    </derivirana_varijabla>
  </DomainObject.Predmet.ProtuStrankaListFormated>
  <DomainObject.Predmet.ProtuStrankaListFormatedOIB>
    <izvorni_sadrzaj>
      <item>TINELUSS TRGOVINA j.d.o.o. za usluge, OIB 64481671707</item>
    </izvorni_sadrzaj>
    <derivirana_varijabla naziv="DomainObject.Predmet.ProtuStrankaListFormatedOIB_1">
      <item>TINELUSS TRGOVINA j.d.o.o. za usluge, OIB 64481671707</item>
    </derivirana_varijabla>
  </DomainObject.Predmet.ProtuStrankaListFormatedOIB>
  <DomainObject.Predmet.ProtuStrankaListFormatedWithAdress>
    <izvorni_sadrzaj>
      <item>TINELUSS TRGOVINA j.d.o.o. za usluge, Kornatska/1 A, 10000 Zagreb</item>
    </izvorni_sadrzaj>
    <derivirana_varijabla naziv="DomainObject.Predmet.ProtuStrankaListFormatedWithAdress_1">
      <item>TINELUSS TRGOVINA j.d.o.o. za usluge, Kornatska/1 A, 10000 Zagreb</item>
    </derivirana_varijabla>
  </DomainObject.Predmet.ProtuStrankaListFormatedWithAdress>
  <DomainObject.Predmet.ProtuStrankaListFormatedWithAdressOIB>
    <izvorni_sadrzaj>
      <item>TINELUSS TRGOVINA j.d.o.o. za usluge, OIB 64481671707, Kornatska/1 A, 10000 Zagreb</item>
    </izvorni_sadrzaj>
    <derivirana_varijabla naziv="DomainObject.Predmet.ProtuStrankaListFormatedWithAdressOIB_1">
      <item>TINELUSS TRGOVINA j.d.o.o. za usluge, OIB 64481671707, Kornatska/1 A, 10000 Zagreb</item>
    </derivirana_varijabla>
  </DomainObject.Predmet.ProtuStrankaListFormatedWithAdressOIB>
  <DomainObject.Predmet.ProtuStrankaListNazivFormated>
    <izvorni_sadrzaj>
      <item>TINELUSS TRGOVINA j.d.o.o. za usluge</item>
    </izvorni_sadrzaj>
    <derivirana_varijabla naziv="DomainObject.Predmet.ProtuStrankaListNazivFormated_1">
      <item>TINELUSS TRGOVINA j.d.o.o. za usluge</item>
    </derivirana_varijabla>
  </DomainObject.Predmet.ProtuStrankaListNazivFormated>
  <DomainObject.Predmet.ProtuStrankaListNazivFormatedOIB>
    <izvorni_sadrzaj>
      <item>TINELUSS TRGOVINA j.d.o.o. za usluge, OIB 64481671707</item>
    </izvorni_sadrzaj>
    <derivirana_varijabla naziv="DomainObject.Predmet.ProtuStrankaListNazivFormatedOIB_1">
      <item>TINELUSS TRGOVINA j.d.o.o. za usluge, OIB 64481671707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TINELUSS TRGOVINA j.d.o.o. za usluge</izvorni_sadrzaj>
    <derivirana_varijabla naziv="DomainObject.Predmet.ProtustrankaIDrugi_1">TINELUSS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TINELUSS TRGOVINA j.d.o.o. za usluge, OIB 64481671707, Kornatska/1 A, 10000 Zagreb</izvorni_sadrzaj>
    <derivirana_varijabla naziv="DomainObject.Predmet.ProtustrankaIDrugiAdressOIB_1">TINELUSS TRGOVINA j.d.o.o. za usluge, OIB 64481671707, Kornatska/1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St-774/2018-9</izvorni_sadrzaj>
    <derivirana_varijabla naziv="DomainObject.Predmet.OdlukaRjesenje.Oznaka_1">St-774/2018-9</derivirana_varijabla>
  </DomainObject.Predmet.OdlukaRjesenje.Oznaka>
  <DomainObject.Predmet.SudioniciListNaziv>
    <izvorni_sadrzaj>
      <item>FINA Regionalni centar Zagreb</item>
      <item>TINELUSS TRGOVINA j.d.o.o. za usluge</item>
    </izvorni_sadrzaj>
    <derivirana_varijabla naziv="DomainObject.Predmet.SudioniciListNaziv_1">
      <item>FINA Regionalni centar Zagreb</item>
      <item>TINELUSS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TINELUSS TRGOVINA j.d.o.o. za usluge, OIB 64481671707, Kornatska/1 A,10000 Zagreb</item>
    </izvorni_sadrzaj>
    <derivirana_varijabla naziv="DomainObject.Predmet.SudioniciListAdressOIB_1">
      <item>FINA Regionalni centar Zagreb, OIB 85821130368, Trg svibanjskih žrtava 1995. 1,10000 Zagreb</item>
      <item>TINELUSS TRGOVINA j.d.o.o. za usluge, OIB 64481671707, Kornatska/1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64481671707</item>
    </izvorni_sadrzaj>
    <derivirana_varijabla naziv="DomainObject.Predmet.SudioniciListNazivOIB_1">
      <item>, OIB 85821130368</item>
      <item>, OIB 64481671707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8034F-D0BC-4D16-AA23-62E4A3DD0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1162</properties:Characters>
  <properties:Lines>43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2018-09-25T08:53:00Z</dcterms:created>
  <dc:creator>vidrai</dc:creator>
  <cp:lastModifiedBy>Gordana Cvitković</cp:lastModifiedBy>
  <cp:lastPrinted>2018-09-25T09:09:00Z</cp:lastPrinted>
  <dcterms:modified xmlns:xsi="http://www.w3.org/2001/XMLSchema-instance" xsi:type="dcterms:W3CDTF">2018-09-25T09:10:00Z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(St-774-2018-ispravak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