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aef2" w14:paraId="f27aef2" w:rsidRDefault="00A32866" w:rsidP="00A32866" w:rsidR="00A3286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866" w:rsidP="00A32866" w:rsidR="00A3286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32866" w:rsidP="00A32866" w:rsidR="00A328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32866" w:rsidP="00A32866" w:rsidR="00A328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32866" w:rsidP="00A32866" w:rsidR="00A3286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32866" w:rsidP="00A32866" w:rsidR="00A32866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A32866" w:rsidP="00A32866" w:rsidR="00A32866" w:rsidRPr="005D578C">
      <w:pPr>
        <w:jc w:val="center"/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A32866" w:rsidP="00A32866" w:rsidR="00A32866" w:rsidRPr="005D578C">
      <w:pPr>
        <w:rPr>
          <w:rFonts w:cs="Times New Roman" w:eastAsia="Times New Roman"/>
          <w:szCs w:val="24"/>
        </w:rPr>
      </w:pPr>
    </w:p>
    <w:p w:rsidRDefault="00A32866" w:rsidP="00A32866" w:rsidR="00A3286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RUMAC </w:t>
      </w:r>
      <w:r w:rsidRPr="00F10AAD">
        <w:rPr>
          <w:rFonts w:cs="Times New Roman" w:eastAsia="Times New Roman"/>
          <w:szCs w:val="24"/>
        </w:rPr>
        <w:t xml:space="preserve">d. o. o.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Kavran 76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95598103189, MBS 040222911, 25. travnja 2016.</w:t>
      </w:r>
    </w:p>
    <w:p w:rsidRDefault="00A32866" w:rsidP="00A32866" w:rsidR="00A32866" w:rsidRPr="005D578C">
      <w:pPr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A32866" w:rsidP="00A32866" w:rsidR="00A32866">
      <w:pPr>
        <w:rPr>
          <w:rFonts w:eastAsia="Times New Roman"/>
          <w:szCs w:val="24"/>
        </w:rPr>
      </w:pPr>
    </w:p>
    <w:p w:rsidRDefault="00A32866" w:rsidP="00A32866" w:rsidR="00A328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sukladno navodima iznijetim u zahtjevu od 22. travnja 2016., u spis dostavi potvrdu Financijske agencije o danima neprekidne blokade i nepodmirenim obvezama dužnika na dan izdavanja potvrde iz koje će proizlaziti da dužnik više nema evidentiranih osnova za plaćanje u neprekinutom razdoblju od 120 dana, ispis podataka iz Očevidnika redoslijeda osnova za plaćanje (podaci o redoslijedu primitaka osnova za plaćanje i stanju njihove izvršenosti po dužniku i dr.), te drugu javnu ili javno ovjerovljenu ispravu o namirenju dužnih tražbina.</w:t>
      </w:r>
    </w:p>
    <w:p w:rsidRDefault="00A32866" w:rsidP="00A32866" w:rsidR="00A32866">
      <w:pPr>
        <w:rPr>
          <w:rFonts w:cs="Times New Roman" w:eastAsia="Times New Roman"/>
          <w:szCs w:val="24"/>
        </w:rPr>
      </w:pPr>
    </w:p>
    <w:p w:rsidRDefault="00A32866" w:rsidP="00A32866" w:rsidR="00A328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Ako dužnik ne postupi po t. I. zaključka, sud će sukladno odredbi čl. 431. Stečajnog zakona donijeti rješenje o otvaranju i zaključenju skraćenog stečajnog postupka nad dužnikom.</w:t>
      </w:r>
    </w:p>
    <w:p w:rsidRDefault="00A32866" w:rsidP="00A32866" w:rsidR="00A32866">
      <w:pPr>
        <w:ind w:firstLine="708"/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32866" w:rsidP="00A32866" w:rsidR="00A32866">
      <w:pPr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32866" w:rsidP="00A32866" w:rsidR="00A328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A32866" w:rsidP="00A32866" w:rsidR="00A32866">
      <w:pPr>
        <w:jc w:val="left"/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jc w:val="left"/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32866" w:rsidP="00A32866" w:rsidR="00A32866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A32866" w:rsidP="00A32866" w:rsidR="00A32866">
      <w:pPr>
        <w:rPr>
          <w:rFonts w:cs="Times New Roman" w:eastAsia="Times New Roman"/>
          <w:szCs w:val="24"/>
        </w:rPr>
      </w:pPr>
    </w:p>
    <w:p w:rsidRDefault="00A32866" w:rsidP="00A32866" w:rsidR="00A32866" w:rsidRPr="005D578C">
      <w:pPr>
        <w:rPr>
          <w:rFonts w:cs="Times New Roman" w:eastAsia="Times New Roman"/>
          <w:szCs w:val="24"/>
        </w:rPr>
      </w:pPr>
    </w:p>
    <w:p w:rsidRDefault="00A32866" w:rsidP="00A32866" w:rsidR="00A328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32866" w:rsidP="00A32866" w:rsidR="00A328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dužnik, </w:t>
      </w:r>
    </w:p>
    <w:p w:rsidRDefault="00A32866" w:rsidP="00A32866" w:rsidR="00A32866" w:rsidRPr="004A4C7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mrežna stranica e-Oglasna ploča sudova – </w:t>
      </w:r>
      <w:r>
        <w:rPr>
          <w:rFonts w:eastAsiaTheme="minorHAnsi"/>
          <w:lang w:eastAsia="en-US"/>
        </w:rPr>
        <w:t>8 dana (dostava se smatra obavljenom istekom osmog dana od dana objave zaključka na mrežnoj stranici).</w:t>
      </w:r>
    </w:p>
    <w:p w:rsidRDefault="00A32866" w:rsidP="00A32866" w:rsidR="00A32866" w:rsidRPr="00737115">
      <w:pPr>
        <w:jc w:val="left"/>
        <w:rPr>
          <w:rFonts w:cs="Times New Roman" w:eastAsia="Times New Roman"/>
          <w:szCs w:val="24"/>
        </w:rPr>
      </w:pPr>
    </w:p>
    <w:p w:rsidRDefault="00A32866" w:rsidP="00A32866" w:rsidR="00A32866"/>
    <w:p w:rsidRDefault="00A32866" w:rsidP="00A32866" w:rsidR="00A32866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866" w:rsidP="00A32866" w:rsidR="00A32866">
      <w:r>
        <w:separator/>
      </w:r>
    </w:p>
  </w:endnote>
  <w:endnote w:id="0" w:type="continuationSeparator">
    <w:p w:rsidRDefault="00A32866" w:rsidP="00A32866" w:rsidR="00A32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866" w:rsidP="00A32866" w:rsidR="00A32866">
      <w:r>
        <w:separator/>
      </w:r>
    </w:p>
  </w:footnote>
  <w:footnote w:id="0" w:type="continuationSeparator">
    <w:p w:rsidRDefault="00A32866" w:rsidP="00A32866" w:rsidR="00A32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866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866" w:rsidP="00DF0858" w:rsidR="00DF0858" w:rsidRPr="00A074C3">
    <w:pPr>
      <w:pStyle w:val="Zaglavlje"/>
      <w:jc w:val="right"/>
      <w:rPr>
        <w:szCs w:val="24"/>
      </w:rPr>
    </w:pPr>
    <w:r>
      <w:rPr>
        <w:szCs w:val="24"/>
      </w:rPr>
      <w:t>7 St-735/2015-6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F9D"/>
    <w:rsid w:val="002B3F9D"/>
    <w:rsid w:val="004F5027"/>
    <w:rsid w:val="008E7F6E"/>
    <w:rsid w:val="00A3286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8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28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3286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28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28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28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286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F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7F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7F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7F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8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28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3286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28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28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28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286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F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7F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7F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7F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RUMAC d.o.o. MARČANA</izvorni_sadrzaj>
    <derivirana_varijabla naziv="DomainObject.Predmet.ProtustrankaFormated_1">  RUMAC d.o.o. MARČANA</derivirana_varijabla>
  </DomainObject.Predmet.ProtustrankaFormated>
  <DomainObject.Predmet.ProtustrankaFormatedOIB>
    <izvorni_sadrzaj>  RUMAC d.o.o. MARČANA, OIB 95598103189</izvorni_sadrzaj>
    <derivirana_varijabla naziv="DomainObject.Predmet.ProtustrankaFormatedOIB_1">  RUMAC d.o.o. MARČANA, OIB 95598103189</derivirana_varijabla>
  </DomainObject.Predmet.ProtustrankaFormatedOIB>
  <DomainObject.Predmet.ProtustrankaFormatedWithAdress>
    <izvorni_sadrzaj> RUMAC d.o.o. MARČANA, Kavran 76, 52207 Marčana</izvorni_sadrzaj>
    <derivirana_varijabla naziv="DomainObject.Predmet.ProtustrankaFormatedWithAdress_1"> RUMAC d.o.o. MARČANA, Kavran 76, 52207 Marčana</derivirana_varijabla>
  </DomainObject.Predmet.ProtustrankaFormatedWithAdress>
  <DomainObject.Predmet.ProtustrankaFormatedWithAdressOIB>
    <izvorni_sadrzaj> RUMAC d.o.o. MARČANA, OIB 95598103189, Kavran 76, 52207 Marčana</izvorni_sadrzaj>
    <derivirana_varijabla naziv="DomainObject.Predmet.ProtustrankaFormatedWithAdressOIB_1"> RUMAC d.o.o. MARČANA, OIB 95598103189, Kavran 76, 52207 Marčana</derivirana_varijabla>
  </DomainObject.Predmet.ProtustrankaFormatedWithAdressOIB>
  <DomainObject.Predmet.ProtustrankaWithAdress>
    <izvorni_sadrzaj>RUMAC d.o.o. MARČANA Kavran 76, 52207 Marčana</izvorni_sadrzaj>
    <derivirana_varijabla naziv="DomainObject.Predmet.ProtustrankaWithAdress_1">RUMAC d.o.o. MARČANA Kavran 76, 52207 Marčana</derivirana_varijabla>
  </DomainObject.Predmet.ProtustrankaWithAdress>
  <DomainObject.Predmet.ProtustrankaWithAdressOIB>
    <izvorni_sadrzaj>RUMAC d.o.o. MARČANA, OIB 95598103189, Kavran 76, 52207 Marčana</izvorni_sadrzaj>
    <derivirana_varijabla naziv="DomainObject.Predmet.ProtustrankaWithAdressOIB_1">RUMAC d.o.o. MARČANA, OIB 95598103189, Kavran 76, 52207 Marčana</derivirana_varijabla>
  </DomainObject.Predmet.ProtustrankaWithAdressOIB>
  <DomainObject.Predmet.ProtustrankaNazivFormated>
    <izvorni_sadrzaj>RUMAC d.o.o. MARČANA</izvorni_sadrzaj>
    <derivirana_varijabla naziv="DomainObject.Predmet.ProtustrankaNazivFormated_1">RUMAC d.o.o. MARČANA</derivirana_varijabla>
  </DomainObject.Predmet.ProtustrankaNazivFormated>
  <DomainObject.Predmet.ProtustrankaNazivFormatedOIB>
    <izvorni_sadrzaj>RUMAC d.o.o. MARČANA, OIB 95598103189</izvorni_sadrzaj>
    <derivirana_varijabla naziv="DomainObject.Predmet.ProtustrankaNazivFormatedOIB_1">RUMAC d.o.o. MARČANA, OIB 95598103189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1965.52</izvorni_sadrzaj>
    <derivirana_varijabla naziv="DomainObject.Predmet.TrenutnaVrijednost_1">1965.52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RUMAC d.o.o. MARČANA</item>
    </izvorni_sadrzaj>
    <derivirana_varijabla naziv="DomainObject.Predmet.ProtuStrankaListFormated_1">
      <item>RUMAC d.o.o. MARČANA</item>
    </derivirana_varijabla>
  </DomainObject.Predmet.ProtuStrankaListFormated>
  <DomainObject.Predmet.ProtuStrankaListFormatedOIB>
    <izvorni_sadrzaj>
      <item>RUMAC d.o.o. MARČANA, OIB 95598103189</item>
    </izvorni_sadrzaj>
    <derivirana_varijabla naziv="DomainObject.Predmet.ProtuStrankaListFormatedOIB_1">
      <item>RUMAC d.o.o. MARČANA, OIB 95598103189</item>
    </derivirana_varijabla>
  </DomainObject.Predmet.ProtuStrankaListFormatedOIB>
  <DomainObject.Predmet.ProtuStrankaListFormatedWithAdress>
    <izvorni_sadrzaj>
      <item>RUMAC d.o.o. MARČANA, Kavran 76, 52207 Marčana</item>
    </izvorni_sadrzaj>
    <derivirana_varijabla naziv="DomainObject.Predmet.ProtuStrankaListFormatedWithAdress_1">
      <item>RUMAC d.o.o. MARČANA, Kavran 76, 52207 Marčana</item>
    </derivirana_varijabla>
  </DomainObject.Predmet.ProtuStrankaListFormatedWithAdress>
  <DomainObject.Predmet.ProtuStrankaListFormatedWithAdressOIB>
    <izvorni_sadrzaj>
      <item>RUMAC d.o.o. MARČANA, OIB 95598103189, Kavran 76, 52207 Marčana</item>
    </izvorni_sadrzaj>
    <derivirana_varijabla naziv="DomainObject.Predmet.ProtuStrankaListFormatedWithAdressOIB_1">
      <item>RUMAC d.o.o. MARČANA, OIB 95598103189, Kavran 76, 52207 Marčana</item>
    </derivirana_varijabla>
  </DomainObject.Predmet.ProtuStrankaListFormatedWithAdressOIB>
  <DomainObject.Predmet.ProtuStrankaListNazivFormated>
    <izvorni_sadrzaj>
      <item>RUMAC d.o.o. MARČANA</item>
    </izvorni_sadrzaj>
    <derivirana_varijabla naziv="DomainObject.Predmet.ProtuStrankaListNazivFormated_1">
      <item>RUMAC d.o.o. MARČANA</item>
    </derivirana_varijabla>
  </DomainObject.Predmet.ProtuStrankaListNazivFormated>
  <DomainObject.Predmet.ProtuStrankaListNazivFormatedOIB>
    <izvorni_sadrzaj>
      <item>RUMAC d.o.o. MARČANA, OIB 95598103189</item>
    </izvorni_sadrzaj>
    <derivirana_varijabla naziv="DomainObject.Predmet.ProtuStrankaListNazivFormatedOIB_1">
      <item>RUMAC d.o.o. MARČANA, OIB 95598103189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RUMAC d.o.o. MARČANA</izvorni_sadrzaj>
    <derivirana_varijabla naziv="DomainObject.Predmet.ProtustrankaIDrugi_1">RUMAC d.o.o. MARČANA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RUMAC d.o.o. MARČANA, OIB 95598103189, Kavran 76, 52207 Marčana</izvorni_sadrzaj>
    <derivirana_varijabla naziv="DomainObject.Predmet.ProtustrankaIDrugiAdressOIB_1">RUMAC d.o.o. MARČANA, OIB 95598103189, Kavran 76,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RUMAC d.o.o. MARČANA</item>
    </izvorni_sadrzaj>
    <derivirana_varijabla naziv="DomainObject.Predmet.SudioniciListNaziv_1">
      <item>FINANCIJSKA AGENCIJA, RC RIJEKA, PODRUŽNICA PULA, PULA</item>
      <item>RUMAC d.o.o. MARČANA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RUMAC d.o.o. MARČANA, OIB 95598103189, Kavran 76,52207 Marčana</item>
    </izvorni_sadrzaj>
    <derivirana_varijabla naziv="DomainObject.Predmet.SudioniciListAdressOIB_1">
      <item>FINANCIJSKA AGENCIJA, RC RIJEKA, PODRUŽNICA PULA, PULA, OIB 85821130368, Ulica grada Vukovara 70,Zagreb</item>
      <item>RUMAC d.o.o. MARČANA, OIB 95598103189, Kavran 76,52207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95598103189</item>
    </izvorni_sadrzaj>
    <derivirana_varijabla naziv="DomainObject.Predmet.SudioniciListNazivOIB_1">
      <item>, OIB 85821130368</item>
      <item>, OIB 95598103189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1220</properties:Characters>
  <properties:Lines>45</properties:Lines>
  <properties:Paragraphs>17</properties:Paragraphs>
  <properties:TotalTime>3</properties:TotalTime>
  <properties:ScaleCrop>false</properties:ScaleCrop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2016-04-25T07:37:00Z</dcterms:created>
  <dc:creator>Mihaela Kaligari</dc:creator>
  <dc:description/>
  <cp:keywords/>
  <cp:lastModifiedBy>Ana Jeromela</cp:lastModifiedBy>
  <cp:lastPrinted>2016-04-26T06:32:00Z</cp:lastPrinted>
  <dcterms:modified xmlns:xsi="http://www.w3.org/2001/XMLSchema-instance" xsi:type="dcterms:W3CDTF">2016-04-26T06:32:00Z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