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c7e4" w14:paraId="a3ec7e4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>dužnikom STIPEX-A&amp;S</w:t>
      </w:r>
      <w:r w:rsidR="00E939E6">
        <w:rPr>
          <w:color w:themeColor="text1" w:val="000000"/>
        </w:rPr>
        <w:t>,</w:t>
      </w:r>
      <w:r w:rsidR="00AA5FA1" w:rsidRPr="00862110">
        <w:rPr>
          <w:color w:themeColor="text1" w:val="000000"/>
        </w:rPr>
        <w:t xml:space="preserve"> </w:t>
      </w:r>
      <w:r w:rsidR="007F2949" w:rsidRPr="00862110">
        <w:rPr>
          <w:color w:themeColor="text1" w:val="000000"/>
        </w:rPr>
        <w:t>d.o.o</w:t>
      </w:r>
      <w:r w:rsidR="00E2567B">
        <w:rPr>
          <w:color w:themeColor="text1" w:val="000000"/>
        </w:rPr>
        <w:t>., Makarska</w:t>
      </w:r>
      <w:r w:rsidR="00B1659E">
        <w:rPr>
          <w:color w:themeColor="text1" w:val="000000"/>
        </w:rPr>
        <w:t>,</w:t>
      </w:r>
      <w:r w:rsidR="00E2567B">
        <w:rPr>
          <w:color w:themeColor="text1" w:val="000000"/>
        </w:rPr>
        <w:t xml:space="preserve"> Zrinsko-</w:t>
      </w:r>
      <w:proofErr w:type="spellStart"/>
      <w:r w:rsidR="00E2567B">
        <w:rPr>
          <w:color w:themeColor="text1" w:val="000000"/>
        </w:rPr>
        <w:t>Frankopanska</w:t>
      </w:r>
      <w:proofErr w:type="spellEnd"/>
      <w:r w:rsidR="00E2567B">
        <w:rPr>
          <w:color w:themeColor="text1" w:val="000000"/>
        </w:rPr>
        <w:t xml:space="preserve"> Ul.,</w:t>
      </w:r>
      <w:r w:rsidR="00E939E6">
        <w:rPr>
          <w:color w:themeColor="text1" w:val="000000"/>
        </w:rPr>
        <w:t xml:space="preserve"> </w:t>
      </w:r>
      <w:proofErr w:type="spellStart"/>
      <w:r w:rsidR="00E2567B">
        <w:rPr>
          <w:color w:themeColor="text1" w:val="000000"/>
        </w:rPr>
        <w:t>Akčićev</w:t>
      </w:r>
      <w:proofErr w:type="spellEnd"/>
      <w:r w:rsidR="00E2567B">
        <w:rPr>
          <w:color w:themeColor="text1" w:val="000000"/>
        </w:rPr>
        <w:t xml:space="preserve"> prolaz S-2/3</w:t>
      </w:r>
      <w:r w:rsidR="007F2949" w:rsidRPr="00862110">
        <w:rPr>
          <w:color w:themeColor="text1" w:val="000000"/>
        </w:rPr>
        <w:t>, OIB:</w:t>
      </w:r>
      <w:r w:rsidR="00E2567B">
        <w:rPr>
          <w:color w:themeColor="text1" w:val="000000"/>
        </w:rPr>
        <w:t xml:space="preserve"> 91801734270</w:t>
      </w:r>
      <w:r w:rsidR="00E939E6">
        <w:rPr>
          <w:color w:themeColor="text1" w:val="000000"/>
        </w:rPr>
        <w:t>,</w:t>
      </w:r>
      <w:r w:rsidR="00B1659E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>dana 2</w:t>
      </w:r>
      <w:r w:rsidR="00617E1E">
        <w:rPr>
          <w:color w:themeColor="text1" w:val="000000"/>
        </w:rPr>
        <w:t>8</w:t>
      </w:r>
      <w:r w:rsidR="00E2567B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STIPEX-A&amp;S d.o.o., Makarska, Zrinsko-</w:t>
      </w:r>
      <w:proofErr w:type="spellStart"/>
      <w:r w:rsidR="00E2567B" w:rsidRPr="00E2567B">
        <w:rPr>
          <w:color w:themeColor="text1" w:val="000000"/>
        </w:rPr>
        <w:t>Frankopanska</w:t>
      </w:r>
      <w:proofErr w:type="spellEnd"/>
      <w:r w:rsidR="00E2567B" w:rsidRPr="00E2567B">
        <w:rPr>
          <w:color w:themeColor="text1" w:val="000000"/>
        </w:rPr>
        <w:t xml:space="preserve"> Ul.,</w:t>
      </w:r>
      <w:r w:rsidR="00E939E6">
        <w:rPr>
          <w:color w:themeColor="text1" w:val="000000"/>
        </w:rPr>
        <w:t xml:space="preserve"> </w:t>
      </w:r>
      <w:proofErr w:type="spellStart"/>
      <w:r w:rsidR="00E2567B" w:rsidRPr="00E2567B">
        <w:rPr>
          <w:color w:themeColor="text1" w:val="000000"/>
        </w:rPr>
        <w:t>Akčićev</w:t>
      </w:r>
      <w:proofErr w:type="spellEnd"/>
      <w:r w:rsidR="00E2567B" w:rsidRPr="00E2567B">
        <w:rPr>
          <w:color w:themeColor="text1" w:val="000000"/>
        </w:rPr>
        <w:t xml:space="preserve"> prolaz S-2/3, OIB: 91801734270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891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>41.152,79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617E1E">
        <w:rPr>
          <w:color w:themeColor="text1" w:val="000000"/>
        </w:rPr>
        <w:t>8</w:t>
      </w:r>
      <w:r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21.St-16/2016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17E1E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939E6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St-16/2016</izvorni_sadrzaj>
    <derivirana_varijabla naziv="DomainObject.Predmet.OznakaBroj_1">St-16/2016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STIPEX-A&amp;S, društvo s ograničenom odgovornošću za trgovinu, turizam i ugostiteljstvo</izvorni_sadrzaj>
    <derivirana_varijabla naziv="DomainObject.Predmet.ProtustrankaFormated_1">  STIPEX-A&amp;S, društvo s ograničenom odgovornošću za trgovinu, turizam i ugostiteljstvo</derivirana_varijabla>
  </DomainObject.Predmet.ProtustrankaFormated>
  <DomainObject.Predmet.ProtustrankaFormatedOIB>
    <izvorni_sadrzaj>  STIPEX-A&amp;S, društvo s ograničenom odgovornošću za trgovinu, turizam i ugostiteljstvo, OIB 91801734270</izvorni_sadrzaj>
    <derivirana_varijabla naziv="DomainObject.Predmet.ProtustrankaFormatedOIB_1">  STIPEX-A&amp;S, društvo s ograničenom odgovornošću za trgovinu, turizam i ugostiteljstvo, OIB 91801734270</derivirana_varijabla>
  </DomainObject.Predmet.ProtustrankaFormatedOIB>
  <DomainObject.Predmet.ProtustrankaFormatedWithAdress>
    <izvorni_sadrzaj> STIPEX-A&amp;S, društvo s ograničenom odgovornošću za trgovinu, turizam i ugostiteljstvo, Zrinsko-Frankopanska Ul.,Akčićev prolaz S-2/3, 21300 Makarska</izvorni_sadrzaj>
    <derivirana_varijabla naziv="DomainObject.Predmet.ProtustrankaFormatedWithAdress_1"> STIPEX-A&amp;S, društvo s ograničenom odgovornošću za trgovinu, turizam i ugostiteljstvo, Zrinsko-Frankopanska Ul.,Akčićev prolaz S-2/3, 21300 Makarska</derivirana_varijabla>
  </DomainObject.Predmet.ProtustrankaFormatedWithAdress>
  <DomainObject.Predmet.ProtustrankaFormatedWithAdressOIB>
    <izvorni_sadrzaj> STIPEX-A&amp;S, društvo s ograničenom odgovornošću za trgovinu, turizam i ugostiteljstvo, OIB 91801734270, Zrinsko-Frankopanska Ul.,Akčićev prolaz S-2/3, 21300 Makarska</izvorni_sadrzaj>
    <derivirana_varijabla naziv="DomainObject.Predmet.ProtustrankaFormatedWithAdressOIB_1"> STIPEX-A&amp;S, društvo s ograničenom odgovornošću za trgovinu, turizam i ugostiteljstvo, OIB 91801734270, Zrinsko-Frankopanska Ul.,Akčićev prolaz S-2/3, 21300 Makarska</derivirana_varijabla>
  </DomainObject.Predmet.ProtustrankaFormatedWithAdressOIB>
  <DomainObject.Predmet.ProtustrankaWithAdress>
    <izvorni_sadrzaj>STIPEX-A&amp;S, društvo s ograničenom odgovornošću za trgovinu, turizam i ugostiteljstvo Zrinsko-Frankopanska Ul.,Akčićev prolaz S-2/3, 21300 Makarska</izvorni_sadrzaj>
    <derivirana_varijabla naziv="DomainObject.Predmet.ProtustrankaWithAdress_1">STIPEX-A&amp;S, društvo s ograničenom odgovornošću za trgovinu, turizam i ugostiteljstvo Zrinsko-Frankopanska Ul.,Akčićev prolaz S-2/3, 21300 Makarska</derivirana_varijabla>
  </DomainObject.Predmet.ProtustrankaWithAdress>
  <DomainObject.Predmet.ProtustrankaWithAdressOIB>
    <izvorni_sadrzaj>STIPEX-A&amp;S, društvo s ograničenom odgovornošću za trgovinu, turizam i ugostiteljstvo, OIB 91801734270, Zrinsko-Frankopanska Ul.,Akčićev prolaz S-2/3, 21300 Makarska</izvorni_sadrzaj>
    <derivirana_varijabla naziv="DomainObject.Predmet.ProtustrankaWithAdressOIB_1">STIPEX-A&amp;S, društvo s ograničenom odgovornošću za trgovinu, turizam i ugostiteljstvo, OIB 91801734270, Zrinsko-Frankopanska Ul.,Akčićev prolaz S-2/3, 21300 Makarska</derivirana_varijabla>
  </DomainObject.Predmet.ProtustrankaWithAdressOIB>
  <DomainObject.Predmet.ProtustrankaNazivFormated>
    <izvorni_sadrzaj>STIPEX-A&amp;S, društvo s ograničenom odgovornošću za trgovinu, turizam i ugostiteljstvo</izvorni_sadrzaj>
    <derivirana_varijabla naziv="DomainObject.Predmet.ProtustrankaNazivFormated_1">STIPEX-A&amp;S, društvo s ograničenom odgovornošću za trgovinu, turizam i ugostiteljstvo</derivirana_varijabla>
  </DomainObject.Predmet.ProtustrankaNazivFormated>
  <DomainObject.Predmet.ProtustrankaNazivFormatedOIB>
    <izvorni_sadrzaj>STIPEX-A&amp;S, društvo s ograničenom odgovornošću za trgovinu, turizam i ugostiteljstvo, OIB 91801734270</izvorni_sadrzaj>
    <derivirana_varijabla naziv="DomainObject.Predmet.ProtustrankaNazivFormatedOIB_1">STIPEX-A&amp;S, društvo s ograničenom odgovornošću za trgovinu, turizam i ugostiteljstvo, OIB 91801734270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41152.79</izvorni_sadrzaj>
    <derivirana_varijabla naziv="DomainObject.Predmet.TrenutnaVrijednost_1">41152.79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STIPEX-A&amp;S, društvo s ograničenom odgovornošću za trgovinu, turizam i ugostiteljstvo</item>
    </izvorni_sadrzaj>
    <derivirana_varijabla naziv="DomainObject.Predmet.ProtuStrankaListFormated_1">
      <item>STIPEX-A&amp;S, društvo s ograničenom odgovornošću za trgovinu, turizam i ugostiteljstvo</item>
    </derivirana_varijabla>
  </DomainObject.Predmet.ProtuStrankaListFormated>
  <DomainObject.Predmet.ProtuStrankaListFormatedOIB>
    <izvorni_sadrzaj>
      <item>STIPEX-A&amp;S, društvo s ograničenom odgovornošću za trgovinu, turizam i ugostiteljstvo, OIB 91801734270</item>
    </izvorni_sadrzaj>
    <derivirana_varijabla naziv="DomainObject.Predmet.ProtuStrankaListFormatedOIB_1">
      <item>STIPEX-A&amp;S, društvo s ograničenom odgovornošću za trgovinu, turizam i ugostiteljstvo, OIB 91801734270</item>
    </derivirana_varijabla>
  </DomainObject.Predmet.ProtuStrankaListFormatedOIB>
  <DomainObject.Predmet.ProtuStrankaListFormatedWithAdress>
    <izvorni_sadrzaj>
      <item>STIPEX-A&amp;S, društvo s ograničenom odgovornošću za trgovinu, turizam i ugostiteljstvo, Zrinsko-Frankopanska Ul.,Akčićev prolaz S-2/3, 21300 Makarska</item>
    </izvorni_sadrzaj>
    <derivirana_varijabla naziv="DomainObject.Predmet.ProtuStrankaListFormatedWithAdress_1">
      <item>STIPEX-A&amp;S, društvo s ograničenom odgovornošću za trgovinu, turizam i ugostiteljstvo, Zrinsko-Frankopanska Ul.,Akčićev prolaz S-2/3, 21300 Makarska</item>
    </derivirana_varijabla>
  </DomainObject.Predmet.ProtuStrankaListFormatedWithAdress>
  <DomainObject.Predmet.ProtuStrankaListFormatedWithAdressOIB>
    <izvorni_sadrzaj>
      <item>STIPEX-A&amp;S, društvo s ograničenom odgovornošću za trgovinu, turizam i ugostiteljstvo, OIB 91801734270, Zrinsko-Frankopanska Ul.,Akčićev prolaz S-2/3, 21300 Makarska</item>
    </izvorni_sadrzaj>
    <derivirana_varijabla naziv="DomainObject.Predmet.ProtuStrankaListFormatedWithAdressOIB_1">
      <item>STIPEX-A&amp;S, društvo s ograničenom odgovornošću za trgovinu, turizam i ugostiteljstvo, OIB 91801734270, Zrinsko-Frankopanska Ul.,Akčićev prolaz S-2/3, 21300 Makarska</item>
    </derivirana_varijabla>
  </DomainObject.Predmet.ProtuStrankaListFormatedWithAdressOIB>
  <DomainObject.Predmet.ProtuStrankaListNazivFormated>
    <izvorni_sadrzaj>
      <item>STIPEX-A&amp;S, društvo s ograničenom odgovornošću za trgovinu, turizam i ugostiteljstvo</item>
    </izvorni_sadrzaj>
    <derivirana_varijabla naziv="DomainObject.Predmet.ProtuStrankaListNazivFormated_1">
      <item>STIPEX-A&amp;S, društvo s ograničenom odgovornošću za trgovinu, turizam i ugostiteljstvo</item>
    </derivirana_varijabla>
  </DomainObject.Predmet.ProtuStrankaListNazivFormated>
  <DomainObject.Predmet.ProtuStrankaListNazivFormatedOIB>
    <izvorni_sadrzaj>
      <item>STIPEX-A&amp;S, društvo s ograničenom odgovornošću za trgovinu, turizam i ugostiteljstvo, OIB 91801734270</item>
    </izvorni_sadrzaj>
    <derivirana_varijabla naziv="DomainObject.Predmet.ProtuStrankaListNazivFormatedOIB_1">
      <item>STIPEX-A&amp;S, društvo s ograničenom odgovornošću za trgovinu, turizam i ugostiteljstvo, OIB 91801734270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STIPEX-A&amp;S, društvo s ograničenom odgovornošću za trgovinu, turizam i ugostiteljstvo</izvorni_sadrzaj>
    <derivirana_varijabla naziv="DomainObject.Predmet.ProtustrankaIDrugi_1">STIPEX-A&amp;S, društvo s ograničenom odgovornošću za trgovinu, turizam i ugostiteljstvo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STIPEX-A&amp;S, društvo s ograničenom odgovornošću za trgovinu, turizam i ugostiteljstvo, OIB 91801734270, Zrinsko-Frankopanska Ul.,Akčićev prolaz S-2/3, 21300 Makarska</izvorni_sadrzaj>
    <derivirana_varijabla naziv="DomainObject.Predmet.ProtustrankaIDrugiAdressOIB_1">STIPEX-A&amp;S, društvo s ograničenom odgovornošću za trgovinu, turizam i ugostiteljstvo, OIB 91801734270, Zrinsko-Frankopanska Ul.,Akčićev prolaz S-2/3,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STIPEX-A&amp;S, društvo s ograničenom odgovornošću za trgovinu, turizam i ugostiteljstvo</item>
      <item>FINANCIJSKA AGENCIJA,RC SPLIT</item>
    </izvorni_sadrzaj>
    <derivirana_varijabla naziv="DomainObject.Predmet.SudioniciListNaziv_1">
      <item>STIPEX-A&amp;S, društvo s ograničenom odgovornošću za trgovinu, turizam i ugostiteljstvo</item>
      <item>FINANCIJSKA AGENCIJA,RC SPLIT</item>
    </derivirana_varijabla>
  </DomainObject.Predmet.SudioniciListNaziv>
  <DomainObject.Predmet.SudioniciListAdressOIB>
    <izvorni_sadrzaj>
      <item>STIPEX-A&amp;S, društvo s ograničenom odgovornošću za trgovinu, turizam i ugostiteljstvo, OIB 91801734270, Zrinsko-Frankopanska Ul.,Akčićev prolaz S-2/3,21300 Makarska</item>
      <item>FINANCIJSKA AGENCIJA,RC SPLIT, OIB 85821130368, Mažuranićevo šetalište 24b,21000 Split</item>
    </izvorni_sadrzaj>
    <derivirana_varijabla naziv="DomainObject.Predmet.SudioniciListAdressOIB_1">
      <item>STIPEX-A&amp;S, društvo s ograničenom odgovornošću za trgovinu, turizam i ugostiteljstvo, OIB 91801734270, Zrinsko-Frankopanska Ul.,Akčićev prolaz S-2/3,21300 Makarska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91801734270</item>
      <item>, OIB 85821130368</item>
    </izvorni_sadrzaj>
    <derivirana_varijabla naziv="DomainObject.Predmet.SudioniciListNazivOIB_1">
      <item>, OIB 91801734270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1811</properties:Characters>
  <properties:Lines>45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2016-04-28T06:42:00Z</cp:lastPrinted>
  <dcterms:modified xmlns:xsi="http://www.w3.org/2001/XMLSchema-instance" xsi:type="dcterms:W3CDTF">2016-04-28T07:08:00Z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