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327a" w14:paraId="db3327a" w:rsidRDefault="00A361F5" w:rsidP="00A361F5" w:rsidR="00A361F5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   </w:t>
      </w:r>
      <w:r>
        <w:rPr>
          <w:noProof/>
          <w:sz w:val="22"/>
          <w:szCs w:val="22"/>
        </w:rPr>
        <w:drawing>
          <wp:inline distR="0" distL="0" distB="0" distT="0">
            <wp:extent cy="668655" cx="6007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655" cx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REPUBLIKA HRVATSKA</w:t>
      </w: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>TRGOVAČKI SUD U PAZINU</w:t>
      </w:r>
    </w:p>
    <w:p w:rsidRDefault="00A361F5" w:rsidP="00A361F5" w:rsidR="00A361F5">
      <w:pPr>
        <w:rPr>
          <w:sz w:val="22"/>
          <w:szCs w:val="22"/>
        </w:rPr>
      </w:pPr>
      <w:r>
        <w:rPr>
          <w:sz w:val="22"/>
          <w:szCs w:val="22"/>
        </w:rPr>
        <w:t xml:space="preserve">           Pazin, </w:t>
      </w:r>
      <w:proofErr w:type="spellStart"/>
      <w:r>
        <w:rPr>
          <w:sz w:val="22"/>
          <w:szCs w:val="22"/>
        </w:rPr>
        <w:t>Dršćevka</w:t>
      </w:r>
      <w:proofErr w:type="spellEnd"/>
      <w:r>
        <w:rPr>
          <w:sz w:val="22"/>
          <w:szCs w:val="22"/>
        </w:rPr>
        <w:t xml:space="preserve">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A361F5" w:rsidP="00A361F5" w:rsidR="00A361F5">
      <w:pPr>
        <w:rPr>
          <w:sz w:val="22"/>
          <w:szCs w:val="22"/>
        </w:rPr>
      </w:pPr>
    </w:p>
    <w:p w:rsidRDefault="00A361F5" w:rsidP="00A361F5" w:rsidR="00A361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dužnik:</w:t>
      </w:r>
    </w:p>
    <w:p w:rsidRDefault="00A361F5" w:rsidP="00A361F5" w:rsidR="00A361F5">
      <w:pPr>
        <w:jc w:val="center"/>
      </w:pPr>
      <w:r>
        <w:t>ORKAN ENERGIJA d.o.o. Medulin, Centar 282, OIB: 63767063559</w:t>
      </w:r>
    </w:p>
    <w:p w:rsidRDefault="000014E8" w:rsidR="000014E8">
      <w:pPr>
        <w:rPr>
          <w:b/>
          <w:sz w:val="22"/>
          <w:szCs w:val="22"/>
        </w:rPr>
      </w:pPr>
    </w:p>
    <w:p w:rsidRDefault="00A361F5" w:rsidP="00A361F5" w:rsidR="00A361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TABLICA ISPITANIH TRAŽBINA</w:t>
      </w:r>
    </w:p>
    <w:tbl>
      <w:tblPr>
        <w:tblStyle w:val="Reetkatablice"/>
        <w:tblW w:type="dxa" w:w="14220"/>
        <w:tblLayout w:type="fixed"/>
        <w:tblLook w:val="04A0" w:noVBand="1" w:noHBand="0" w:lastColumn="0" w:firstColumn="1" w:lastRow="0" w:firstRow="1"/>
      </w:tblPr>
      <w:tblGrid>
        <w:gridCol w:w="817"/>
        <w:gridCol w:w="2126"/>
        <w:gridCol w:w="1418"/>
        <w:gridCol w:w="379"/>
        <w:gridCol w:w="1180"/>
        <w:gridCol w:w="1701"/>
        <w:gridCol w:w="1701"/>
        <w:gridCol w:w="158"/>
        <w:gridCol w:w="1685"/>
        <w:gridCol w:w="2977"/>
        <w:gridCol w:w="78"/>
      </w:tblGrid>
      <w:tr w:rsidTr="00272BFA" w:rsidR="00A361F5" w:rsidRPr="00410EF6">
        <w:trPr>
          <w:gridAfter w:val="1"/>
          <w:wAfter w:type="dxa" w:w="78"/>
          <w:trHeight w:val="79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Adresa vjerovnika</w:t>
            </w:r>
          </w:p>
        </w:tc>
        <w:tc>
          <w:tcPr>
            <w:tcW w:type="dxa" w:w="1701"/>
            <w:hideMark/>
          </w:tcPr>
          <w:p w:rsidRDefault="00A361F5" w:rsidP="004B6823" w:rsidR="00A361F5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Iznos tražbine</w:t>
            </w:r>
          </w:p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1701"/>
            <w:hideMark/>
          </w:tcPr>
          <w:p w:rsidRDefault="00A361F5" w:rsidP="004B6823" w:rsidR="00A361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</w:t>
            </w:r>
            <w:r w:rsidRPr="00410EF6">
              <w:rPr>
                <w:bCs/>
                <w:sz w:val="20"/>
                <w:szCs w:val="20"/>
              </w:rPr>
              <w:t>znos tražbine za koji je utvrđena</w:t>
            </w:r>
          </w:p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Iznos tražbine za koji je osporena</w:t>
            </w: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Razlog osporavanja</w:t>
            </w:r>
          </w:p>
        </w:tc>
      </w:tr>
      <w:tr w:rsidTr="00272BFA" w:rsidR="00A361F5" w:rsidRPr="00410EF6">
        <w:trPr>
          <w:gridAfter w:val="1"/>
          <w:wAfter w:type="dxa" w:w="78"/>
          <w:trHeight w:val="24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ALFA ART d.o.o.</w:t>
            </w:r>
            <w:r>
              <w:rPr>
                <w:sz w:val="20"/>
                <w:szCs w:val="20"/>
              </w:rPr>
              <w:t xml:space="preserve"> </w:t>
            </w:r>
            <w:r w:rsidRPr="00410EF6">
              <w:rPr>
                <w:sz w:val="20"/>
                <w:szCs w:val="20"/>
              </w:rPr>
              <w:t>za graditeljstvo i usluge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01715405835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Grožnjanska 22, 52100 Pula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228.292,09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228.292,09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</w:p>
        </w:tc>
      </w:tr>
      <w:tr w:rsidTr="00272BFA" w:rsidR="00A361F5" w:rsidRPr="00410EF6">
        <w:trPr>
          <w:gridAfter w:val="1"/>
          <w:wAfter w:type="dxa" w:w="78"/>
          <w:trHeight w:val="114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ARATUS CAPITAL LIMITED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07924624   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FLEUR- DE - LIS COURT, 112 HOUNDSDITCH, NEPOZNATO LONDON EC3A 7BD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1.512.328,18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1.512.328,18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175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CASA VITA d.o.o. za usluge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07039712345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Snježnička</w:t>
            </w:r>
            <w:proofErr w:type="spellEnd"/>
            <w:r w:rsidRPr="00410EF6">
              <w:rPr>
                <w:sz w:val="20"/>
                <w:szCs w:val="20"/>
              </w:rPr>
              <w:t xml:space="preserve"> 51, 51304 </w:t>
            </w:r>
            <w:proofErr w:type="spellStart"/>
            <w:r w:rsidRPr="00410EF6">
              <w:rPr>
                <w:sz w:val="20"/>
                <w:szCs w:val="20"/>
              </w:rPr>
              <w:t>Gerovo</w:t>
            </w:r>
            <w:proofErr w:type="spellEnd"/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11.768,00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11.768,00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A361F5" w:rsidP="004B6823" w:rsidR="00A361F5" w:rsidRPr="009679E3">
            <w:pPr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2126"/>
            <w:hideMark/>
          </w:tcPr>
          <w:p w:rsidRDefault="00A361F5" w:rsidP="004B6823" w:rsidR="00A361F5" w:rsidRPr="009679E3">
            <w:pPr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CENTAR ZA ULAGANJA EURO KONZALTING d.o.o. za planiranje ulaganja i savjetovanje</w:t>
            </w:r>
          </w:p>
        </w:tc>
        <w:tc>
          <w:tcPr>
            <w:tcW w:type="dxa" w:w="1418"/>
            <w:hideMark/>
          </w:tcPr>
          <w:p w:rsidRDefault="00A361F5" w:rsidP="004B6823" w:rsidR="00A361F5" w:rsidRPr="009679E3">
            <w:pPr>
              <w:jc w:val="both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81945359894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9679E3">
            <w:pPr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Mletačka 6, 52100 Pula</w:t>
            </w:r>
          </w:p>
        </w:tc>
        <w:tc>
          <w:tcPr>
            <w:tcW w:type="dxa" w:w="1701"/>
            <w:hideMark/>
          </w:tcPr>
          <w:p w:rsidRDefault="00A361F5" w:rsidP="004B6823" w:rsidR="00A361F5" w:rsidRPr="009679E3">
            <w:pPr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63.611,15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9679E3">
            <w:pPr>
              <w:ind w:firstLine="318"/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63.611,15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ENCONET </w:t>
            </w:r>
            <w:r>
              <w:rPr>
                <w:sz w:val="20"/>
                <w:szCs w:val="20"/>
              </w:rPr>
              <w:t>d</w:t>
            </w:r>
            <w:r w:rsidRPr="00410EF6">
              <w:rPr>
                <w:sz w:val="20"/>
                <w:szCs w:val="20"/>
              </w:rPr>
              <w:t>.o.o. za poslove u energetici i ekologiji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66909065021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Miramarska</w:t>
            </w:r>
            <w:proofErr w:type="spellEnd"/>
            <w:r w:rsidRPr="00410EF6">
              <w:rPr>
                <w:sz w:val="20"/>
                <w:szCs w:val="20"/>
              </w:rPr>
              <w:t xml:space="preserve"> 20,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48.000,00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318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48.000,00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175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272BFA" w:rsidR="00A361F5" w:rsidRPr="00410EF6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ENERKON društvo s ograničenom odgovornošću za projektiranje, građenje, trgovinu i usluge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46286015197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Trnjanska 37,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894.136,08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894.136,08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Financijska agencija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85821130368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Ulica grada Vukovara 70,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196,88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318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196,88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317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GEOM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24744412955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ŽRTAVA FAŠIZMA 6, 51304 GEROVO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9.000,00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9.000,00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175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272BFA" w:rsidR="00A361F5" w:rsidRPr="00410EF6">
        <w:trPr>
          <w:gridAfter w:val="1"/>
          <w:wAfter w:type="dxa" w:w="78"/>
          <w:trHeight w:val="142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HEP - ESCO d.o.o. za vođenje i financiranje projekata energetske učinkovitosti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21361729232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Ulica grada Vukovara 37,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5.342.785,23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5.342.785,23</w:t>
            </w:r>
            <w:r>
              <w:rPr>
                <w:sz w:val="20"/>
                <w:szCs w:val="20"/>
              </w:rPr>
              <w:t xml:space="preserve"> kn</w:t>
            </w:r>
          </w:p>
          <w:p w:rsidRDefault="00A361F5" w:rsidP="004B6823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843"/>
            <w:gridSpan w:val="2"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10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HOLZMATIC ENGINEERING SRL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23629165884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Rasun</w:t>
            </w:r>
            <w:proofErr w:type="spellEnd"/>
            <w:r w:rsidRPr="00410EF6">
              <w:rPr>
                <w:sz w:val="20"/>
                <w:szCs w:val="20"/>
              </w:rPr>
              <w:t xml:space="preserve"> </w:t>
            </w:r>
            <w:proofErr w:type="spellStart"/>
            <w:r w:rsidRPr="00410EF6">
              <w:rPr>
                <w:sz w:val="20"/>
                <w:szCs w:val="20"/>
              </w:rPr>
              <w:t>Anterselva</w:t>
            </w:r>
            <w:proofErr w:type="spellEnd"/>
            <w:r w:rsidRPr="00410EF6">
              <w:rPr>
                <w:sz w:val="20"/>
                <w:szCs w:val="20"/>
              </w:rPr>
              <w:t xml:space="preserve"> (</w:t>
            </w:r>
            <w:proofErr w:type="spellStart"/>
            <w:r w:rsidRPr="00410EF6">
              <w:rPr>
                <w:sz w:val="20"/>
                <w:szCs w:val="20"/>
              </w:rPr>
              <w:t>Bolzano</w:t>
            </w:r>
            <w:proofErr w:type="spellEnd"/>
            <w:r w:rsidRPr="00410EF6">
              <w:rPr>
                <w:sz w:val="20"/>
                <w:szCs w:val="20"/>
              </w:rPr>
              <w:t xml:space="preserve">), Zona </w:t>
            </w:r>
            <w:proofErr w:type="spellStart"/>
            <w:r w:rsidRPr="00410EF6">
              <w:rPr>
                <w:sz w:val="20"/>
                <w:szCs w:val="20"/>
              </w:rPr>
              <w:t>industriale</w:t>
            </w:r>
            <w:proofErr w:type="spellEnd"/>
            <w:r w:rsidRPr="00410EF6">
              <w:rPr>
                <w:sz w:val="20"/>
                <w:szCs w:val="20"/>
              </w:rPr>
              <w:t xml:space="preserve"> 152, </w:t>
            </w:r>
            <w:proofErr w:type="spellStart"/>
            <w:r w:rsidRPr="00410EF6">
              <w:rPr>
                <w:sz w:val="20"/>
                <w:szCs w:val="20"/>
              </w:rPr>
              <w:t>Italia</w:t>
            </w:r>
            <w:proofErr w:type="spellEnd"/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1.790.209,30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1.790.209,30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Hrvatski Telekom d.d.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Roberta Frangeša Mihanovića 9,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1.033,47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  <w:tc>
          <w:tcPr>
            <w:tcW w:type="dxa" w:w="1843"/>
            <w:gridSpan w:val="2"/>
          </w:tcPr>
          <w:p w:rsidRDefault="00A361F5" w:rsidP="00272BFA" w:rsidR="00A361F5" w:rsidRPr="00410EF6">
            <w:pPr>
              <w:ind w:firstLine="175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1.033,47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Navedenu tražbinu osporava povjerenik jer je uvidom i knjigovodstvo utvrdio da je podmirena u cijelosti. </w:t>
            </w:r>
          </w:p>
        </w:tc>
      </w:tr>
      <w:tr w:rsidTr="00272BFA" w:rsidR="00A361F5" w:rsidRPr="00410EF6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12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INSTAL TRADE D.O.O.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SL18976778 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PERHAVČEVA ULICA 15 </w:t>
            </w:r>
            <w:r w:rsidRPr="00410EF6">
              <w:rPr>
                <w:sz w:val="20"/>
                <w:szCs w:val="20"/>
              </w:rPr>
              <w:lastRenderedPageBreak/>
              <w:t>B,MARIBOR, SLOVENIJA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lastRenderedPageBreak/>
              <w:t>6.619,57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6.619,57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72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13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INSTATEH GMBH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CHE18364825 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BAAR SCHURMANTT 6, NEPOZNATO </w:t>
            </w:r>
            <w:proofErr w:type="spellStart"/>
            <w:r w:rsidRPr="00410EF6">
              <w:rPr>
                <w:sz w:val="20"/>
                <w:szCs w:val="20"/>
              </w:rPr>
              <w:t>NEPOZNATO</w:t>
            </w:r>
            <w:proofErr w:type="spellEnd"/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27.510,73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27.510,73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14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ŠUĆO KAJEVIĆ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01951036158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WULFELER STRASSE 51, HANNOVER, NJEMAČKA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843"/>
            <w:gridSpan w:val="2"/>
            <w:hideMark/>
          </w:tcPr>
          <w:p w:rsidRDefault="00272BFA" w:rsidP="00272BFA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2977"/>
            <w:hideMark/>
          </w:tcPr>
          <w:p w:rsidRDefault="00272BFA" w:rsidP="00272BFA" w:rsidR="00A361F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Uvjetna tražbina.</w:t>
            </w:r>
          </w:p>
        </w:tc>
      </w:tr>
      <w:tr w:rsidTr="00272BFA" w:rsidR="00A361F5" w:rsidRPr="00410EF6">
        <w:trPr>
          <w:gridAfter w:val="1"/>
          <w:wAfter w:type="dxa" w:w="78"/>
          <w:trHeight w:val="60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15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KATARINA KOZINA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46605552078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NEPOZNATO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384.467,49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384.467,49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276"/>
        </w:trPr>
        <w:tc>
          <w:tcPr>
            <w:tcW w:type="dxa" w:w="817"/>
            <w:vMerge w:val="restart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16</w:t>
            </w:r>
          </w:p>
        </w:tc>
        <w:tc>
          <w:tcPr>
            <w:tcW w:type="dxa" w:w="2126"/>
            <w:vMerge w:val="restart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MGK-</w:t>
            </w:r>
            <w:proofErr w:type="spellStart"/>
            <w:r w:rsidRPr="00410EF6">
              <w:rPr>
                <w:sz w:val="20"/>
                <w:szCs w:val="20"/>
              </w:rPr>
              <w:t>pack</w:t>
            </w:r>
            <w:proofErr w:type="spellEnd"/>
            <w:r w:rsidRPr="00410EF6">
              <w:rPr>
                <w:sz w:val="20"/>
                <w:szCs w:val="20"/>
              </w:rPr>
              <w:t xml:space="preserve"> dioničko društvo za proizvodnju ambalaže</w:t>
            </w:r>
          </w:p>
        </w:tc>
        <w:tc>
          <w:tcPr>
            <w:tcW w:type="dxa" w:w="1418"/>
            <w:vMerge w:val="restart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09381762740</w:t>
            </w:r>
          </w:p>
        </w:tc>
        <w:tc>
          <w:tcPr>
            <w:tcW w:type="dxa" w:w="1559"/>
            <w:gridSpan w:val="2"/>
            <w:vMerge w:val="restart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Kukuljanovo</w:t>
            </w:r>
            <w:proofErr w:type="spellEnd"/>
            <w:r w:rsidRPr="00410EF6">
              <w:rPr>
                <w:sz w:val="20"/>
                <w:szCs w:val="20"/>
              </w:rPr>
              <w:t xml:space="preserve"> 28, </w:t>
            </w:r>
            <w:proofErr w:type="spellStart"/>
            <w:r w:rsidRPr="00410EF6">
              <w:rPr>
                <w:sz w:val="20"/>
                <w:szCs w:val="20"/>
              </w:rPr>
              <w:t>Kukuljanovo</w:t>
            </w:r>
            <w:proofErr w:type="spellEnd"/>
          </w:p>
        </w:tc>
        <w:tc>
          <w:tcPr>
            <w:tcW w:type="dxa" w:w="1701"/>
            <w:vMerge w:val="restart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1.750.982,62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vMerge w:val="restart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1.750.982,62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vMerge w:val="restart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vMerge w:val="restart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517"/>
        </w:trPr>
        <w:tc>
          <w:tcPr>
            <w:tcW w:type="dxa" w:w="817"/>
            <w:vMerge/>
            <w:hideMark/>
          </w:tcPr>
          <w:p w:rsidRDefault="00A361F5" w:rsidP="004B6823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126"/>
            <w:vMerge/>
            <w:hideMark/>
          </w:tcPr>
          <w:p w:rsidRDefault="00A361F5" w:rsidP="004B6823" w:rsidR="00A361F5" w:rsidRPr="00410EF6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type="dxa" w:w="1418"/>
            <w:vMerge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gridSpan w:val="2"/>
            <w:vMerge/>
            <w:hideMark/>
          </w:tcPr>
          <w:p w:rsidRDefault="00A361F5" w:rsidP="004B6823" w:rsidR="00A361F5" w:rsidRPr="00410EF6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type="dxa" w:w="1701"/>
            <w:vMerge/>
            <w:hideMark/>
          </w:tcPr>
          <w:p w:rsidRDefault="00A361F5" w:rsidP="004B6823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701"/>
            <w:vMerge/>
            <w:hideMark/>
          </w:tcPr>
          <w:p w:rsidRDefault="00A361F5" w:rsidP="004B6823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843"/>
            <w:gridSpan w:val="2"/>
            <w:vMerge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vMerge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17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NEW ENERGY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DE230155602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LUNEBURGER 6, LAATZEN, NJEMAČKA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740.406,31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740.406,31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18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LUCA PERKOVIĆ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31999807624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38.092,53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34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38.092,53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MIRUN PERKOVIĆ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03496097594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20.795.881,96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272BFA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1.314.358,22 kn</w:t>
            </w:r>
          </w:p>
        </w:tc>
        <w:tc>
          <w:tcPr>
            <w:tcW w:type="dxa" w:w="1843"/>
            <w:gridSpan w:val="2"/>
            <w:hideMark/>
          </w:tcPr>
          <w:p w:rsidRDefault="00272BFA" w:rsidP="00272BFA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2977"/>
            <w:hideMark/>
          </w:tcPr>
          <w:p w:rsidRDefault="00272BFA" w:rsidP="00272BFA" w:rsidR="00A361F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Osporeni dio tražbine je uvjetna tražbina.</w:t>
            </w:r>
            <w:r w:rsidRPr="00410EF6">
              <w:rPr>
                <w:sz w:val="20"/>
                <w:szCs w:val="20"/>
              </w:rPr>
              <w:t> </w:t>
            </w:r>
            <w:r w:rsidR="00A361F5"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ALEN PETROVIĆ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38047844698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ZAGREBAČKA 21, 52100 PULA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38.800,00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38.800,00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21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IVANA PETROVIĆ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48317954030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1.051.637,45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51.637,45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  <w:hideMark/>
          </w:tcPr>
          <w:p w:rsidRDefault="00272BFA" w:rsidP="00272BFA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1.000.000,00 kn</w:t>
            </w:r>
          </w:p>
        </w:tc>
        <w:tc>
          <w:tcPr>
            <w:tcW w:type="dxa" w:w="2977"/>
            <w:hideMark/>
          </w:tcPr>
          <w:p w:rsidRDefault="00272BFA" w:rsidP="00272BFA" w:rsidR="00A361F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Osporeni dio tražbine je uvjetna tražbina.</w:t>
            </w:r>
            <w:r w:rsidRPr="00410EF6">
              <w:rPr>
                <w:sz w:val="20"/>
                <w:szCs w:val="20"/>
              </w:rPr>
              <w:t> </w:t>
            </w:r>
            <w:r w:rsidR="00A361F5" w:rsidRPr="00410EF6">
              <w:rPr>
                <w:sz w:val="20"/>
                <w:szCs w:val="20"/>
              </w:rPr>
              <w:t> </w:t>
            </w:r>
          </w:p>
        </w:tc>
      </w:tr>
      <w:tr w:rsidTr="00272BFA" w:rsidR="00A361F5" w:rsidRPr="00410EF6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22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VIRTUS PROJEKT društvo s ograničenom odgovornošću za </w:t>
            </w:r>
            <w:r w:rsidRPr="00410EF6">
              <w:rPr>
                <w:sz w:val="20"/>
                <w:szCs w:val="20"/>
              </w:rPr>
              <w:lastRenderedPageBreak/>
              <w:t>projektiranje, nadzor i građenje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lastRenderedPageBreak/>
              <w:t>13869257130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Crnčićeva</w:t>
            </w:r>
            <w:proofErr w:type="spellEnd"/>
            <w:r w:rsidRPr="00410EF6">
              <w:rPr>
                <w:sz w:val="20"/>
                <w:szCs w:val="20"/>
              </w:rPr>
              <w:t xml:space="preserve"> 1, 51000 Rijeka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42.000,00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42.000,00 kn</w:t>
            </w:r>
          </w:p>
        </w:tc>
        <w:tc>
          <w:tcPr>
            <w:tcW w:type="dxa" w:w="1843"/>
            <w:gridSpan w:val="2"/>
            <w:hideMark/>
          </w:tcPr>
          <w:p w:rsidRDefault="00A361F5" w:rsidP="00272BFA" w:rsidR="00A361F5" w:rsidRPr="00410E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272BFA" w:rsidR="00A361F5" w:rsidRPr="00410EF6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type="dxa" w:w="2126"/>
          </w:tcPr>
          <w:p w:rsidRDefault="009D722D" w:rsidP="004B6823" w:rsidR="00A361F5" w:rsidRPr="0041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 KAPITAL</w:t>
            </w:r>
          </w:p>
        </w:tc>
        <w:tc>
          <w:tcPr>
            <w:tcW w:type="dxa" w:w="1418"/>
          </w:tcPr>
          <w:p w:rsidRDefault="009D722D" w:rsidP="004B6823" w:rsidR="00A361F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57509775367</w:t>
            </w:r>
          </w:p>
        </w:tc>
        <w:tc>
          <w:tcPr>
            <w:tcW w:type="dxa" w:w="1559"/>
            <w:gridSpan w:val="2"/>
          </w:tcPr>
          <w:p w:rsidRDefault="009D722D" w:rsidP="004B6823" w:rsidR="00A361F5" w:rsidRPr="0041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Radnička cesta 41, Zagreb</w:t>
            </w:r>
          </w:p>
        </w:tc>
        <w:tc>
          <w:tcPr>
            <w:tcW w:type="dxa" w:w="1701"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</w:tcPr>
          <w:p w:rsidRDefault="00A361F5" w:rsidP="004B6823" w:rsidR="00A361F5" w:rsidRPr="00410EF6">
            <w:pPr>
              <w:ind w:firstLine="34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gridSpan w:val="2"/>
          </w:tcPr>
          <w:p w:rsidRDefault="00A361F5" w:rsidP="00272BFA" w:rsidR="00A361F5" w:rsidRPr="00410E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977"/>
          </w:tcPr>
          <w:p w:rsidRDefault="00A361F5" w:rsidP="004B6823" w:rsidR="00A361F5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94147">
        <w:tc>
          <w:tcPr>
            <w:tcW w:type="dxa" w:w="4740"/>
            <w:gridSpan w:val="4"/>
          </w:tcPr>
          <w:p w:rsidRDefault="00A361F5" w:rsidP="004B6823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UKUPAN IZNOS TRAŽBINE</w:t>
            </w:r>
          </w:p>
        </w:tc>
        <w:tc>
          <w:tcPr>
            <w:tcW w:type="dxa" w:w="4740"/>
            <w:gridSpan w:val="4"/>
          </w:tcPr>
          <w:p w:rsidRDefault="00A361F5" w:rsidP="00272BFA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UKUPNO PRIZNATO</w:t>
            </w:r>
          </w:p>
        </w:tc>
        <w:tc>
          <w:tcPr>
            <w:tcW w:type="dxa" w:w="4740"/>
            <w:gridSpan w:val="3"/>
          </w:tcPr>
          <w:p w:rsidRDefault="00A361F5" w:rsidP="00272BFA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UKUPNO OSPORENO</w:t>
            </w:r>
          </w:p>
        </w:tc>
      </w:tr>
      <w:tr w:rsidTr="00A361F5" w:rsidR="00A361F5" w:rsidRPr="00494147">
        <w:tc>
          <w:tcPr>
            <w:tcW w:type="dxa" w:w="4740"/>
            <w:gridSpan w:val="4"/>
          </w:tcPr>
          <w:p w:rsidRDefault="00A361F5" w:rsidP="004B6823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73.740.806,52 KN</w:t>
            </w:r>
          </w:p>
        </w:tc>
        <w:tc>
          <w:tcPr>
            <w:tcW w:type="dxa" w:w="4740"/>
            <w:gridSpan w:val="4"/>
          </w:tcPr>
          <w:p w:rsidRDefault="00272BFA" w:rsidP="00272BFA" w:rsidR="00A361F5" w:rsidRPr="00494147">
            <w:pPr>
              <w:jc w:val="center"/>
              <w:rPr>
                <w:sz w:val="20"/>
                <w:szCs w:val="20"/>
              </w:rPr>
            </w:pPr>
            <w:r w:rsidRPr="00272BFA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.</w:t>
            </w:r>
            <w:r w:rsidRPr="00272BFA">
              <w:rPr>
                <w:sz w:val="20"/>
                <w:szCs w:val="20"/>
              </w:rPr>
              <w:t>776</w:t>
            </w:r>
            <w:r>
              <w:rPr>
                <w:sz w:val="20"/>
                <w:szCs w:val="20"/>
              </w:rPr>
              <w:t>.</w:t>
            </w:r>
            <w:r w:rsidRPr="00272BFA">
              <w:rPr>
                <w:sz w:val="20"/>
                <w:szCs w:val="20"/>
              </w:rPr>
              <w:t>725,57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4740"/>
            <w:gridSpan w:val="3"/>
          </w:tcPr>
          <w:p w:rsidRDefault="00272BFA" w:rsidP="00272BFA" w:rsidR="00A361F5" w:rsidRPr="00494147">
            <w:pPr>
              <w:jc w:val="center"/>
              <w:rPr>
                <w:sz w:val="20"/>
                <w:szCs w:val="20"/>
              </w:rPr>
            </w:pPr>
            <w:r w:rsidRPr="00272BFA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.</w:t>
            </w:r>
            <w:r w:rsidRPr="00272BFA">
              <w:rPr>
                <w:sz w:val="20"/>
                <w:szCs w:val="20"/>
              </w:rPr>
              <w:t>964</w:t>
            </w:r>
            <w:r>
              <w:rPr>
                <w:sz w:val="20"/>
                <w:szCs w:val="20"/>
              </w:rPr>
              <w:t>.</w:t>
            </w:r>
            <w:r w:rsidRPr="00272BFA">
              <w:rPr>
                <w:sz w:val="20"/>
                <w:szCs w:val="20"/>
              </w:rPr>
              <w:t>080,95</w:t>
            </w:r>
            <w:r>
              <w:rPr>
                <w:sz w:val="20"/>
                <w:szCs w:val="20"/>
              </w:rPr>
              <w:t xml:space="preserve"> kn</w:t>
            </w:r>
          </w:p>
        </w:tc>
      </w:tr>
    </w:tbl>
    <w:p w:rsidRDefault="00A361F5" w:rsidP="00A361F5" w:rsidR="00A361F5">
      <w:pPr>
        <w:jc w:val="center"/>
      </w:pPr>
    </w:p>
    <w:p w:rsidRDefault="00A361F5" w:rsidP="00A361F5" w:rsidR="00A361F5">
      <w:pPr>
        <w:jc w:val="center"/>
      </w:pPr>
    </w:p>
    <w:p w:rsidRDefault="00A361F5" w:rsidP="00272BFA" w:rsidR="00A361F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Pazinu, 02. </w:t>
      </w:r>
      <w:r w:rsidR="00272BFA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272BFA">
        <w:rPr>
          <w:sz w:val="22"/>
          <w:szCs w:val="22"/>
        </w:rPr>
        <w:t>9</w:t>
      </w:r>
      <w:r>
        <w:rPr>
          <w:sz w:val="22"/>
          <w:szCs w:val="22"/>
        </w:rPr>
        <w:t>.</w:t>
      </w:r>
    </w:p>
    <w:p w:rsidRDefault="00A361F5" w:rsidP="00A361F5" w:rsidR="00A361F5">
      <w:pPr>
        <w:ind w:firstLine="708" w:left="4248"/>
        <w:jc w:val="center"/>
        <w:rPr>
          <w:sz w:val="22"/>
          <w:szCs w:val="22"/>
        </w:rPr>
      </w:pPr>
    </w:p>
    <w:p w:rsidRDefault="00A361F5" w:rsidP="00A361F5" w:rsidR="00A361F5">
      <w:pPr>
        <w:ind w:firstLine="708" w:left="6372"/>
        <w:jc w:val="center"/>
        <w:rPr>
          <w:sz w:val="22"/>
          <w:szCs w:val="22"/>
        </w:rPr>
      </w:pPr>
      <w:r>
        <w:rPr>
          <w:sz w:val="22"/>
          <w:szCs w:val="22"/>
        </w:rPr>
        <w:t>Stečajna sutkinja:</w:t>
      </w:r>
    </w:p>
    <w:p w:rsidRDefault="00A361F5" w:rsidP="00A361F5" w:rsidR="00A361F5">
      <w:pPr>
        <w:ind w:firstLine="708" w:left="9204"/>
        <w:jc w:val="both"/>
        <w:rPr>
          <w:sz w:val="22"/>
          <w:szCs w:val="22"/>
        </w:rPr>
      </w:pPr>
      <w:r>
        <w:rPr>
          <w:sz w:val="22"/>
          <w:szCs w:val="22"/>
        </w:rPr>
        <w:t>Tijana Licul</w:t>
      </w:r>
    </w:p>
    <w:p w:rsidRDefault="00A361F5" w:rsidP="00A361F5" w:rsidR="00A361F5">
      <w:pPr>
        <w:jc w:val="center"/>
        <w:rPr>
          <w:sz w:val="22"/>
          <w:szCs w:val="22"/>
        </w:rPr>
      </w:pPr>
    </w:p>
    <w:p w:rsidRDefault="00A361F5" w:rsidP="00A361F5" w:rsidR="00A361F5">
      <w:pPr>
        <w:jc w:val="both"/>
        <w:rPr>
          <w:sz w:val="22"/>
          <w:szCs w:val="22"/>
        </w:rPr>
      </w:pP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A361F5" w:rsidP="00A361F5" w:rsidR="00A361F5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e-oglasna ploča</w:t>
      </w:r>
    </w:p>
    <w:p w:rsidRDefault="00A361F5" w:rsidP="00A361F5" w:rsidR="00A361F5">
      <w:pPr>
        <w:jc w:val="center"/>
      </w:pPr>
    </w:p>
    <w:sectPr w:rsidSect="00A361F5" w:rsidR="00A361F5">
      <w:head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1F5" w:rsidP="00A361F5" w:rsidR="00A361F5">
      <w:r>
        <w:separator/>
      </w:r>
    </w:p>
  </w:endnote>
  <w:endnote w:id="0" w:type="continuationSeparator">
    <w:p w:rsidRDefault="00A361F5" w:rsidP="00A361F5" w:rsidR="00A3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1F5" w:rsidP="00A361F5" w:rsidR="00A361F5">
      <w:r>
        <w:separator/>
      </w:r>
    </w:p>
  </w:footnote>
  <w:footnote w:id="0" w:type="continuationSeparator">
    <w:p w:rsidRDefault="00A361F5" w:rsidP="00A361F5" w:rsidR="00A36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1F5" w:rsidP="00A361F5" w:rsidR="00A361F5">
    <w:pPr>
      <w:pStyle w:val="Zaglavlje"/>
      <w:jc w:val="right"/>
    </w:pPr>
    <w:proofErr w:type="spellStart"/>
    <w:r>
      <w:t>Posl</w:t>
    </w:r>
    <w:proofErr w:type="spellEnd"/>
    <w:r>
      <w:t>. broj: 4 St-58/18</w:t>
    </w:r>
    <w:r w:rsidR="00C11D17">
      <w:t>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E3DA8"/>
    <w:multiLevelType w:val="hybridMultilevel"/>
    <w:tmpl w:val="C9F2FEFC"/>
    <w:lvl w:tplc="8496022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361F5"/>
    <w:rsid w:val="000014E8"/>
    <w:rsid w:val="002200A9"/>
    <w:rsid w:val="00272BFA"/>
    <w:rsid w:val="00597F83"/>
    <w:rsid w:val="00625CD1"/>
    <w:rsid w:val="009D722D"/>
    <w:rsid w:val="00A361F5"/>
    <w:rsid w:val="00C11D17"/>
    <w:rsid w:val="00DE1FB2"/>
    <w:rsid w:val="00E1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B9D2E79-DEE2-428D-A7AF-2220575BD7B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0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361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61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1F5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A361F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361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61F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61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61F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36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D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D1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D1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D1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03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</izvorni_sadrzaj>
    <derivirana_varijabla naziv="DomainObject.Predmet.StrankaFormated_1">  ORKAN ENERGIJA d.o.o. MEDULIN</derivirana_varijabla>
  </DomainObject.Predmet.StrankaFormated>
  <DomainObject.Predmet.StrankaFormatedOIB>
    <izvorni_sadrzaj>  ORKAN ENERGIJA d.o.o. MEDULIN, OIB 63767063559</izvorni_sadrzaj>
    <derivirana_varijabla naziv="DomainObject.Predmet.StrankaFormatedOIB_1">  ORKAN ENERGIJA d.o.o. MEDULIN, OIB 63767063559</derivirana_varijabla>
  </DomainObject.Predmet.StrankaFormatedOIB>
  <DomainObject.Predmet.StrankaFormatedWithAdress>
    <izvorni_sadrzaj> ORKAN ENERGIJA d.o.o. MEDULIN, Centar 282, 52100 Medulin</izvorni_sadrzaj>
    <derivirana_varijabla naziv="DomainObject.Predmet.StrankaFormatedWithAdress_1"> ORKAN ENERGIJA d.o.o. MEDULIN, Centar 282, 52100 Medulin</derivirana_varijabla>
  </DomainObject.Predmet.StrankaFormatedWithAdress>
  <DomainObject.Predmet.StrankaFormatedWithAdressOIB>
    <izvorni_sadrzaj> ORKAN ENERGIJA d.o.o. MEDULIN, OIB 63767063559, Centar 282, 52100 Medulin</izvorni_sadrzaj>
    <derivirana_varijabla naziv="DomainObject.Predmet.StrankaFormatedWithAdressOIB_1"> ORKAN ENERGIJA d.o.o. MEDULIN, OIB 63767063559, Centar 282, 52100 Medulin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</item>
    </izvorni_sadrzaj>
    <derivirana_varijabla naziv="DomainObject.Predmet.StrankaListFormated_1">
      <item>ORKAN ENERGIJA d.o.o. MEDULIN</item>
    </derivirana_varijabla>
  </DomainObject.Predmet.StrankaListFormated>
  <DomainObject.Predmet.StrankaListFormatedOIB>
    <izvorni_sadrzaj>
      <item>ORKAN ENERGIJA d.o.o. MEDULIN, OIB 63767063559</item>
    </izvorni_sadrzaj>
    <derivirana_varijabla naziv="DomainObject.Predmet.StrankaListFormatedOIB_1">
      <item>ORKAN ENERGIJA d.o.o. MEDULIN, OIB 63767063559</item>
    </derivirana_varijabla>
  </DomainObject.Predmet.StrankaListFormatedOIB>
  <DomainObject.Predmet.StrankaListFormatedWithAdress>
    <izvorni_sadrzaj>
      <item>ORKAN ENERGIJA d.o.o. MEDULIN, Centar 282, 52100 Medulin</item>
    </izvorni_sadrzaj>
    <derivirana_varijabla naziv="DomainObject.Predmet.StrankaListFormatedWithAdress_1">
      <item>ORKAN ENERGIJA d.o.o. MEDULIN, Centar 282, 52100 Medulin</item>
    </derivirana_varijabla>
  </DomainObject.Predmet.StrankaListFormatedWithAdress>
  <DomainObject.Predmet.StrankaListFormatedWithAdressOIB>
    <izvorni_sadrzaj>
      <item>ORKAN ENERGIJA d.o.o. MEDULIN, OIB 63767063559, Centar 282, 52100 Medulin</item>
    </izvorni_sadrzaj>
    <derivirana_varijabla naziv="DomainObject.Predmet.StrankaListFormatedWithAdressOIB_1">
      <item>ORKAN ENERGIJA d.o.o. MEDULIN, OIB 63767063559, Centar 282, 52100 Medulin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Odvj. Pavao Mrkonjić</item>
      <item>ROCIO DEVELOPMENT</item>
      <item>Saša Drobnjak</item>
    </izvorni_sadrzaj>
    <derivirana_varijabla naziv="DomainObject.Predmet.OstaliListFormated_1">
      <item>Odvj. Pavao Mrkonjić</item>
      <item>ROCIO DEVELOPMENT</item>
      <item>Saša Drobnjak</item>
    </derivirana_varijabla>
  </DomainObject.Predmet.OstaliListFormated>
  <DomainObject.Predmet.OstaliListFormatedOIB>
    <izvorni_sadrzaj>
      <item>Odvj. Pavao Mrkonjić</item>
      <item>ROCIO DEVELOPMENT, OIB 69680337841</item>
      <item>Saša Drobnjak</item>
    </izvorni_sadrzaj>
    <derivirana_varijabla naziv="DomainObject.Predmet.OstaliListFormatedOIB_1">
      <item>Odvj. Pavao Mrkonjić</item>
      <item>ROCIO DEVELOPMENT, OIB 69680337841</item>
      <item>Saša Drobnjak</item>
    </derivirana_varijabla>
  </DomainObject.Predmet.OstaliListFormatedOIB>
  <DomainObject.Predmet.OstaliListFormatedWithAdress>
    <izvorni_sadrzaj>
      <item>Odvj. Pavao Mrkonjić, Ante Topić Mimare24, 10000 Zagreb</item>
      <item>ROCIO DEVELOPMENT, Zeistrassstrasse 63, 30001-30669 Hannover</item>
      <item>Saša Drobnjak, Mutvoranska 3, 52100 Pula</item>
    </izvorni_sadrzaj>
    <derivirana_varijabla naziv="DomainObject.Predmet.OstaliListFormatedWithAdress_1">
      <item>Odvj. Pavao Mrkonjić, Ante Topić Mimare24, 10000 Zagreb</item>
      <item>ROCIO DEVELOPMENT, Zeistrassstrasse 63, 30001-30669 Hannover</item>
      <item>Saša Drobnjak, Mutvoranska 3, 52100 Pula</item>
    </derivirana_varijabla>
  </DomainObject.Predmet.OstaliListFormatedWithAdress>
  <DomainObject.Predmet.OstaliListFormatedWithAdressOIB>
    <izvorni_sadrzaj>
      <item>Odvj. Pavao Mrkonjić, Ante Topić Mimare24, 10000 Zagreb</item>
      <item>ROCIO DEVELOPMENT, OIB 69680337841, Zeistrassstrasse 63, 30001-30669 Hannover</item>
      <item>Saša Drobnjak, Mutvoranska 3, 52100 Pula</item>
    </izvorni_sadrzaj>
    <derivirana_varijabla naziv="DomainObject.Predmet.OstaliListFormatedWithAdressOIB_1">
      <item>Odvj. Pavao Mrkonjić, Ante Topić Mimare24, 10000 Zagreb</item>
      <item>ROCIO DEVELOPMENT, OIB 69680337841, Zeistrassstrasse 63, 30001-30669 Hannover</item>
      <item>Saša Drobnjak, Mutvoranska 3, 52100 Pula</item>
    </derivirana_varijabla>
  </DomainObject.Predmet.OstaliListFormatedWithAdressOIB>
  <DomainObject.Predmet.OstaliListNazivFormated>
    <izvorni_sadrzaj>
      <item>Odvj. Pavao Mrkonjić</item>
      <item>ROCIO DEVELOPMENT</item>
      <item>Saša Drobnjak</item>
    </izvorni_sadrzaj>
    <derivirana_varijabla naziv="DomainObject.Predmet.OstaliListNazivFormated_1">
      <item>Odvj. Pavao Mrkonjić</item>
      <item>ROCIO DEVELOPMENT</item>
      <item>Saša Drobnjak</item>
    </derivirana_varijabla>
  </DomainObject.Predmet.OstaliListNazivFormated>
  <DomainObject.Predmet.OstaliListNazivFormatedOIB>
    <izvorni_sadrzaj>
      <item>Odvj. Pavao Mrkonjić</item>
      <item>ROCIO DEVELOPMENT, OIB 69680337841</item>
      <item>Saša Drobnjak</item>
    </izvorni_sadrzaj>
    <derivirana_varijabla naziv="DomainObject.Predmet.OstaliListNazivFormatedOIB_1">
      <item>Odvj. Pavao Mrkonjić</item>
      <item>ROCIO DEVELOPMENT, OIB 69680337841</item>
      <item>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Odvj. Pavao Mrkonjić</item>
      <item>ORKAN ENERGIJA d.o.o. MEDULIN</item>
      <item>ROCIO DEVELOPMENT</item>
      <item>Saša Drobnjak</item>
    </izvorni_sadrzaj>
    <derivirana_varijabla naziv="DomainObject.Predmet.SudioniciListNaziv_1">
      <item>ORKAN ENERGIJA d.o.o. MEDULIN</item>
      <item>Odvj. Pavao Mrkonjić</item>
      <item>ORKAN ENERGIJA d.o.o. MEDULIN</item>
      <item>ROCIO DEVELOPMENT</item>
      <item>Saša Drobnjak</item>
    </derivirana_varijabla>
  </DomainObject.Predmet.SudioniciListNaziv>
  <DomainObject.Predmet.SudioniciListAdressOIB>
    <izvorni_sadrzaj>
      <item>ORKAN ENERGIJA d.o.o. MEDULIN, OIB 63767063559, Centar 282,52100 Medulin</item>
      <item>Odvj. Pavao Mrkonjić, Ante Topić Mimare24,10000 Zagreb</item>
      <item>ORKAN ENERGIJA d.o.o. MEDULIN, OIB 63767063559, Centar 282,52100 Medulin</item>
      <item>ROCIO DEVELOPMENT, OIB 69680337841, Zeistrassstrasse 63,30001-30669 Hannover</item>
      <item>Saša Drobnjak, Mutvoranska 3,52100 Pula</item>
    </izvorni_sadrzaj>
    <derivirana_varijabla naziv="DomainObject.Predmet.SudioniciListAdressOIB_1">
      <item>ORKAN ENERGIJA d.o.o. MEDULIN, OIB 63767063559, Centar 282,52100 Medulin</item>
      <item>Odvj. Pavao Mrkonjić, Ante Topić Mimare24,10000 Zagreb</item>
      <item>ORKAN ENERGIJA d.o.o. MEDULIN, OIB 63767063559, Centar 282,52100 Medulin</item>
      <item>ROCIO DEVELOPMENT, OIB 69680337841, Zeistrassstrasse 63,30001-30669 Hannover</item>
      <item>Saša Drobnjak, Mutvoranska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null</item>
      <item>, OIB 63767063559</item>
      <item>, OIB 69680337841</item>
      <item>, OIB null</item>
    </izvorni_sadrzaj>
    <derivirana_varijabla naziv="DomainObject.Predmet.SudioniciListNazivOIB_1">
      <item>, OIB 63767063559</item>
      <item>, OIB null</item>
      <item>, OIB 63767063559</item>
      <item>, OIB 69680337841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St-58/2018-25</izvorni_sadrzaj>
    <derivirana_varijabla naziv="DomainObject.PredzadnjaOdlukaIzPredmeta.Oznaka_1">St-58/2018-25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459</properties:Words>
  <properties:Characters>2788</properties:Characters>
  <properties:Lines>314</properties:Lines>
  <properties:Paragraphs>170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2019-04-02T07:27:00Z</dcterms:created>
  <dc:creator>Tijana Licul</dc:creator>
  <cp:lastModifiedBy>Sanja Prodan</cp:lastModifiedBy>
  <cp:lastPrinted>2019-04-02T10:19:00Z</cp:lastPrinted>
  <dcterms:modified xmlns:xsi="http://www.w3.org/2001/XMLSchema-instance" xsi:type="dcterms:W3CDTF">2019-04-02T10:19:00Z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Ostalo (st5818,_orkan_energija2.docx)</vt:lpwstr>
  </prop:property>
  <prop:property name="CC_coloring" pid="5" fmtid="{D5CDD505-2E9C-101B-9397-08002B2CF9AE}">
    <vt:bool>false</vt:bool>
  </prop:property>
</prop:Properties>
</file>