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99956" w14:paraId="2499956" w:rsidRDefault="00C8668F" w:rsidP="00C8668F" w:rsidR="00C8668F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949" cx="588397"/>
            <wp:effectExtent b="0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306" cx="588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668F" w:rsidP="00C8668F" w:rsidR="00C8668F">
      <w:r>
        <w:t xml:space="preserve">REPUBLIKA HRVATSKA </w:t>
      </w:r>
    </w:p>
    <w:p w:rsidRDefault="00C8668F" w:rsidP="00C8668F" w:rsidR="00C8668F">
      <w:r>
        <w:t xml:space="preserve">TRGOVAČKI SUD U ZAGREBU </w:t>
      </w:r>
      <w:r>
        <w:tab/>
      </w:r>
      <w:r>
        <w:tab/>
      </w:r>
      <w:r>
        <w:tab/>
      </w:r>
      <w:r>
        <w:tab/>
      </w:r>
    </w:p>
    <w:p w:rsidRDefault="00C8668F" w:rsidP="00C8668F" w:rsidR="00C8668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21781" w:rsidP="00521781" w:rsidR="00521781">
      <w:pPr>
        <w:pStyle w:val="Zaglavlje"/>
        <w:jc w:val="right"/>
      </w:pPr>
      <w:r>
        <w:t>34. St-702/</w:t>
      </w:r>
      <w:r w:rsidR="008C3459">
        <w:t>20</w:t>
      </w:r>
      <w:r>
        <w:t>18-</w:t>
      </w:r>
      <w:r w:rsidR="008C3459">
        <w:t>74</w:t>
      </w:r>
    </w:p>
    <w:p w:rsidRDefault="003A645B" w:rsidP="00C8668F" w:rsidR="003A645B"/>
    <w:p w:rsidRDefault="00C8668F" w:rsidP="00DC6280" w:rsidR="00C8668F">
      <w:pPr>
        <w:jc w:val="center"/>
      </w:pPr>
      <w:r>
        <w:t>R E P U B L I K A   H R V A</w:t>
      </w:r>
      <w:r w:rsidR="00DC6280">
        <w:t xml:space="preserve"> </w:t>
      </w:r>
      <w:r>
        <w:t>T S K A</w:t>
      </w:r>
    </w:p>
    <w:p w:rsidRDefault="003A645B" w:rsidP="00DC6280" w:rsidR="003A645B">
      <w:pPr>
        <w:jc w:val="center"/>
      </w:pPr>
    </w:p>
    <w:p w:rsidRDefault="00C8668F" w:rsidP="002C4E7B" w:rsidR="00C8668F">
      <w:pPr>
        <w:jc w:val="center"/>
      </w:pPr>
      <w:r>
        <w:t xml:space="preserve">R J E Š E N J E </w:t>
      </w:r>
    </w:p>
    <w:p w:rsidRDefault="001C4A67" w:rsidP="002C4E7B" w:rsidR="001C4A67">
      <w:pPr>
        <w:jc w:val="center"/>
      </w:pPr>
      <w:r>
        <w:t>I</w:t>
      </w:r>
    </w:p>
    <w:p w:rsidRDefault="001C4A67" w:rsidP="002C4E7B" w:rsidR="001C4A67">
      <w:pPr>
        <w:jc w:val="center"/>
      </w:pPr>
      <w:r>
        <w:t>Z A K L J U Č A K</w:t>
      </w:r>
    </w:p>
    <w:p w:rsidRDefault="00C8668F" w:rsidP="00C8668F" w:rsidR="00C8668F">
      <w:pPr>
        <w:jc w:val="center"/>
      </w:pPr>
    </w:p>
    <w:p w:rsidRDefault="000C27D1" w:rsidP="000C27D1" w:rsidR="000C27D1">
      <w:pPr>
        <w:ind w:firstLine="708"/>
        <w:jc w:val="both"/>
      </w:pPr>
      <w:r>
        <w:t xml:space="preserve">TRGOVAČKI SUD U ZAGREBU po sucu tog suda </w:t>
      </w:r>
      <w:r w:rsidRPr="00573881">
        <w:t xml:space="preserve">Mirjani Chour Hršak </w:t>
      </w:r>
      <w:r>
        <w:t xml:space="preserve">u stečajnom postupku nad dužnikom </w:t>
      </w:r>
      <w:r w:rsidR="00682B61">
        <w:t xml:space="preserve">Stečajna masa iza </w:t>
      </w:r>
      <w:r>
        <w:t xml:space="preserve">TERRAFIRMA d.o.o. u stečaju za pripremu zemljišta, Zagreb, Poljička 13, OIB: </w:t>
      </w:r>
      <w:r w:rsidR="008C3459" w:rsidRPr="008C3459">
        <w:t>63132990846</w:t>
      </w:r>
      <w:r w:rsidR="00682B61">
        <w:t>,</w:t>
      </w:r>
      <w:r>
        <w:t xml:space="preserve"> </w:t>
      </w:r>
      <w:r w:rsidR="00682B61">
        <w:t>15</w:t>
      </w:r>
      <w:r>
        <w:t xml:space="preserve">. </w:t>
      </w:r>
      <w:r w:rsidR="00682B61">
        <w:t>svibnja</w:t>
      </w:r>
      <w:r>
        <w:t xml:space="preserve"> 2019.  </w:t>
      </w:r>
    </w:p>
    <w:p w:rsidRDefault="000C27D1" w:rsidP="00C8668F" w:rsidR="000C27D1">
      <w:pPr>
        <w:jc w:val="center"/>
      </w:pPr>
    </w:p>
    <w:p w:rsidRDefault="00C8668F" w:rsidP="00C8668F" w:rsidR="00C8668F">
      <w:pPr>
        <w:jc w:val="center"/>
      </w:pPr>
      <w:r>
        <w:t xml:space="preserve">r i j e š i o    j e </w:t>
      </w:r>
    </w:p>
    <w:p w:rsidRDefault="00A60CEA" w:rsidP="00C8668F" w:rsidR="00A60CEA">
      <w:pPr>
        <w:jc w:val="center"/>
      </w:pPr>
    </w:p>
    <w:p w:rsidRDefault="001C4A67" w:rsidP="00A57BBB" w:rsidR="008A3AC8">
      <w:pPr>
        <w:ind w:firstLine="708"/>
        <w:jc w:val="both"/>
      </w:pPr>
      <w:r>
        <w:t xml:space="preserve">Sjedište stečajnog dužnika </w:t>
      </w:r>
      <w:r>
        <w:rPr>
          <w:noProof/>
        </w:rPr>
        <w:t>S</w:t>
      </w:r>
      <w:r w:rsidRPr="003E67AA">
        <w:rPr>
          <w:noProof/>
        </w:rPr>
        <w:t xml:space="preserve">tečajna masa iza TERRAFIRMA d.o.o. u stečaju za pripremu zemljišta, Zagreb, Poljička 13, OIB: </w:t>
      </w:r>
      <w:r>
        <w:t xml:space="preserve">63132990846 </w:t>
      </w:r>
      <w:r w:rsidR="008A3AC8">
        <w:t xml:space="preserve">određuje se </w:t>
      </w:r>
      <w:r>
        <w:t xml:space="preserve">prema adresi stečajnog </w:t>
      </w:r>
      <w:r w:rsidR="008A3AC8">
        <w:t>upravitelja Dragutin Ježić, Zagreb, Česmičkoga 10, OIB: 50868688359.</w:t>
      </w:r>
    </w:p>
    <w:p w:rsidRDefault="001C4A67" w:rsidP="00502189" w:rsidR="00502189">
      <w:pPr>
        <w:jc w:val="both"/>
      </w:pPr>
      <w:r>
        <w:t xml:space="preserve"> </w:t>
      </w:r>
    </w:p>
    <w:p w:rsidRDefault="00A57BBB" w:rsidP="00A57BBB" w:rsidR="00A57BBB">
      <w:pPr>
        <w:jc w:val="center"/>
      </w:pPr>
      <w:r>
        <w:t>z a k l j u č i o  j e</w:t>
      </w:r>
    </w:p>
    <w:p w:rsidRDefault="00A57BBB" w:rsidP="00A57BBB" w:rsidR="00A57BBB">
      <w:pPr>
        <w:jc w:val="center"/>
      </w:pPr>
    </w:p>
    <w:p w:rsidRDefault="00A57BBB" w:rsidP="00A57BBB" w:rsidR="00A57BBB">
      <w:pPr>
        <w:ind w:firstLine="708"/>
        <w:jc w:val="both"/>
      </w:pPr>
      <w:r>
        <w:t>Nalaže se stečajnom upravitelju dostaviti sudu izvješće o stanju stečajne mase dužnika, a u roku 15 dana.</w:t>
      </w:r>
    </w:p>
    <w:p w:rsidRDefault="00502189" w:rsidP="003E67AA" w:rsidR="00502189">
      <w:pPr>
        <w:jc w:val="center"/>
      </w:pPr>
      <w:r>
        <w:t>Obrazloženje</w:t>
      </w:r>
    </w:p>
    <w:p w:rsidRDefault="00502189" w:rsidP="00502189" w:rsidR="00502189">
      <w:pPr>
        <w:jc w:val="both"/>
      </w:pPr>
    </w:p>
    <w:p w:rsidRDefault="00A57BBB" w:rsidP="003E67AA" w:rsidR="00F260E9">
      <w:pPr>
        <w:ind w:firstLine="708"/>
        <w:jc w:val="both"/>
      </w:pPr>
      <w:r>
        <w:t>Odluka u izreci rješenja utemeljena je na čl. 438. st. 1. t. 4. SZ-a</w:t>
      </w:r>
    </w:p>
    <w:p w:rsidRDefault="00F260E9" w:rsidP="002C4E7B" w:rsidR="00F260E9">
      <w:pPr>
        <w:jc w:val="both"/>
      </w:pPr>
    </w:p>
    <w:p w:rsidRDefault="00A57BBB" w:rsidP="00C8668F" w:rsidR="00C8668F">
      <w:pPr>
        <w:jc w:val="center"/>
      </w:pPr>
      <w:r>
        <w:t xml:space="preserve">U </w:t>
      </w:r>
      <w:r w:rsidR="00E15DB4">
        <w:t>Zagreb</w:t>
      </w:r>
      <w:r>
        <w:t>u</w:t>
      </w:r>
      <w:r w:rsidR="00C8668F">
        <w:t xml:space="preserve"> </w:t>
      </w:r>
      <w:r>
        <w:t>15. svibnja 2019</w:t>
      </w:r>
      <w:r w:rsidR="00F03FBC">
        <w:t>.</w:t>
      </w:r>
      <w:r w:rsidR="00C8668F">
        <w:t xml:space="preserve">   </w:t>
      </w:r>
    </w:p>
    <w:p w:rsidRDefault="00C8668F" w:rsidP="00C8668F" w:rsidR="00C8668F"/>
    <w:p w:rsidRDefault="00C8668F" w:rsidP="00E15DB4" w:rsidR="00E15D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5DB4">
        <w:tab/>
      </w:r>
      <w:r w:rsidR="00E15DB4">
        <w:tab/>
      </w:r>
      <w:r w:rsidR="008629E7">
        <w:t>SUDAC</w:t>
      </w:r>
    </w:p>
    <w:p w:rsidRDefault="00E15DB4" w:rsidP="00E15DB4" w:rsidR="00E15DB4">
      <w:pPr>
        <w:jc w:val="right"/>
      </w:pPr>
      <w:r>
        <w:t>MIRJANA CHOUR HRŠAK</w:t>
      </w:r>
      <w:r w:rsidR="00CF6405">
        <w:t>, v.r.</w:t>
      </w:r>
    </w:p>
    <w:p w:rsidRDefault="006C2C71" w:rsidP="00E15DB4" w:rsidR="006C2C71">
      <w:pPr>
        <w:jc w:val="right"/>
      </w:pPr>
    </w:p>
    <w:p w:rsidRDefault="00C8668F" w:rsidP="00C8668F" w:rsidR="00C8668F">
      <w:r>
        <w:t>POUKA O PRAVNOM LIJEKU</w:t>
      </w:r>
      <w:r w:rsidR="006C2C71">
        <w:t>:</w:t>
      </w:r>
    </w:p>
    <w:p w:rsidRDefault="00C8668F" w:rsidP="0036055F" w:rsidR="00E15DB4" w:rsidRPr="0036055F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36055F">
        <w:rPr>
          <w:rFonts w:hAnsi="Times New Roman" w:ascii="Times New Roman"/>
          <w:sz w:val="24"/>
          <w:szCs w:val="24"/>
        </w:rPr>
        <w:t>Protiv ovog rješenja nezadovoljna stranka može uložiti žalbu Visokom trgovačkom sudu Republike Hrvatske u roku od 8 dana po primitku rješenja, a ulaže s</w:t>
      </w:r>
      <w:r w:rsidR="00521781" w:rsidRPr="0036055F">
        <w:rPr>
          <w:rFonts w:hAnsi="Times New Roman" w:ascii="Times New Roman"/>
          <w:sz w:val="24"/>
          <w:szCs w:val="24"/>
        </w:rPr>
        <w:t xml:space="preserve">e putem ovog suda u 3 primjerka. Protiv zaključka žalba nije dopuštena (čl. 19. st. 7.) </w:t>
      </w:r>
      <w:r w:rsidR="0036055F">
        <w:tab/>
      </w:r>
      <w:r w:rsidR="0036055F">
        <w:tab/>
      </w:r>
      <w:r w:rsidR="0036055F">
        <w:tab/>
      </w:r>
      <w:r>
        <w:tab/>
      </w:r>
      <w:r>
        <w:tab/>
      </w:r>
      <w:r>
        <w:tab/>
      </w:r>
    </w:p>
    <w:p w:rsidRDefault="00CF6405" w:rsidP="00CF6405" w:rsidR="00CF6405">
      <w:pPr>
        <w:autoSpaceDE w:val="false"/>
        <w:autoSpaceDN w:val="false"/>
        <w:adjustRightInd w:val="false"/>
        <w:ind w:left="4956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Za točnost otpravka-ovlašteni službenik:</w:t>
      </w:r>
    </w:p>
    <w:p w:rsidRDefault="00CF6405" w:rsidP="00CF6405" w:rsidR="009B5415">
      <w:pPr>
        <w:ind w:left="4236"/>
      </w:pPr>
      <w:r>
        <w:rPr>
          <w:rFonts w:eastAsiaTheme="minorHAnsi"/>
          <w:lang w:eastAsia="en-US"/>
        </w:rPr>
        <w:t xml:space="preserve">        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 xml:space="preserve"> Natalija Perković</w:t>
      </w:r>
    </w:p>
    <w:sectPr w:rsidSect="00EA14E8" w:rsidR="009B5415">
      <w:headerReference w:type="default" r:id="rId10"/>
      <w:pgSz w:h="16838" w:w="11906"/>
      <w:pgMar w:gutter="0" w:footer="708" w:header="708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EC9" w:rsidP="00C8668F" w:rsidR="006F1EC9">
      <w:r>
        <w:separator/>
      </w:r>
    </w:p>
  </w:endnote>
  <w:endnote w:id="0" w:type="continuationSeparator">
    <w:p w:rsidRDefault="006F1EC9" w:rsidP="00C8668F" w:rsidR="006F1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EC9" w:rsidP="00C8668F" w:rsidR="006F1EC9">
      <w:r>
        <w:separator/>
      </w:r>
    </w:p>
  </w:footnote>
  <w:footnote w:id="0" w:type="continuationSeparator">
    <w:p w:rsidRDefault="006F1EC9" w:rsidP="00C8668F" w:rsidR="006F1E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5BF0" w:rsidR="00945BF0">
    <w:pPr>
      <w:pStyle w:val="Zaglavlje"/>
      <w:jc w:val="center"/>
    </w:pPr>
  </w:p>
  <w:p w:rsidRDefault="00C8668F" w:rsidP="00C8668F" w:rsidR="00C8668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8B28DF96"/>
    <w:lvl w:tplc="2F46F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9F19ED"/>
    <w:multiLevelType w:val="hybridMultilevel"/>
    <w:tmpl w:val="7154106A"/>
    <w:lvl w:tplc="39E0A2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4E747934"/>
    <w:multiLevelType w:val="hybridMultilevel"/>
    <w:tmpl w:val="3228A0EA"/>
    <w:lvl w:tplc="39E0A2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3213BE0"/>
    <w:multiLevelType w:val="hybridMultilevel"/>
    <w:tmpl w:val="DE6C96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FF2A28"/>
    <w:multiLevelType w:val="hybridMultilevel"/>
    <w:tmpl w:val="7F901AC0"/>
    <w:lvl w:tplc="F5763D3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68F"/>
    <w:rsid w:val="000013D6"/>
    <w:rsid w:val="000434F1"/>
    <w:rsid w:val="00045FAF"/>
    <w:rsid w:val="0005710B"/>
    <w:rsid w:val="000655D5"/>
    <w:rsid w:val="00096970"/>
    <w:rsid w:val="000B3D80"/>
    <w:rsid w:val="000C27D1"/>
    <w:rsid w:val="001033F0"/>
    <w:rsid w:val="001045E7"/>
    <w:rsid w:val="00117BC5"/>
    <w:rsid w:val="00193FB6"/>
    <w:rsid w:val="001C4A67"/>
    <w:rsid w:val="001E1F87"/>
    <w:rsid w:val="002A523F"/>
    <w:rsid w:val="002C4E7B"/>
    <w:rsid w:val="002E0CF8"/>
    <w:rsid w:val="002F1388"/>
    <w:rsid w:val="0031357B"/>
    <w:rsid w:val="0036055F"/>
    <w:rsid w:val="00380484"/>
    <w:rsid w:val="003A5CA7"/>
    <w:rsid w:val="003A645B"/>
    <w:rsid w:val="003C05E2"/>
    <w:rsid w:val="003E67AA"/>
    <w:rsid w:val="003F3D0A"/>
    <w:rsid w:val="00431B33"/>
    <w:rsid w:val="00437565"/>
    <w:rsid w:val="00453070"/>
    <w:rsid w:val="004613DF"/>
    <w:rsid w:val="0047472A"/>
    <w:rsid w:val="004A164D"/>
    <w:rsid w:val="004E5A94"/>
    <w:rsid w:val="00502189"/>
    <w:rsid w:val="00521781"/>
    <w:rsid w:val="00544B63"/>
    <w:rsid w:val="00586C62"/>
    <w:rsid w:val="005C31AA"/>
    <w:rsid w:val="00610A49"/>
    <w:rsid w:val="00624600"/>
    <w:rsid w:val="00632C0E"/>
    <w:rsid w:val="00664472"/>
    <w:rsid w:val="00682B61"/>
    <w:rsid w:val="00697A50"/>
    <w:rsid w:val="006B087F"/>
    <w:rsid w:val="006C2C71"/>
    <w:rsid w:val="006C7F44"/>
    <w:rsid w:val="006D616E"/>
    <w:rsid w:val="006F1EC9"/>
    <w:rsid w:val="00702492"/>
    <w:rsid w:val="00712582"/>
    <w:rsid w:val="0073291F"/>
    <w:rsid w:val="00767907"/>
    <w:rsid w:val="00772DA4"/>
    <w:rsid w:val="0078397D"/>
    <w:rsid w:val="007C474E"/>
    <w:rsid w:val="007F726F"/>
    <w:rsid w:val="008064D1"/>
    <w:rsid w:val="00822608"/>
    <w:rsid w:val="00854CB5"/>
    <w:rsid w:val="0085732A"/>
    <w:rsid w:val="008629E7"/>
    <w:rsid w:val="0086702C"/>
    <w:rsid w:val="0087609D"/>
    <w:rsid w:val="00887CC9"/>
    <w:rsid w:val="008A3AC8"/>
    <w:rsid w:val="008C3459"/>
    <w:rsid w:val="008C7CD7"/>
    <w:rsid w:val="008E6B30"/>
    <w:rsid w:val="009035D9"/>
    <w:rsid w:val="009165E4"/>
    <w:rsid w:val="00937CF5"/>
    <w:rsid w:val="00945BF0"/>
    <w:rsid w:val="009461D1"/>
    <w:rsid w:val="0095410A"/>
    <w:rsid w:val="009B5415"/>
    <w:rsid w:val="009E3F86"/>
    <w:rsid w:val="00A0552A"/>
    <w:rsid w:val="00A46A92"/>
    <w:rsid w:val="00A510C5"/>
    <w:rsid w:val="00A54150"/>
    <w:rsid w:val="00A57BBB"/>
    <w:rsid w:val="00A60CEA"/>
    <w:rsid w:val="00A61005"/>
    <w:rsid w:val="00AE4E36"/>
    <w:rsid w:val="00AF40C4"/>
    <w:rsid w:val="00B505C4"/>
    <w:rsid w:val="00B63DC2"/>
    <w:rsid w:val="00B871CE"/>
    <w:rsid w:val="00BA536C"/>
    <w:rsid w:val="00C32AFB"/>
    <w:rsid w:val="00C60B87"/>
    <w:rsid w:val="00C8668F"/>
    <w:rsid w:val="00CA5E34"/>
    <w:rsid w:val="00CD0023"/>
    <w:rsid w:val="00CF6257"/>
    <w:rsid w:val="00CF6405"/>
    <w:rsid w:val="00D0272B"/>
    <w:rsid w:val="00DA5263"/>
    <w:rsid w:val="00DC42EC"/>
    <w:rsid w:val="00DC6280"/>
    <w:rsid w:val="00DD162C"/>
    <w:rsid w:val="00DD19D8"/>
    <w:rsid w:val="00E15DB4"/>
    <w:rsid w:val="00E37745"/>
    <w:rsid w:val="00E509EA"/>
    <w:rsid w:val="00EA14E8"/>
    <w:rsid w:val="00EA5976"/>
    <w:rsid w:val="00EB7BCA"/>
    <w:rsid w:val="00ED46BF"/>
    <w:rsid w:val="00F03380"/>
    <w:rsid w:val="00F03FBC"/>
    <w:rsid w:val="00F260E9"/>
    <w:rsid w:val="00F27AEA"/>
    <w:rsid w:val="00F70452"/>
    <w:rsid w:val="00F856F0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60CEA"/>
    <w:pPr>
      <w:keepNext/>
      <w:outlineLvl w:val="0"/>
    </w:pPr>
    <w:rPr>
      <w:sz w:val="36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0CEA"/>
    <w:pPr>
      <w:keepNext/>
      <w:outlineLvl w:val="1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cs="Times New Roman" w:eastAsia="Times New Roman" w:hAnsi="Calibri" w:ascii="Calibri"/>
      <w:sz w:val="22"/>
    </w:rPr>
  </w:style>
  <w:style w:customStyle="true" w:styleId="Sadrajitablice" w:type="paragraph">
    <w:name w:val="Sadržaji tablice"/>
    <w:basedOn w:val="Normal"/>
    <w:rsid w:val="00C8668F"/>
    <w:pPr>
      <w:suppressAutoHyphens/>
      <w:spacing w:after="80"/>
    </w:pPr>
    <w:rPr>
      <w:rFonts w:hAnsiTheme="minorHAnsi" w:asciiTheme="minorHAnsi" w:eastAsia="Calibr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2C7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60CEA"/>
    <w:rPr>
      <w:rFonts w:cs="Times New Roman" w:eastAsia="Times New Roman"/>
      <w:sz w:val="36"/>
      <w:szCs w:val="24"/>
    </w:rPr>
  </w:style>
  <w:style w:customStyle="true" w:styleId="Naslov2Char" w:type="character">
    <w:name w:val="Naslov 2 Char"/>
    <w:basedOn w:val="Zadanifontodlomka"/>
    <w:link w:val="Naslov2"/>
    <w:rsid w:val="00A60CEA"/>
    <w:rPr>
      <w:rFonts w:cs="Times New Roman" w:eastAsia="Times New Roman"/>
      <w:b/>
      <w:bCs/>
      <w:szCs w:val="24"/>
    </w:rPr>
  </w:style>
  <w:style w:styleId="Reetkatablice" w:type="table">
    <w:name w:val="Table Grid"/>
    <w:basedOn w:val="Obinatablica"/>
    <w:uiPriority w:val="59"/>
    <w:rsid w:val="00A60CE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F64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40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40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40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40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60CEA"/>
    <w:pPr>
      <w:keepNext/>
      <w:outlineLvl w:val="0"/>
    </w:pPr>
    <w:rPr>
      <w:sz w:val="36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0CEA"/>
    <w:pPr>
      <w:keepNext/>
      <w:outlineLvl w:val="1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ascii="Calibri" w:cs="Times New Roman" w:eastAsia="Times New Roman" w:hAnsi="Calibri"/>
      <w:sz w:val="22"/>
    </w:rPr>
  </w:style>
  <w:style w:customStyle="1" w:styleId="Sadrajitablice" w:type="paragraph">
    <w:name w:val="Sadržaji tablice"/>
    <w:basedOn w:val="Normal"/>
    <w:rsid w:val="00C8668F"/>
    <w:pPr>
      <w:suppressAutoHyphens/>
      <w:spacing w:after="80"/>
    </w:pPr>
    <w:rPr>
      <w:rFonts w:asciiTheme="minorHAnsi" w:eastAsia="Calibri" w:hAnsiTheme="minorHAns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2C7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60CEA"/>
    <w:rPr>
      <w:rFonts w:cs="Times New Roman" w:eastAsia="Times New Roman"/>
      <w:sz w:val="36"/>
      <w:szCs w:val="24"/>
    </w:rPr>
  </w:style>
  <w:style w:customStyle="1" w:styleId="Naslov2Char" w:type="character">
    <w:name w:val="Naslov 2 Char"/>
    <w:basedOn w:val="Zadanifontodlomka"/>
    <w:link w:val="Naslov2"/>
    <w:rsid w:val="00A60CEA"/>
    <w:rPr>
      <w:rFonts w:cs="Times New Roman" w:eastAsia="Times New Roman"/>
      <w:b/>
      <w:bCs/>
      <w:szCs w:val="24"/>
    </w:rPr>
  </w:style>
  <w:style w:styleId="Reetkatablice" w:type="table">
    <w:name w:val="Table Grid"/>
    <w:basedOn w:val="Obinatablica"/>
    <w:uiPriority w:val="59"/>
    <w:rsid w:val="00A60CE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F64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40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40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40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40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7353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361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25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>St-702/2018-74</izvorni_sadrzaj>
    <derivirana_varijabla naziv="DomainObject.Oznaka_1">St-702/2018-74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2018.</izvorni_sadrzaj>
    <derivirana_varijabla naziv="DomainObject.Predmet.DatumOsnivanja_1">12.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St-702/2018</izvorni_sadrzaj>
    <derivirana_varijabla naziv="DomainObject.Predmet.OznakaBroj_1">St-702/2018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TERRAFIRMA d.o.o. u stečaju</izvorni_sadrzaj>
    <derivirana_varijabla naziv="DomainObject.Predmet.ProtustrankaFormated_1">  Stečajna masa iza TERRAFIRMA d.o.o. u stečaju</derivirana_varijabla>
  </DomainObject.Predmet.ProtustrankaFormated>
  <DomainObject.Predmet.ProtustrankaFormatedOIB>
    <izvorni_sadrzaj>  Stečajna masa iza TERRAFIRMA d.o.o. u stečaju, OIB 63132990846</izvorni_sadrzaj>
    <derivirana_varijabla naziv="DomainObject.Predmet.ProtustrankaFormatedOIB_1">  Stečajna masa iza TERRAFIRMA d.o.o. u stečaju, OIB 63132990846</derivirana_varijabla>
  </DomainObject.Predmet.ProtustrankaFormatedOIB>
  <DomainObject.Predmet.ProtustrankaFormatedWithAdress>
    <izvorni_sadrzaj> Stečajna masa iza TERRAFIRMA d.o.o. u stečaju, Drenovačka 3, 10000 Zagreb</izvorni_sadrzaj>
    <derivirana_varijabla naziv="DomainObject.Predmet.ProtustrankaFormatedWithAdress_1"> Stečajna masa iza TERRAFIRMA d.o.o. u stečaju, Drenovačka 3, 10000 Zagreb</derivirana_varijabla>
  </DomainObject.Predmet.ProtustrankaFormatedWithAdress>
  <DomainObject.Predmet.ProtustrankaFormatedWithAdressOIB>
    <izvorni_sadrzaj> Stečajna masa iza TERRAFIRMA d.o.o. u stečaju, OIB 63132990846, Drenovačka 3, 10000 Zagreb</izvorni_sadrzaj>
    <derivirana_varijabla naziv="DomainObject.Predmet.ProtustrankaFormatedWithAdressOIB_1"> Stečajna masa iza TERRAFIRMA d.o.o. u stečaju, OIB 63132990846, Drenovačka 3, 10000 Zagreb</derivirana_varijabla>
  </DomainObject.Predmet.ProtustrankaFormatedWithAdressOIB>
  <DomainObject.Predmet.ProtustrankaWithAdress>
    <izvorni_sadrzaj>Stečajna masa iza TERRAFIRMA d.o.o. u stečaju Drenovačka 3, 10000 Zagreb</izvorni_sadrzaj>
    <derivirana_varijabla naziv="DomainObject.Predmet.ProtustrankaWithAdress_1">Stečajna masa iza TERRAFIRMA d.o.o. u stečaju Drenovačka 3, 10000 Zagreb</derivirana_varijabla>
  </DomainObject.Predmet.ProtustrankaWithAdress>
  <DomainObject.Predmet.ProtustrankaWithAdressOIB>
    <izvorni_sadrzaj>Stečajna masa iza TERRAFIRMA d.o.o. u stečaju, OIB 63132990846, Drenovačka 3, 10000 Zagreb</izvorni_sadrzaj>
    <derivirana_varijabla naziv="DomainObject.Predmet.ProtustrankaWithAdressOIB_1">Stečajna masa iza TERRAFIRMA d.o.o. u stečaju, OIB 63132990846, Drenovačka 3, 10000 Zagreb</derivirana_varijabla>
  </DomainObject.Predmet.ProtustrankaWithAdressOIB>
  <DomainObject.Predmet.ProtustrankaNazivFormated>
    <izvorni_sadrzaj>Stečajna masa iza TERRAFIRMA d.o.o. u stečaju</izvorni_sadrzaj>
    <derivirana_varijabla naziv="DomainObject.Predmet.ProtustrankaNazivFormated_1">Stečajna masa iza TERRAFIRMA d.o.o. u stečaju</derivirana_varijabla>
  </DomainObject.Predmet.ProtustrankaNazivFormated>
  <DomainObject.Predmet.ProtustrankaNazivFormatedOIB>
    <izvorni_sadrzaj>Stečajna masa iza TERRAFIRMA d.o.o. u stečaju, OIB 63132990846</izvorni_sadrzaj>
    <derivirana_varijabla naziv="DomainObject.Predmet.ProtustrankaNazivFormatedOIB_1">Stečajna masa iza TERRAFIRMA d.o.o. u stečaju, OIB 63132990846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TERRAFIRMA d.o.o. za pripremu zemljišta</izvorni_sadrzaj>
    <derivirana_varijabla naziv="DomainObject.Predmet.StrankaFormated_1">  TERRAFIRMA d.o.o. za pripremu zemljišta</derivirana_varijabla>
  </DomainObject.Predmet.StrankaFormated>
  <DomainObject.Predmet.StrankaFormatedOIB>
    <izvorni_sadrzaj>  TERRAFIRMA d.o.o. za pripremu zemljišta, OIB 54997323899</izvorni_sadrzaj>
    <derivirana_varijabla naziv="DomainObject.Predmet.StrankaFormatedOIB_1">  TERRAFIRMA d.o.o. za pripremu zemljišta, OIB 54997323899</derivirana_varijabla>
  </DomainObject.Predmet.StrankaFormatedOIB>
  <DomainObject.Predmet.StrankaFormatedWithAdress>
    <izvorni_sadrzaj> TERRAFIRMA d.o.o. za pripremu zemljišta, Poljička 13, 10000 Zagreb</izvorni_sadrzaj>
    <derivirana_varijabla naziv="DomainObject.Predmet.StrankaFormatedWithAdress_1"> TERRAFIRMA d.o.o. za pripremu zemljišta, Poljička 13, 10000 Zagreb</derivirana_varijabla>
  </DomainObject.Predmet.StrankaFormatedWithAdress>
  <DomainObject.Predmet.StrankaFormatedWithAdressOIB>
    <izvorni_sadrzaj> TERRAFIRMA d.o.o. za pripremu zemljišta, OIB 54997323899, Poljička 13, 10000 Zagreb</izvorni_sadrzaj>
    <derivirana_varijabla naziv="DomainObject.Predmet.StrankaFormatedWithAdressOIB_1"> TERRAFIRMA d.o.o. za pripremu zemljišta, OIB 54997323899, Poljička 13, 10000 Zagreb</derivirana_varijabla>
  </DomainObject.Predmet.StrankaFormatedWithAdressOIB>
  <DomainObject.Predmet.StrankaWithAdress>
    <izvorni_sadrzaj>TERRAFIRMA d.o.o. za pripremu zemljišta Poljička 13,10000 Zagreb</izvorni_sadrzaj>
    <derivirana_varijabla naziv="DomainObject.Predmet.StrankaWithAdress_1">TERRAFIRMA d.o.o. za pripremu zemljišta Poljička 13,10000 Zagreb</derivirana_varijabla>
  </DomainObject.Predmet.StrankaWithAdress>
  <DomainObject.Predmet.StrankaWithAdressOIB>
    <izvorni_sadrzaj>TERRAFIRMA d.o.o. za pripremu zemljišta, OIB 54997323899, Poljička 13,10000 Zagreb</izvorni_sadrzaj>
    <derivirana_varijabla naziv="DomainObject.Predmet.StrankaWithAdressOIB_1">TERRAFIRMA d.o.o. za pripremu zemljišta, OIB 54997323899, Poljička 13,10000 Zagreb</derivirana_varijabla>
  </DomainObject.Predmet.StrankaWithAdressOIB>
  <DomainObject.Predmet.StrankaNazivFormated>
    <izvorni_sadrzaj>TERRAFIRMA d.o.o. za pripremu zemljišta</izvorni_sadrzaj>
    <derivirana_varijabla naziv="DomainObject.Predmet.StrankaNazivFormated_1">TERRAFIRMA d.o.o. za pripremu zemljišta</derivirana_varijabla>
  </DomainObject.Predmet.StrankaNazivFormated>
  <DomainObject.Predmet.StrankaNazivFormatedOIB>
    <izvorni_sadrzaj>TERRAFIRMA d.o.o. za pripremu zemljišta, OIB 54997323899</izvorni_sadrzaj>
    <derivirana_varijabla naziv="DomainObject.Predmet.StrankaNazivFormatedOIB_1">TERRAFIRMA d.o.o. za pripremu zemljišta, OIB 54997323899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TERRAFIRMA d.o.o. za pripremu zemljišta</item>
    </izvorni_sadrzaj>
    <derivirana_varijabla naziv="DomainObject.Predmet.StrankaListFormated_1">
      <item>TERRAFIRMA d.o.o. za pripremu zemljišta</item>
    </derivirana_varijabla>
  </DomainObject.Predmet.StrankaListFormated>
  <DomainObject.Predmet.StrankaListFormatedOIB>
    <izvorni_sadrzaj>
      <item>TERRAFIRMA d.o.o. za pripremu zemljišta, OIB 54997323899</item>
    </izvorni_sadrzaj>
    <derivirana_varijabla naziv="DomainObject.Predmet.StrankaListFormatedOIB_1">
      <item>TERRAFIRMA d.o.o. za pripremu zemljišta, OIB 54997323899</item>
    </derivirana_varijabla>
  </DomainObject.Predmet.StrankaListFormatedOIB>
  <DomainObject.Predmet.StrankaListFormatedWithAdress>
    <izvorni_sadrzaj>
      <item>TERRAFIRMA d.o.o. za pripremu zemljišta, Poljička 13, 10000 Zagreb</item>
    </izvorni_sadrzaj>
    <derivirana_varijabla naziv="DomainObject.Predmet.StrankaListFormatedWithAdress_1">
      <item>TERRAFIRMA d.o.o. za pripremu zemljišta, Poljička 13, 10000 Zagreb</item>
    </derivirana_varijabla>
  </DomainObject.Predmet.StrankaListFormatedWithAdress>
  <DomainObject.Predmet.StrankaListFormatedWithAdressOIB>
    <izvorni_sadrzaj>
      <item>TERRAFIRMA d.o.o. za pripremu zemljišta, OIB 54997323899, Poljička 13, 10000 Zagreb</item>
    </izvorni_sadrzaj>
    <derivirana_varijabla naziv="DomainObject.Predmet.StrankaListFormatedWithAdressOIB_1">
      <item>TERRAFIRMA d.o.o. za pripremu zemljišta, OIB 54997323899, Poljička 13, 10000 Zagreb</item>
    </derivirana_varijabla>
  </DomainObject.Predmet.StrankaListFormatedWithAdressOIB>
  <DomainObject.Predmet.StrankaListNazivFormated>
    <izvorni_sadrzaj>
      <item>TERRAFIRMA d.o.o. za pripremu zemljišta</item>
    </izvorni_sadrzaj>
    <derivirana_varijabla naziv="DomainObject.Predmet.StrankaListNazivFormated_1">
      <item>TERRAFIRMA d.o.o. za pripremu zemljišta</item>
    </derivirana_varijabla>
  </DomainObject.Predmet.StrankaListNazivFormated>
  <DomainObject.Predmet.StrankaListNazivFormatedOIB>
    <izvorni_sadrzaj>
      <item>TERRAFIRMA d.o.o. za pripremu zemljišta, OIB 54997323899</item>
    </izvorni_sadrzaj>
    <derivirana_varijabla naziv="DomainObject.Predmet.StrankaListNazivFormatedOIB_1">
      <item>TERRAFIRMA d.o.o. za pripremu zemljišta, OIB 54997323899</item>
    </derivirana_varijabla>
  </DomainObject.Predmet.StrankaListNazivFormatedOIB>
  <DomainObject.Predmet.ProtuStrankaListFormated>
    <izvorni_sadrzaj>
      <item>Stečajna masa iza TERRAFIRMA d.o.o. u stečaju</item>
    </izvorni_sadrzaj>
    <derivirana_varijabla naziv="DomainObject.Predmet.ProtuStrankaListFormated_1">
      <item>Stečajna masa iza TERRAFIRMA d.o.o. u stečaju</item>
    </derivirana_varijabla>
  </DomainObject.Predmet.ProtuStrankaListFormated>
  <DomainObject.Predmet.ProtuStrankaListFormatedOIB>
    <izvorni_sadrzaj>
      <item>Stečajna masa iza TERRAFIRMA d.o.o. u stečaju, OIB 63132990846</item>
    </izvorni_sadrzaj>
    <derivirana_varijabla naziv="DomainObject.Predmet.ProtuStrankaListFormatedOIB_1">
      <item>Stečajna masa iza TERRAFIRMA d.o.o. u stečaju, OIB 63132990846</item>
    </derivirana_varijabla>
  </DomainObject.Predmet.ProtuStrankaListFormatedOIB>
  <DomainObject.Predmet.ProtuStrankaListFormatedWithAdress>
    <izvorni_sadrzaj>
      <item>Stečajna masa iza TERRAFIRMA d.o.o. u stečaju, Drenovačka 3, 10000 Zagreb</item>
    </izvorni_sadrzaj>
    <derivirana_varijabla naziv="DomainObject.Predmet.ProtuStrankaListFormatedWithAdress_1">
      <item>Stečajna masa iza TERRAFIRMA d.o.o. u stečaju, Drenovačka 3, 10000 Zagreb</item>
    </derivirana_varijabla>
  </DomainObject.Predmet.ProtuStrankaListFormatedWithAdress>
  <DomainObject.Predmet.ProtuStrankaListFormatedWithAdressOIB>
    <izvorni_sadrzaj>
      <item>Stečajna masa iza TERRAFIRMA d.o.o. u stečaju, OIB 63132990846, Drenovačka 3, 10000 Zagreb</item>
    </izvorni_sadrzaj>
    <derivirana_varijabla naziv="DomainObject.Predmet.ProtuStrankaListFormatedWithAdressOIB_1">
      <item>Stečajna masa iza TERRAFIRMA d.o.o. u stečaju, OIB 63132990846, Drenovačka 3, 10000 Zagreb</item>
    </derivirana_varijabla>
  </DomainObject.Predmet.ProtuStrankaListFormatedWithAdressOIB>
  <DomainObject.Predmet.ProtuStrankaListNazivFormated>
    <izvorni_sadrzaj>
      <item>Stečajna masa iza TERRAFIRMA d.o.o. u stečaju</item>
    </izvorni_sadrzaj>
    <derivirana_varijabla naziv="DomainObject.Predmet.ProtuStrankaListNazivFormated_1">
      <item>Stečajna masa iza TERRAFIRMA d.o.o. u stečaju</item>
    </derivirana_varijabla>
  </DomainObject.Predmet.ProtuStrankaListNazivFormated>
  <DomainObject.Predmet.ProtuStrankaListNazivFormatedOIB>
    <izvorni_sadrzaj>
      <item>Stečajna masa iza TERRAFIRMA d.o.o. u stečaju, OIB 63132990846</item>
    </izvorni_sadrzaj>
    <derivirana_varijabla naziv="DomainObject.Predmet.ProtuStrankaListNazivFormatedOIB_1">
      <item>Stečajna masa iza TERRAFIRMA d.o.o. u stečaju, OIB 63132990846</item>
    </derivirana_varijabla>
  </DomainObject.Predmet.ProtuStrankaListNazivFormatedOIB>
  <DomainObject.Predmet.OstaliListFormated>
    <izvorni_sadrzaj>
      <item>Matija Potočnjak</item>
      <item>Dražen Hlišć</item>
    </izvorni_sadrzaj>
    <derivirana_varijabla naziv="DomainObject.Predmet.OstaliListFormated_1">
      <item>Matija Potočnjak</item>
      <item>Dražen Hlišć</item>
    </derivirana_varijabla>
  </DomainObject.Predmet.OstaliListFormated>
  <DomainObject.Predmet.OstaliListFormatedOIB>
    <izvorni_sadrzaj>
      <item>Matija Potočnjak, OIB 53056966535</item>
      <item>Dražen Hlišć, OIB 96928535366</item>
    </izvorni_sadrzaj>
    <derivirana_varijabla naziv="DomainObject.Predmet.OstaliListFormatedOIB_1">
      <item>Matija Potočnjak, OIB 53056966535</item>
      <item>Dražen Hlišć, OIB 96928535366</item>
    </derivirana_varijabla>
  </DomainObject.Predmet.OstaliListFormatedOIB>
  <DomainObject.Predmet.OstaliListFormatedWithAdress>
    <izvorni_sadrzaj>
      <item>Matija Potočnjak, Boškovićeva 20, 10000 Zagreb</item>
      <item>Dražen Hlišć, Vatroslava Jagića 2, 23000 Zadar</item>
    </izvorni_sadrzaj>
    <derivirana_varijabla naziv="DomainObject.Predmet.OstaliListFormatedWithAdress_1">
      <item>Matija Potočnjak, Boškovićeva 20, 10000 Zagreb</item>
      <item>Dražen Hlišć, Vatroslava Jagića 2, 23000 Zadar</item>
    </derivirana_varijabla>
  </DomainObject.Predmet.OstaliListFormatedWithAdress>
  <DomainObject.Predmet.OstaliListFormatedWithAdressOIB>
    <izvorni_sadrzaj>
      <item>Matija Potočnjak, OIB 53056966535, Boškovićeva 20, 10000 Zagreb</item>
      <item>Dražen Hlišć, OIB 96928535366, Vatroslava Jagića 2, 23000 Zadar</item>
    </izvorni_sadrzaj>
    <derivirana_varijabla naziv="DomainObject.Predmet.OstaliListFormatedWithAdressOIB_1">
      <item>Matija Potočnjak, OIB 53056966535, Boškovićeva 20, 10000 Zagreb</item>
      <item>Dražen Hlišć, OIB 96928535366, Vatroslava Jagića 2, 23000 Zadar</item>
    </derivirana_varijabla>
  </DomainObject.Predmet.OstaliListFormatedWithAdressOIB>
  <DomainObject.Predmet.OstaliListNazivFormated>
    <izvorni_sadrzaj>
      <item>Matija Potočnjak</item>
      <item>Dražen Hlišć</item>
    </izvorni_sadrzaj>
    <derivirana_varijabla naziv="DomainObject.Predmet.OstaliListNazivFormated_1">
      <item>Matija Potočnjak</item>
      <item>Dražen Hlišć</item>
    </derivirana_varijabla>
  </DomainObject.Predmet.OstaliListNazivFormated>
  <DomainObject.Predmet.OstaliListNazivFormatedOIB>
    <izvorni_sadrzaj>
      <item>Matija Potočnjak, OIB 53056966535</item>
      <item>Dražen Hlišć, OIB 96928535366</item>
    </izvorni_sadrzaj>
    <derivirana_varijabla naziv="DomainObject.Predmet.OstaliListNazivFormatedOIB_1">
      <item>Matija Potočnjak, OIB 53056966535</item>
      <item>Dražen Hlišć, OIB 96928535366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>St-702/2018-74</izvorni_sadrzaj>
    <derivirana_varijabla naziv="DomainObject.PoslovniBrojDokumenta_1">St-702/2018-74</derivirana_varijabla>
  </DomainObject.PoslovniBrojDokumenta>
  <DomainObject.Predmet.StrankaIDrugi>
    <izvorni_sadrzaj>TERRAFIRMA d.o.o. za pripremu zemljišta</izvorni_sadrzaj>
    <derivirana_varijabla naziv="DomainObject.Predmet.StrankaIDrugi_1">TERRAFIRMA d.o.o. za pripremu zemljišta</derivirana_varijabla>
  </DomainObject.Predmet.StrankaIDrugi>
  <DomainObject.Predmet.ProtustrankaIDrugi>
    <izvorni_sadrzaj>Stečajna masa iza TERRAFIRMA d.o.o. u stečaju</izvorni_sadrzaj>
    <derivirana_varijabla naziv="DomainObject.Predmet.ProtustrankaIDrugi_1">Stečajna masa iza TERRAFIRMA d.o.o. u stečaju</derivirana_varijabla>
  </DomainObject.Predmet.ProtustrankaIDrugi>
  <DomainObject.Predmet.StrankaIDrugiAdressOIB>
    <izvorni_sadrzaj>TERRAFIRMA d.o.o. za pripremu zemljišta, OIB 54997323899, Poljička 13, 10000 Zagreb</izvorni_sadrzaj>
    <derivirana_varijabla naziv="DomainObject.Predmet.StrankaIDrugiAdressOIB_1">TERRAFIRMA d.o.o. za pripremu zemljišta, OIB 54997323899, Poljička 13, 10000 Zagreb</derivirana_varijabla>
  </DomainObject.Predmet.StrankaIDrugiAdressOIB>
  <DomainObject.Predmet.ProtustrankaIDrugiAdressOIB>
    <izvorni_sadrzaj>Stečajna masa iza TERRAFIRMA d.o.o. u stečaju, OIB 63132990846, Drenovačka 3, 10000 Zagreb</izvorni_sadrzaj>
    <derivirana_varijabla naziv="DomainObject.Predmet.ProtustrankaIDrugiAdressOIB_1">Stečajna masa iza TERRAFIRMA d.o.o. u stečaju, OIB 63132990846, Drenovačka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TERRAFIRMA d.o.o. u stečaju</item>
      <item>TERRAFIRMA d.o.o. za pripremu zemljišta</item>
      <item>Matija Potočnjak</item>
      <item>Dražen Hlišć</item>
    </izvorni_sadrzaj>
    <derivirana_varijabla naziv="DomainObject.Predmet.SudioniciListNaziv_1">
      <item>Stečajna masa iza TERRAFIRMA d.o.o. u stečaju</item>
      <item>TERRAFIRMA d.o.o. za pripremu zemljišta</item>
      <item>Matija Potočnjak</item>
      <item>Dražen Hlišć</item>
    </derivirana_varijabla>
  </DomainObject.Predmet.SudioniciListNaziv>
  <DomainObject.Predmet.SudioniciListAdressOIB>
    <izvorni_sadrzaj>
      <item>Stečajna masa iza TERRAFIRMA d.o.o. u stečaju, OIB 63132990846, Drenovačka 3,10000 Zagreb</item>
      <item>TERRAFIRMA d.o.o. za pripremu zemljišta, OIB 54997323899, Poljička 13,10000 Zagreb</item>
      <item>Matija Potočnjak, OIB 53056966535, Boškovićeva 20,10000 Zagreb</item>
      <item>Dražen Hlišć, OIB 96928535366, Vatroslava Jagića 2,23000 Zadar</item>
    </izvorni_sadrzaj>
    <derivirana_varijabla naziv="DomainObject.Predmet.SudioniciListAdressOIB_1">
      <item>Stečajna masa iza TERRAFIRMA d.o.o. u stečaju, OIB 63132990846, Drenovačka 3,10000 Zagreb</item>
      <item>TERRAFIRMA d.o.o. za pripremu zemljišta, OIB 54997323899, Poljička 13,10000 Zagreb</item>
      <item>Matija Potočnjak, OIB 53056966535, Boškovićeva 20,10000 Zagreb</item>
      <item>Dražen Hlišć, OIB 96928535366, Vatroslava Jagića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63132990846</item>
      <item>, OIB 54997323899</item>
      <item>, OIB 53056966535</item>
      <item>, OIB 96928535366</item>
    </izvorni_sadrzaj>
    <derivirana_varijabla naziv="DomainObject.Predmet.SudioniciListNazivOIB_1">
      <item>, OIB 63132990846</item>
      <item>, OIB 54997323899</item>
      <item>, OIB 53056966535</item>
      <item>, OIB 96928535366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siječnja 2019.</izvorni_sadrzaj>
    <derivirana_varijabla naziv="DomainObject.PredzadnjaOdlukaIzPredmeta.DatumDonosenjaOdluke_1">2. siječnja 2019.</derivirana_varijabla>
  </DomainObject.PredzadnjaOdlukaIzPredmeta.DatumDonosenjaOdluke>
  <DomainObject.PredzadnjaOdlukaIzPredmeta.Oznaka>
    <izvorni_sadrzaj>St-702/2018-71</izvorni_sadrzaj>
    <derivirana_varijabla naziv="DomainObject.PredzadnjaOdlukaIzPredmeta.Oznaka_1">St-702/2018-71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1002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2019-05-15T11:36:00Z</dcterms:created>
  <dc:creator>Vlasta Bogović Milisavljević</dc:creator>
  <cp:lastModifiedBy>Natalija Perković</cp:lastModifiedBy>
  <cp:lastPrinted>2019-05-16T12:05:00Z</cp:lastPrinted>
  <dcterms:modified xmlns:xsi="http://www.w3.org/2001/XMLSchema-instance" xsi:type="dcterms:W3CDTF">2019-05-16T12:05:00Z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St-702/2018-74 / Odluka - Rješenje (St-702-18_rješenje_i_zaključak.docx)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