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5775" w14:paraId="6b35775" w:rsidRDefault="00D62DCB" w:rsidP="00D62DCB" w:rsidR="00D62DCB">
      <w:pPr>
        <w:ind w:firstLine="708" w:left="5664"/>
        <w15:collapsed w:val="false"/>
      </w:pPr>
      <w:r>
        <w:t>1 St-48/2015.</w:t>
      </w:r>
    </w:p>
    <w:p w:rsidRDefault="00D62DCB" w:rsidP="00D62DCB" w:rsidR="00D62DCB"/>
    <w:p w:rsidRDefault="00D62DCB" w:rsidP="00D62DCB" w:rsidR="00D62DCB"/>
    <w:p w:rsidRDefault="00D62DCB" w:rsidP="00D62DCB" w:rsidR="00D62DCB">
      <w:r>
        <w:t>TRGOVAČKI SUD U BJELOVARU</w:t>
      </w:r>
    </w:p>
    <w:p w:rsidRDefault="00D62DCB" w:rsidP="00D62DCB" w:rsidR="00D62DCB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62DCB" w:rsidP="00D62DCB" w:rsidR="00D62DCB"/>
    <w:p w:rsidRDefault="00D62DCB" w:rsidP="00D62DCB" w:rsidR="00D62DCB"/>
    <w:p w:rsidRDefault="00D62DCB" w:rsidP="00D62DCB" w:rsidR="00D62D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2DCB" w:rsidP="00D62DCB" w:rsidR="00D62D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2DCB" w:rsidP="00D62DCB" w:rsidR="00D62DCB"/>
    <w:p w:rsidRDefault="00D62DCB" w:rsidP="00D62DCB" w:rsidR="00D62DCB"/>
    <w:p w:rsidRDefault="00D62DCB" w:rsidP="00D62DCB" w:rsidR="00D62DCB"/>
    <w:p w:rsidRDefault="00D62DCB" w:rsidP="00D62DCB" w:rsidR="00D62DCB"/>
    <w:p w:rsidRDefault="00D62DCB" w:rsidP="00D62DCB" w:rsidR="00D62DCB">
      <w:pPr>
        <w:jc w:val="center"/>
        <w:rPr>
          <w:b/>
        </w:rPr>
      </w:pPr>
      <w:r>
        <w:rPr>
          <w:b/>
        </w:rPr>
        <w:t>P O Z I V</w:t>
      </w:r>
    </w:p>
    <w:p w:rsidRDefault="00D62DCB" w:rsidP="00D62DCB" w:rsidR="00D62DCB">
      <w:pPr>
        <w:jc w:val="center"/>
      </w:pPr>
    </w:p>
    <w:p w:rsidRDefault="00D62DCB" w:rsidP="00D62DCB" w:rsidR="00D62DCB">
      <w:pPr>
        <w:jc w:val="center"/>
      </w:pPr>
    </w:p>
    <w:p w:rsidRDefault="00D62DCB" w:rsidP="00D62DCB" w:rsidR="00D62DCB">
      <w:r>
        <w:t>U stečajnom predmetu nad stečajnim dužnikom VETERINARSKA AMBULANTA ZEMAN d.o.o. SLATINA, Kralja Tomislava 1, OIB: 35988531275,   pozivate se na ročište kod Trgovačkog suda u Bjelovaru, soba broj 4. za dan</w:t>
      </w:r>
    </w:p>
    <w:p w:rsidRDefault="00D62DCB" w:rsidP="00D62DCB" w:rsidR="00D62DCB"/>
    <w:p w:rsidRDefault="00D62DCB" w:rsidP="00D62DCB" w:rsidR="00D62DCB"/>
    <w:p w:rsidRDefault="00D62DCB" w:rsidP="00D62DCB" w:rsidR="00D62DCB"/>
    <w:p w:rsidRDefault="00D62DCB" w:rsidP="00D62DCB" w:rsidR="00D62DCB">
      <w:pPr>
        <w:jc w:val="center"/>
        <w:rPr>
          <w:b/>
        </w:rPr>
      </w:pPr>
      <w:r>
        <w:rPr>
          <w:b/>
        </w:rPr>
        <w:t>14. listopada  2016. godine u 9,30 sati</w:t>
      </w:r>
    </w:p>
    <w:p w:rsidRDefault="00D62DCB" w:rsidP="00D62DCB" w:rsidR="00D62DCB"/>
    <w:p w:rsidRDefault="00D62DCB" w:rsidP="00D62DCB" w:rsidR="00D62DCB">
      <w:r>
        <w:t xml:space="preserve">radi utvrđivanja uvjeta za otvaranje stečajnog postupka nad dužnikom Veterinarskom ambulantom </w:t>
      </w:r>
      <w:proofErr w:type="spellStart"/>
      <w:r>
        <w:t>Zeman</w:t>
      </w:r>
      <w:proofErr w:type="spellEnd"/>
      <w:r>
        <w:t xml:space="preserve"> d.o.o. Slatina. </w:t>
      </w:r>
    </w:p>
    <w:p w:rsidRDefault="00D62DCB" w:rsidP="00D62DCB" w:rsidR="00D62DCB"/>
    <w:p w:rsidRDefault="00D62DCB" w:rsidP="00D62DCB" w:rsidR="00D62DCB"/>
    <w:p w:rsidRDefault="00D62DCB" w:rsidP="00D62DCB" w:rsidR="00D62DCB">
      <w:r>
        <w:t>U Bjelovaru, 21. rujna  2016.</w:t>
      </w:r>
    </w:p>
    <w:p w:rsidRDefault="00D62DCB" w:rsidP="00D62DCB" w:rsidR="00D62DCB"/>
    <w:p w:rsidRDefault="00D62DCB" w:rsidP="00D62DCB" w:rsidR="00D62DCB"/>
    <w:p w:rsidRDefault="00D62DCB" w:rsidP="00D62DCB" w:rsidR="00D62D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D62DCB" w:rsidP="00D62DCB" w:rsidR="00D62DCB"/>
    <w:p w:rsidRDefault="00D62DCB" w:rsidP="00D62DCB" w:rsidR="00D62D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v.r.</w:t>
      </w:r>
    </w:p>
    <w:p w:rsidRDefault="00D62DCB" w:rsidP="00D62DCB" w:rsidR="00D62DCB"/>
    <w:p w:rsidRDefault="00D62DCB" w:rsidP="00D62DCB" w:rsidR="00D62DC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62DCB" w:rsidP="00D62DCB" w:rsidR="00D62D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D62DCB" w:rsidP="00D62DCB" w:rsidR="00D62DCB"/>
    <w:p w:rsidRDefault="00D62DCB" w:rsidP="00D62DCB" w:rsidR="00D62DCB">
      <w:proofErr w:type="spellStart"/>
      <w:r>
        <w:t>Rj</w:t>
      </w:r>
      <w:proofErr w:type="spellEnd"/>
      <w:r>
        <w:t>.</w:t>
      </w:r>
    </w:p>
    <w:p w:rsidRDefault="00D62DCB" w:rsidP="00D62DCB" w:rsidR="00D62DCB">
      <w:r>
        <w:t xml:space="preserve">Dna: </w:t>
      </w:r>
      <w:proofErr w:type="spellStart"/>
      <w:r>
        <w:t>z.z</w:t>
      </w:r>
      <w:proofErr w:type="spellEnd"/>
      <w:r>
        <w:t>. dužnika</w:t>
      </w:r>
    </w:p>
    <w:p w:rsidRDefault="00D62DCB" w:rsidP="00D62DCB" w:rsidR="00D62DCB">
      <w:r>
        <w:t xml:space="preserve">         predlagatelju</w:t>
      </w:r>
    </w:p>
    <w:p w:rsidRDefault="00D62DCB" w:rsidP="00D62DCB" w:rsidR="00D62DCB">
      <w:r>
        <w:t xml:space="preserve">        ROČ.  14. 10. 2016. u 9,30 sati</w:t>
      </w:r>
    </w:p>
    <w:p w:rsidRDefault="00D62DCB" w:rsidP="00D62DCB" w:rsidR="00D62DCB">
      <w:r>
        <w:t>Bjelovar,  21. 09.  2016.</w:t>
      </w:r>
    </w:p>
    <w:p w:rsidRDefault="00D62DCB" w:rsidP="00D62DCB" w:rsidR="00D62DCB"/>
    <w:p w:rsidRDefault="00D62DCB" w:rsidP="00D62DCB" w:rsidR="00D62DCB"/>
    <w:p w:rsidRDefault="00DA0242" w:rsidP="00D62DCB" w:rsidR="00DA0242">
      <w:pPr>
        <w:pStyle w:val="ZapisniarPotpis"/>
        <w:ind w:left="0"/>
      </w:pPr>
      <w:bookmarkStart w:name="_GoBack" w:id="0"/>
      <w:bookmarkEnd w:id="0"/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DCB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62D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62D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V. Bukovca 24.</izvorni_sadrzaj>
    <derivirana_varijabla naziv="DomainObject.UcesnikSudskeRadnje.Adresa.UlicaIKBR_1">V. Bukovca 24.</derivirana_varijabla>
  </DomainObject.UcesnikSudskeRadnje.Adresa.UlicaIKBR>
  <DomainObject.UcesnikSudskeRadnje.Naziv>
    <izvorni_sadrzaj>Mario Zeman</izvorni_sadrzaj>
    <derivirana_varijabla naziv="DomainObject.UcesnikSudskeRadnje.Naziv_1">Mario Zeman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listopada 2016.</izvorni_sadrzaj>
    <derivirana_varijabla naziv="DomainObject.UcesnikSudskeRadnje.SudskaRadnja.PlaniraniZavrsetakDatum_1">14. listopada 2016.</derivirana_varijabla>
  </DomainObject.UcesnikSudskeRadnje.SudskaRadnja.PlaniraniZavrsetakDatum>
  <DomainObject.UcesnikSudskeRadnje.SudskaRadnja.PlaniraniPocetakDatum>
    <izvorni_sadrzaj>14. listopada 2016.</izvorni_sadrzaj>
    <derivirana_varijabla naziv="DomainObject.UcesnikSudskeRadnje.SudskaRadnja.PlaniraniPocetakDatum_1">14. listopada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</izvorni_sadrzaj>
    <derivirana_varijabla naziv="DomainObject.Predmet.OstaliListFormated_1">
      <item>Mario Zeman</item>
    </derivirana_varijabla>
  </DomainObject.Predmet.OstaliListFormated>
  <DomainObject.Predmet.OstaliListFormatedOIB>
    <izvorni_sadrzaj>
      <item>Mario Zeman, OIB 65269905044</item>
    </izvorni_sadrzaj>
    <derivirana_varijabla naziv="DomainObject.Predmet.OstaliListFormatedOIB_1">
      <item>Mario Zeman, OIB 65269905044</item>
    </derivirana_varijabla>
  </DomainObject.Predmet.OstaliListFormatedOIB>
  <DomainObject.Predmet.OstaliListFormatedWithAdress>
    <izvorni_sadrzaj>
      <item>Mario Zeman, V. Bukovca 24., 33520 Slatina</item>
    </izvorni_sadrzaj>
    <derivirana_varijabla naziv="DomainObject.Predmet.OstaliListFormatedWithAdress_1">
      <item>Mario Zeman, V. Bukovca 24., 33520 Slatina</item>
    </derivirana_varijabla>
  </DomainObject.Predmet.OstaliListFormatedWithAdress>
  <DomainObject.Predmet.OstaliListFormatedWithAdressOIB>
    <izvorni_sadrzaj>
      <item>Mario Zeman, OIB 65269905044, V. Bukovca 24., 33520 Slatina</item>
    </izvorni_sadrzaj>
    <derivirana_varijabla naziv="DomainObject.Predmet.OstaliListFormatedWithAdressOIB_1">
      <item>Mario Zeman, OIB 65269905044, V. Bukovca 24., 33520 Slatina</item>
    </derivirana_varijabla>
  </DomainObject.Predmet.OstaliListFormatedWithAdressOIB>
  <DomainObject.Predmet.OstaliListNazivFormated>
    <izvorni_sadrzaj>
      <item>Mario Zeman</item>
    </izvorni_sadrzaj>
    <derivirana_varijabla naziv="DomainObject.Predmet.OstaliListNazivFormated_1">
      <item>Mario Zeman</item>
    </derivirana_varijabla>
  </DomainObject.Predmet.OstaliListNazivFormated>
  <DomainObject.Predmet.OstaliListNazivFormatedOIB>
    <izvorni_sadrzaj>
      <item>Mario Zeman, OIB 65269905044</item>
    </izvorni_sadrzaj>
    <derivirana_varijabla naziv="DomainObject.Predmet.OstaliListNazivFormatedOIB_1">
      <item>Mario Zeman, OIB 65269905044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VETERINARSKA AMBULANTA ZEMAN d.o.o. za veterinarsku djelatnost, trgovinu i usluge, Slatina</item>
      <item>Mario Zeman</item>
    </izvorni_sadrzaj>
    <derivirana_varijabla naziv="DomainObject.Predmet.SudioniciListNaziv_1">
      <item>FINA, Regionalni centar: Zagreb, Nagodbeno vijeće: ZG01</item>
      <item>VETERINARSKA AMBULANTA ZEMAN d.o.o. za veterinarsku djelatnost, trgovinu i usluge, Slatina</item>
      <item>Mario Zeman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VETERINARSKA AMBULANTA ZEMAN d.o.o. za veterinarsku djelatnost, trgovinu i usluge, Slatina, OIB 35988531275, Kralja Tomislava 1,33520 Slatina</item>
      <item>Mario Zeman, OIB 65269905044, V. Bukovca 24.,33520 Slatina</item>
    </izvorni_sadrzaj>
    <derivirana_varijabla naziv="DomainObject.Predmet.SudioniciListAdressOIB_1">
      <item>FINA, Regionalni centar: Zagreb, Nagodbeno vijeće: ZG01, OIB 85821130368, Ulica grada Vukovara 70,10000 Zagreb</item>
      <item>VETERINARSKA AMBULANTA ZEMAN d.o.o. za veterinarsku djelatnost, trgovinu i usluge, Slatina, OIB 35988531275, Kralja Tomislava 1,33520 Slatina</item>
      <item>Mario Zeman, OIB 65269905044, V. Bukovca 24.,33520 Slatina</item>
    </derivirana_varijabla>
  </DomainObject.Predmet.SudioniciListAdressOIB>
  <DomainObject.UcesnikSudskeRadnje.NazivFormated>
    <izvorni_sadrzaj>Mario Zeman, OIB 65269905044, V. Bukovca 24.,33520 Slatina</izvorni_sadrzaj>
    <derivirana_varijabla naziv="DomainObject.UcesnikSudskeRadnje.NazivFormated_1">Mario Zeman, OIB 65269905044, V. Bukovca 24.,33520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A0773-2B41-4F33-AA9C-EF435F38A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542</properties:Characters>
  <properties:Lines>45</properties:Lines>
  <properties:Paragraphs>17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Mario Zeman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