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c6f81" w14:paraId="e7c6f81" w:rsidRDefault="00C502A7" w:rsidP="00C502A7" w:rsidR="00C502A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02A7" w:rsidP="00C502A7" w:rsidR="00C502A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502A7" w:rsidP="00C502A7" w:rsidR="00C502A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502A7" w:rsidP="00C502A7" w:rsidR="00C502A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502A7" w:rsidP="00C502A7" w:rsidR="00C502A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502A7" w:rsidP="00C502A7" w:rsidR="00C502A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502A7" w:rsidP="00C502A7" w:rsidR="00C502A7" w:rsidRPr="005D578C">
      <w:pPr>
        <w:jc w:val="center"/>
        <w:rPr>
          <w:rFonts w:cs="Times New Roman" w:eastAsia="Times New Roman"/>
          <w:szCs w:val="24"/>
        </w:rPr>
      </w:pPr>
    </w:p>
    <w:p w:rsidRDefault="00C502A7" w:rsidP="00C502A7" w:rsidR="00C502A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502A7" w:rsidP="00C502A7" w:rsidR="00C502A7" w:rsidRPr="005D578C">
      <w:pPr>
        <w:rPr>
          <w:rFonts w:cs="Times New Roman" w:eastAsia="Times New Roman"/>
          <w:szCs w:val="24"/>
        </w:rPr>
      </w:pPr>
    </w:p>
    <w:p w:rsidRDefault="00C502A7" w:rsidP="00C502A7" w:rsidR="00C502A7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L. G. GLOBAL d. o. o. Buje, Trg J. B. Tita 9, OIB </w:t>
      </w:r>
      <w:r w:rsidRPr="00C502A7">
        <w:rPr>
          <w:rFonts w:cs="Times New Roman" w:eastAsia="Times New Roman"/>
        </w:rPr>
        <w:t>62431171301</w:t>
      </w:r>
      <w:r>
        <w:rPr>
          <w:rFonts w:cs="Times New Roman" w:eastAsia="Times New Roman"/>
        </w:rPr>
        <w:t xml:space="preserve">, MBS </w:t>
      </w:r>
      <w:r w:rsidRPr="00C502A7">
        <w:rPr>
          <w:rFonts w:cs="Times New Roman" w:eastAsia="Times New Roman"/>
        </w:rPr>
        <w:t>130046762</w:t>
      </w:r>
      <w:r>
        <w:rPr>
          <w:rFonts w:cs="Times New Roman" w:eastAsia="Times New Roman"/>
          <w:szCs w:val="24"/>
        </w:rPr>
        <w:t>, 18. siječnja 2018.</w:t>
      </w:r>
    </w:p>
    <w:p w:rsidRDefault="00C502A7" w:rsidP="00C502A7" w:rsidR="00C502A7" w:rsidRPr="005D578C">
      <w:pPr>
        <w:rPr>
          <w:rFonts w:cs="Times New Roman" w:eastAsia="Times New Roman"/>
          <w:szCs w:val="24"/>
        </w:rPr>
      </w:pPr>
    </w:p>
    <w:p w:rsidRDefault="00C502A7" w:rsidP="00C502A7" w:rsidR="00C502A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502A7" w:rsidP="00C502A7" w:rsidR="00C502A7" w:rsidRPr="005D578C">
      <w:pPr>
        <w:rPr>
          <w:rFonts w:cs="Times New Roman" w:eastAsia="Times New Roman"/>
          <w:szCs w:val="24"/>
        </w:rPr>
      </w:pPr>
    </w:p>
    <w:p w:rsidRDefault="00C502A7" w:rsidP="00C502A7" w:rsidR="00C502A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</w:rPr>
        <w:t xml:space="preserve">L. G. GLOBAL d. o. o. Buje, Trg J. B. Tita 9, OIB </w:t>
      </w:r>
      <w:r w:rsidRPr="00C502A7">
        <w:rPr>
          <w:rFonts w:cs="Times New Roman" w:eastAsia="Times New Roman"/>
        </w:rPr>
        <w:t>62431171301</w:t>
      </w:r>
      <w:r>
        <w:rPr>
          <w:rFonts w:cs="Times New Roman" w:eastAsia="Times New Roman"/>
        </w:rPr>
        <w:t xml:space="preserve">, MBS </w:t>
      </w:r>
      <w:r w:rsidRPr="00C502A7">
        <w:rPr>
          <w:rFonts w:cs="Times New Roman" w:eastAsia="Times New Roman"/>
        </w:rPr>
        <w:t>130046762</w:t>
      </w:r>
      <w:r>
        <w:rPr>
          <w:rFonts w:cs="Times New Roman" w:eastAsia="Times New Roman"/>
          <w:szCs w:val="24"/>
        </w:rPr>
        <w:t>.</w:t>
      </w:r>
    </w:p>
    <w:p w:rsidRDefault="00C502A7" w:rsidP="00C502A7" w:rsidR="00C502A7" w:rsidRPr="005D578C">
      <w:pPr>
        <w:rPr>
          <w:rFonts w:cs="Times New Roman" w:eastAsia="Times New Roman"/>
          <w:szCs w:val="24"/>
        </w:rPr>
      </w:pPr>
    </w:p>
    <w:p w:rsidRDefault="00C502A7" w:rsidP="00C502A7" w:rsidR="00C502A7" w:rsidRPr="004A096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4A0961">
        <w:t>Mladen Novaković iz Pule, Štinjan, Baližerka 44, OIB 28857584241</w:t>
      </w:r>
      <w:r w:rsidRPr="004A0961">
        <w:rPr>
          <w:rFonts w:cs="Times New Roman" w:eastAsia="Times New Roman"/>
          <w:szCs w:val="20"/>
        </w:rPr>
        <w:t>.</w:t>
      </w:r>
    </w:p>
    <w:p w:rsidRDefault="00C502A7" w:rsidP="00C502A7" w:rsidR="00C502A7">
      <w:pPr>
        <w:rPr>
          <w:rFonts w:cs="Times New Roman" w:eastAsia="Times New Roman"/>
          <w:szCs w:val="20"/>
        </w:rPr>
      </w:pPr>
    </w:p>
    <w:p w:rsidRDefault="00C502A7" w:rsidP="00C502A7" w:rsidR="00C502A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L. G. GLOBAL d. o. o. Buje, Trg J. B. Tita 9, OIB </w:t>
      </w:r>
      <w:r w:rsidRPr="00C502A7">
        <w:rPr>
          <w:rFonts w:cs="Times New Roman" w:eastAsia="Times New Roman"/>
        </w:rPr>
        <w:t>62431171301</w:t>
      </w:r>
      <w:r>
        <w:rPr>
          <w:rFonts w:cs="Times New Roman" w:eastAsia="Times New Roman"/>
        </w:rPr>
        <w:t xml:space="preserve">, MBS </w:t>
      </w:r>
      <w:r w:rsidRPr="00C502A7">
        <w:rPr>
          <w:rFonts w:cs="Times New Roman" w:eastAsia="Times New Roman"/>
        </w:rPr>
        <w:t>130046762</w:t>
      </w:r>
      <w:r>
        <w:rPr>
          <w:rFonts w:cs="Times New Roman" w:eastAsia="Times New Roman"/>
          <w:szCs w:val="24"/>
        </w:rPr>
        <w:t>.</w:t>
      </w:r>
    </w:p>
    <w:p w:rsidRDefault="00C502A7" w:rsidP="00C502A7" w:rsidR="00C502A7">
      <w:pPr>
        <w:ind w:firstLine="709"/>
        <w:rPr>
          <w:rFonts w:cs="Times New Roman" w:eastAsia="Times New Roman"/>
          <w:szCs w:val="24"/>
        </w:rPr>
      </w:pPr>
    </w:p>
    <w:p w:rsidRDefault="00C502A7" w:rsidP="00C502A7" w:rsidR="00C502A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L. G. GLOBAL d. o. o. Buje, Trg J. B. Tita 9, OIB </w:t>
      </w:r>
      <w:r w:rsidRPr="00C502A7">
        <w:rPr>
          <w:rFonts w:cs="Times New Roman" w:eastAsia="Times New Roman"/>
        </w:rPr>
        <w:t>62431171301</w:t>
      </w:r>
      <w:r>
        <w:rPr>
          <w:rFonts w:cs="Times New Roman" w:eastAsia="Times New Roman"/>
        </w:rPr>
        <w:t xml:space="preserve">, MBS </w:t>
      </w:r>
      <w:r w:rsidRPr="00C502A7">
        <w:rPr>
          <w:rFonts w:cs="Times New Roman" w:eastAsia="Times New Roman"/>
        </w:rPr>
        <w:t>130046762</w:t>
      </w:r>
      <w:r>
        <w:rPr>
          <w:rFonts w:cs="Times New Roman" w:eastAsia="Times New Roman"/>
          <w:szCs w:val="24"/>
        </w:rPr>
        <w:t>.</w:t>
      </w:r>
    </w:p>
    <w:p w:rsidRDefault="00C502A7" w:rsidP="00C502A7" w:rsidR="00C502A7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C502A7" w:rsidP="00C502A7" w:rsidR="00C502A7" w:rsidRPr="005D578C">
      <w:pPr>
        <w:rPr>
          <w:rFonts w:cs="Times New Roman" w:eastAsia="Times New Roman"/>
          <w:szCs w:val="24"/>
        </w:rPr>
      </w:pPr>
    </w:p>
    <w:p w:rsidRDefault="00C502A7" w:rsidP="00C502A7" w:rsidR="00C502A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502A7" w:rsidP="00C502A7" w:rsidR="00C502A7">
      <w:pPr>
        <w:ind w:firstLine="708"/>
        <w:rPr>
          <w:rFonts w:cs="Times New Roman" w:eastAsia="Times New Roman"/>
          <w:szCs w:val="24"/>
        </w:rPr>
      </w:pPr>
    </w:p>
    <w:p w:rsidRDefault="00C502A7" w:rsidP="00C502A7" w:rsidR="00C502A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15. studenog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L. G. GLOBAL d. o. o. Buje</w:t>
      </w:r>
      <w:r>
        <w:rPr>
          <w:rFonts w:cs="Times New Roman" w:eastAsia="Times New Roman"/>
          <w:szCs w:val="24"/>
        </w:rPr>
        <w:t>.</w:t>
      </w:r>
    </w:p>
    <w:p w:rsidRDefault="00C502A7" w:rsidP="00C502A7" w:rsidR="00C502A7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14. studenog 2017. imao neizvršene osnove za plaćanje u neprekinutom razdoblju od 120 dana u ukupnom iznosu 6.365,67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20. studenog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10 St-613/2017-3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C502A7" w:rsidP="00C502A7" w:rsidR="00C502A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C502A7" w:rsidP="00C502A7" w:rsidR="00C502A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C502A7" w:rsidP="00C502A7" w:rsidR="00C502A7" w:rsidRPr="005D578C">
      <w:pPr>
        <w:rPr>
          <w:rFonts w:cs="Times New Roman" w:eastAsia="Times New Roman"/>
          <w:szCs w:val="24"/>
        </w:rPr>
      </w:pPr>
    </w:p>
    <w:p w:rsidRDefault="00C502A7" w:rsidP="00C502A7" w:rsidR="00C502A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18. siječnja 2018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502A7" w:rsidP="00C502A7" w:rsidR="00C502A7">
      <w:pPr>
        <w:rPr>
          <w:rFonts w:cs="Times New Roman" w:eastAsia="Times New Roman"/>
          <w:szCs w:val="24"/>
        </w:rPr>
      </w:pPr>
    </w:p>
    <w:p w:rsidRDefault="00C502A7" w:rsidP="00C502A7" w:rsidR="00C502A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C502A7" w:rsidP="00C502A7" w:rsidR="00C502A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8F7EEB">
        <w:rPr>
          <w:rFonts w:cs="Times New Roman" w:eastAsia="Times New Roman"/>
          <w:szCs w:val="24"/>
        </w:rPr>
        <w:t>, v.r.</w:t>
      </w:r>
    </w:p>
    <w:p w:rsidRDefault="00C502A7" w:rsidP="00C502A7" w:rsidR="00C502A7">
      <w:pPr>
        <w:jc w:val="left"/>
        <w:rPr>
          <w:rFonts w:cs="Times New Roman" w:eastAsia="Times New Roman"/>
          <w:szCs w:val="24"/>
        </w:rPr>
      </w:pPr>
    </w:p>
    <w:p w:rsidRDefault="00C502A7" w:rsidP="00C502A7" w:rsidR="00C502A7" w:rsidRPr="005D578C">
      <w:pPr>
        <w:jc w:val="left"/>
        <w:rPr>
          <w:rFonts w:cs="Times New Roman" w:eastAsia="Times New Roman"/>
          <w:szCs w:val="24"/>
        </w:rPr>
      </w:pPr>
    </w:p>
    <w:p w:rsidRDefault="00C502A7" w:rsidP="00C502A7" w:rsidR="00C502A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502A7" w:rsidP="00C502A7" w:rsidR="00C502A7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C502A7" w:rsidP="00C502A7" w:rsidR="00C502A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C502A7" w:rsidP="00C502A7" w:rsidR="00C502A7">
      <w:pPr>
        <w:rPr>
          <w:rFonts w:cs="Times New Roman" w:eastAsia="Times New Roman"/>
          <w:szCs w:val="24"/>
        </w:rPr>
      </w:pPr>
    </w:p>
    <w:p w:rsidRDefault="00C502A7" w:rsidP="00C502A7" w:rsidR="00C502A7" w:rsidRPr="005D578C">
      <w:pPr>
        <w:rPr>
          <w:rFonts w:cs="Times New Roman" w:eastAsia="Times New Roman"/>
          <w:szCs w:val="24"/>
        </w:rPr>
      </w:pPr>
    </w:p>
    <w:p w:rsidRDefault="00C502A7" w:rsidP="00C502A7" w:rsidR="00C502A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502A7" w:rsidP="00C502A7" w:rsidR="00C502A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C502A7" w:rsidP="00C502A7" w:rsidR="00C502A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L. G. GLOBAL d. o. o. Buje, Trg J. B. Tita 9, </w:t>
      </w:r>
    </w:p>
    <w:p w:rsidRDefault="00C502A7" w:rsidP="00C502A7" w:rsidR="00C502A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C502A7" w:rsidP="00C502A7" w:rsidR="00C502A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C502A7" w:rsidP="00C502A7" w:rsidR="00C502A7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 w:rsidRPr="004A0961">
        <w:t>Mladen Novaković, Pula, Štinjan, Baližerka 44</w:t>
      </w:r>
      <w:r w:rsidRPr="004A0961">
        <w:rPr>
          <w:rFonts w:cs="Times New Roman" w:eastAsia="Times New Roman"/>
          <w:szCs w:val="20"/>
        </w:rPr>
        <w:t xml:space="preserve">, </w:t>
      </w:r>
    </w:p>
    <w:p w:rsidRDefault="00C502A7" w:rsidP="00C502A7" w:rsidR="00C502A7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C502A7" w:rsidP="00C502A7" w:rsidR="00C502A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C502A7" w:rsidP="00C502A7" w:rsidR="00C502A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C502A7" w:rsidP="00C502A7" w:rsidR="00C502A7"/>
    <w:p w:rsidRDefault="00C502A7" w:rsidP="00C502A7" w:rsidR="00C502A7"/>
    <w:p w:rsidRDefault="00C502A7" w:rsidP="00C502A7" w:rsidR="00C502A7"/>
    <w:p w:rsidRDefault="00C502A7" w:rsidP="00C502A7" w:rsidR="00C502A7"/>
    <w:p w:rsidRDefault="00C502A7" w:rsidP="00C502A7" w:rsidR="00C502A7"/>
    <w:p w:rsidRDefault="008F7EEB" w:rsidR="00893E47"/>
    <w:sectPr w:rsidSect="0009268D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02A7" w:rsidP="00C502A7" w:rsidR="00C502A7">
      <w:r>
        <w:separator/>
      </w:r>
    </w:p>
  </w:endnote>
  <w:endnote w:id="0" w:type="continuationSeparator">
    <w:p w:rsidRDefault="00C502A7" w:rsidP="00C502A7" w:rsidR="00C50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02A7" w:rsidP="00C502A7" w:rsidR="00C502A7">
      <w:r>
        <w:separator/>
      </w:r>
    </w:p>
  </w:footnote>
  <w:footnote w:id="0" w:type="continuationSeparator">
    <w:p w:rsidRDefault="00C502A7" w:rsidP="00C502A7" w:rsidR="00C502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02A7" w:rsidP="0009268D" w:rsidR="0009268D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F7EE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St-613/2017-4</w:t>
    </w:r>
  </w:p>
  <w:p w:rsidRDefault="008F7EEB" w:rsidP="0009268D" w:rsidR="0009268D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02A7" w:rsidP="0009268D" w:rsidR="0009268D" w:rsidRPr="00970AE0">
    <w:pPr>
      <w:pStyle w:val="Zaglavlje"/>
      <w:jc w:val="right"/>
    </w:pPr>
    <w:r>
      <w:rPr>
        <w:szCs w:val="24"/>
      </w:rPr>
      <w:t>10 St-613/2017-4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7D49"/>
    <w:rsid w:val="0047136B"/>
    <w:rsid w:val="00497D49"/>
    <w:rsid w:val="004A0961"/>
    <w:rsid w:val="00561B59"/>
    <w:rsid w:val="008F7EEB"/>
    <w:rsid w:val="00C50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02A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502A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502A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502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02A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502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502A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7E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7EE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F7EE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F7EE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F7EE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02A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502A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502A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502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02A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502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502A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7E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7EE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F7EE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F7EE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F7EE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2017.</izvorni_sadrzaj>
    <derivirana_varijabla naziv="DomainObject.Predmet.DatumOsnivanja_1">16.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St-613/2017</izvorni_sadrzaj>
    <derivirana_varijabla naziv="DomainObject.Predmet.OznakaBroj_1">St-613/2017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L.G. GLOBAL d.o.o. BUJE</izvorni_sadrzaj>
    <derivirana_varijabla naziv="DomainObject.Predmet.ProtustrankaFormated_1">  L.G. GLOBAL d.o.o. BUJE</derivirana_varijabla>
  </DomainObject.Predmet.ProtustrankaFormated>
  <DomainObject.Predmet.ProtustrankaFormatedOIB>
    <izvorni_sadrzaj>  L.G. GLOBAL d.o.o. BUJE, OIB 62431171301</izvorni_sadrzaj>
    <derivirana_varijabla naziv="DomainObject.Predmet.ProtustrankaFormatedOIB_1">  L.G. GLOBAL d.o.o. BUJE, OIB 62431171301</derivirana_varijabla>
  </DomainObject.Predmet.ProtustrankaFormatedOIB>
  <DomainObject.Predmet.ProtustrankaFormatedWithAdress>
    <izvorni_sadrzaj> L.G. GLOBAL d.o.o. BUJE, Trg J. B. Tita 9, 52460 Buje</izvorni_sadrzaj>
    <derivirana_varijabla naziv="DomainObject.Predmet.ProtustrankaFormatedWithAdress_1"> L.G. GLOBAL d.o.o. BUJE, Trg J. B. Tita 9, 52460 Buje</derivirana_varijabla>
  </DomainObject.Predmet.ProtustrankaFormatedWithAdress>
  <DomainObject.Predmet.ProtustrankaFormatedWithAdressOIB>
    <izvorni_sadrzaj> L.G. GLOBAL d.o.o. BUJE, OIB 62431171301, Trg J. B. Tita 9, 52460 Buje</izvorni_sadrzaj>
    <derivirana_varijabla naziv="DomainObject.Predmet.ProtustrankaFormatedWithAdressOIB_1"> L.G. GLOBAL d.o.o. BUJE, OIB 62431171301, Trg J. B. Tita 9, 52460 Buje</derivirana_varijabla>
  </DomainObject.Predmet.ProtustrankaFormatedWithAdressOIB>
  <DomainObject.Predmet.ProtustrankaWithAdress>
    <izvorni_sadrzaj>L.G. GLOBAL d.o.o. BUJE Trg J. B. Tita 9, 52460 Buje</izvorni_sadrzaj>
    <derivirana_varijabla naziv="DomainObject.Predmet.ProtustrankaWithAdress_1">L.G. GLOBAL d.o.o. BUJE Trg J. B. Tita 9, 52460 Buje</derivirana_varijabla>
  </DomainObject.Predmet.ProtustrankaWithAdress>
  <DomainObject.Predmet.ProtustrankaWithAdressOIB>
    <izvorni_sadrzaj>L.G. GLOBAL d.o.o. BUJE, OIB 62431171301, Trg J. B. Tita 9, 52460 Buje</izvorni_sadrzaj>
    <derivirana_varijabla naziv="DomainObject.Predmet.ProtustrankaWithAdressOIB_1">L.G. GLOBAL d.o.o. BUJE, OIB 62431171301, Trg J. B. Tita 9, 52460 Buje</derivirana_varijabla>
  </DomainObject.Predmet.ProtustrankaWithAdressOIB>
  <DomainObject.Predmet.ProtustrankaNazivFormated>
    <izvorni_sadrzaj>L.G. GLOBAL d.o.o. BUJE</izvorni_sadrzaj>
    <derivirana_varijabla naziv="DomainObject.Predmet.ProtustrankaNazivFormated_1">L.G. GLOBAL d.o.o. BUJE</derivirana_varijabla>
  </DomainObject.Predmet.ProtustrankaNazivFormated>
  <DomainObject.Predmet.ProtustrankaNazivFormatedOIB>
    <izvorni_sadrzaj>L.G. GLOBAL d.o.o. BUJE, OIB 62431171301</izvorni_sadrzaj>
    <derivirana_varijabla naziv="DomainObject.Predmet.ProtustrankaNazivFormatedOIB_1">L.G. GLOBAL d.o.o. BUJE, OIB 62431171301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6365.67</izvorni_sadrzaj>
    <derivirana_varijabla naziv="DomainObject.Predmet.TrenutnaVrijednost_1">6365.67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L.G. GLOBAL d.o.o. BUJE</item>
    </izvorni_sadrzaj>
    <derivirana_varijabla naziv="DomainObject.Predmet.ProtuStrankaListFormated_1">
      <item>L.G. GLOBAL d.o.o. BUJE</item>
    </derivirana_varijabla>
  </DomainObject.Predmet.ProtuStrankaListFormated>
  <DomainObject.Predmet.ProtuStrankaListFormatedOIB>
    <izvorni_sadrzaj>
      <item>L.G. GLOBAL d.o.o. BUJE, OIB 62431171301</item>
    </izvorni_sadrzaj>
    <derivirana_varijabla naziv="DomainObject.Predmet.ProtuStrankaListFormatedOIB_1">
      <item>L.G. GLOBAL d.o.o. BUJE, OIB 62431171301</item>
    </derivirana_varijabla>
  </DomainObject.Predmet.ProtuStrankaListFormatedOIB>
  <DomainObject.Predmet.ProtuStrankaListFormatedWithAdress>
    <izvorni_sadrzaj>
      <item>L.G. GLOBAL d.o.o. BUJE, Trg J. B. Tita 9, 52460 Buje</item>
    </izvorni_sadrzaj>
    <derivirana_varijabla naziv="DomainObject.Predmet.ProtuStrankaListFormatedWithAdress_1">
      <item>L.G. GLOBAL d.o.o. BUJE, Trg J. B. Tita 9, 52460 Buje</item>
    </derivirana_varijabla>
  </DomainObject.Predmet.ProtuStrankaListFormatedWithAdress>
  <DomainObject.Predmet.ProtuStrankaListFormatedWithAdressOIB>
    <izvorni_sadrzaj>
      <item>L.G. GLOBAL d.o.o. BUJE, OIB 62431171301, Trg J. B. Tita 9, 52460 Buje</item>
    </izvorni_sadrzaj>
    <derivirana_varijabla naziv="DomainObject.Predmet.ProtuStrankaListFormatedWithAdressOIB_1">
      <item>L.G. GLOBAL d.o.o. BUJE, OIB 62431171301, Trg J. B. Tita 9, 52460 Buje</item>
    </derivirana_varijabla>
  </DomainObject.Predmet.ProtuStrankaListFormatedWithAdressOIB>
  <DomainObject.Predmet.ProtuStrankaListNazivFormated>
    <izvorni_sadrzaj>
      <item>L.G. GLOBAL d.o.o. BUJE</item>
    </izvorni_sadrzaj>
    <derivirana_varijabla naziv="DomainObject.Predmet.ProtuStrankaListNazivFormated_1">
      <item>L.G. GLOBAL d.o.o. BUJE</item>
    </derivirana_varijabla>
  </DomainObject.Predmet.ProtuStrankaListNazivFormated>
  <DomainObject.Predmet.ProtuStrankaListNazivFormatedOIB>
    <izvorni_sadrzaj>
      <item>L.G. GLOBAL d.o.o. BUJE, OIB 62431171301</item>
    </izvorni_sadrzaj>
    <derivirana_varijabla naziv="DomainObject.Predmet.ProtuStrankaListNazivFormatedOIB_1">
      <item>L.G. GLOBAL d.o.o. BUJE, OIB 62431171301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L.G. GLOBAL d.o.o. BUJE</izvorni_sadrzaj>
    <derivirana_varijabla naziv="DomainObject.Predmet.ProtustrankaIDrugi_1">L.G. GLOBAL d.o.o. BUJE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L.G. GLOBAL d.o.o. BUJE, OIB 62431171301, Trg J. B. Tita 9, 52460 Buje</izvorni_sadrzaj>
    <derivirana_varijabla naziv="DomainObject.Predmet.ProtustrankaIDrugiAdressOIB_1">L.G. GLOBAL d.o.o. BUJE, OIB 62431171301, Trg J. B. Tita 9,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L.G. GLOBAL d.o.o. BUJE</item>
    </izvorni_sadrzaj>
    <derivirana_varijabla naziv="DomainObject.Predmet.SudioniciListNaziv_1">
      <item>FINANCIJSKA AGENCIJA, RC RIJEKA, PODRUŽNICA PULA, PULA</item>
      <item>L.G. GLOBAL d.o.o. BUJE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L.G. GLOBAL d.o.o. BUJE, OIB 62431171301, Trg J. B. Tita 9,52460 Buje</item>
    </izvorni_sadrzaj>
    <derivirana_varijabla naziv="DomainObject.Predmet.SudioniciListAdressOIB_1">
      <item>FINANCIJSKA AGENCIJA, RC RIJEKA, PODRUŽNICA PULA, PULA, OIB 85821130368, F. Kurelca 8,51000 Rijeka</item>
      <item>L.G. GLOBAL d.o.o. BUJE, OIB 62431171301, Trg J. B. Tita 9,52460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62431171301</item>
    </izvorni_sadrzaj>
    <derivirana_varijabla naziv="DomainObject.Predmet.SudioniciListNazivOIB_1">
      <item>, OIB 85821130368</item>
      <item>, OIB 62431171301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703</properties:Words>
  <properties:Characters>3580</properties:Characters>
  <properties:Lines>90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2018-01-10T13:06:00Z</dcterms:created>
  <dc:creator>Morena Brajuha</dc:creator>
  <dc:description/>
  <cp:keywords/>
  <cp:lastModifiedBy>Sanja Lakošeljac</cp:lastModifiedBy>
  <cp:lastPrinted>2018-01-18T09:44:00Z</cp:lastPrinted>
  <dcterms:modified xmlns:xsi="http://www.w3.org/2001/XMLSchema-instance" xsi:type="dcterms:W3CDTF">2018-01-18T09:44:00Z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