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6a27" w14:paraId="cc36a27" w:rsidRDefault="00DA2FA9" w:rsidP="00DA2FA9" w:rsidR="00DA2FA9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A9" w:rsidP="00DA2FA9" w:rsidR="00DA2FA9">
      <w:pPr>
        <w:spacing w:after="0"/>
      </w:pPr>
      <w:r>
        <w:t xml:space="preserve">         REPUBLIKA HRVATSKA</w:t>
      </w:r>
    </w:p>
    <w:p w:rsidRDefault="00DA2FA9" w:rsidP="00DA2FA9" w:rsidR="00DA2FA9">
      <w:pPr>
        <w:spacing w:after="0"/>
      </w:pPr>
      <w:r>
        <w:t xml:space="preserve"> TRGOVAČKI SUD U VARAŽDINU</w:t>
      </w:r>
    </w:p>
    <w:p w:rsidRDefault="00DA2FA9" w:rsidP="00DA2FA9" w:rsidR="00DA2FA9">
      <w:pPr>
        <w:spacing w:after="0"/>
      </w:pPr>
      <w:r>
        <w:t xml:space="preserve">           Braće Radića 2, Varaždin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  <w:jc w:val="center"/>
      </w:pPr>
      <w:r>
        <w:t>U  I M E  R E P U B L I K E  H R V A T S K E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  <w:jc w:val="center"/>
      </w:pPr>
      <w:r>
        <w:t>R J E Š E NJ E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SLAĐA j.d.o.o., OIB: 43087520776 sa sjedištem u Ivančec 24, 48312 Ivančec, dana 1. veljače 2016. </w:t>
      </w:r>
    </w:p>
    <w:p w:rsidRDefault="00DA2FA9" w:rsidP="00DA2FA9" w:rsidR="00DA2FA9">
      <w:pPr>
        <w:spacing w:after="0"/>
        <w:jc w:val="both"/>
      </w:pPr>
    </w:p>
    <w:p w:rsidRDefault="00DA2FA9" w:rsidP="00DA2FA9" w:rsidR="00DA2FA9">
      <w:pPr>
        <w:spacing w:after="0"/>
        <w:jc w:val="center"/>
      </w:pPr>
      <w:r>
        <w:t>r i j e š i o  j e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  <w:ind w:firstLine="708"/>
        <w:jc w:val="both"/>
      </w:pPr>
      <w:r>
        <w:t xml:space="preserve">I/ Otvara se stečajni postupak nad stečajnim dužnikom </w:t>
      </w:r>
      <w:r w:rsidR="00276C8F">
        <w:t>SLAĐA j.d.o.o., OIB: 43087520776 sa sjedištem u Ivančec 24, 48312 Ivančec</w:t>
      </w:r>
      <w:r>
        <w:t>, s danom 1. veljače 2016. u 15,00 sati.</w:t>
      </w:r>
    </w:p>
    <w:p w:rsidRDefault="00DA2FA9" w:rsidP="00DA2FA9" w:rsidR="00DA2FA9">
      <w:pPr>
        <w:spacing w:after="0"/>
        <w:jc w:val="both"/>
      </w:pPr>
    </w:p>
    <w:p w:rsidRDefault="00DA2FA9" w:rsidP="00DA2FA9" w:rsidR="00DA2FA9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276C8F">
        <w:t>SLAĐA j.d.o.o., OIB: 43087520776 sa sjedištem u Ivančec 24, 48312 Ivančec</w:t>
      </w:r>
      <w:r>
        <w:t>, 48000 Borovljani.</w:t>
      </w:r>
    </w:p>
    <w:p w:rsidRDefault="00DA2FA9" w:rsidP="00DA2FA9" w:rsidR="00DA2FA9">
      <w:pPr>
        <w:spacing w:after="0"/>
        <w:jc w:val="both"/>
      </w:pPr>
    </w:p>
    <w:p w:rsidRDefault="00DA2FA9" w:rsidP="00DA2FA9" w:rsidR="00DA2FA9">
      <w:pPr>
        <w:spacing w:after="0"/>
        <w:ind w:firstLine="708"/>
        <w:jc w:val="both"/>
      </w:pPr>
      <w:r>
        <w:t xml:space="preserve">III/ Za stečajnog upravitelja imenuje se </w:t>
      </w:r>
      <w:r w:rsidR="00276C8F">
        <w:t>Marijan Drljanovčan, OIB: 49708160625, Antuna Mihanovića 131, 48326 Miholjanec.</w:t>
      </w:r>
    </w:p>
    <w:p w:rsidRDefault="00DA2FA9" w:rsidP="00DA2FA9" w:rsidR="00DA2FA9">
      <w:pPr>
        <w:spacing w:after="0"/>
        <w:jc w:val="both"/>
        <w:rPr>
          <w:color w:val="FF0000"/>
        </w:rPr>
      </w:pPr>
    </w:p>
    <w:p w:rsidRDefault="00DA2FA9" w:rsidP="00DA2FA9" w:rsidR="00DA2FA9">
      <w:pPr>
        <w:spacing w:after="0"/>
        <w:ind w:firstLine="708"/>
        <w:jc w:val="both"/>
      </w:pPr>
      <w:r>
        <w:t>IV/ Ovo rješenje objavit će se na e-oglasnoj ploči suda.</w:t>
      </w:r>
    </w:p>
    <w:p w:rsidRDefault="00DA2FA9" w:rsidP="00DA2FA9" w:rsidR="00DA2FA9">
      <w:pPr>
        <w:spacing w:after="0"/>
        <w:jc w:val="both"/>
      </w:pPr>
    </w:p>
    <w:p w:rsidRDefault="00DA2FA9" w:rsidP="00DA2FA9" w:rsidR="00DA2FA9">
      <w:pPr>
        <w:spacing w:after="0"/>
        <w:ind w:firstLine="708"/>
        <w:jc w:val="both"/>
      </w:pPr>
      <w:r>
        <w:t xml:space="preserve">V/ Po pravomoćnosti ovoga rješenja stečajni dužnik </w:t>
      </w:r>
      <w:r w:rsidR="00276C8F">
        <w:t>SLAĐA j.d.o.o., OIB: 43087520776 sa sjedištem u Ivančec 24, 48312 Ivančec</w:t>
      </w:r>
      <w:r>
        <w:t>, biti će brisan iz sudskog registra.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  <w:jc w:val="center"/>
      </w:pPr>
      <w:r>
        <w:t>Obrazloženje</w:t>
      </w:r>
    </w:p>
    <w:p w:rsidRDefault="00DA2FA9" w:rsidP="00DA2FA9" w:rsidR="00DA2FA9">
      <w:pPr>
        <w:spacing w:after="0"/>
      </w:pPr>
    </w:p>
    <w:p w:rsidRDefault="00276C8F" w:rsidP="00DA2FA9" w:rsidR="00DA2FA9">
      <w:pPr>
        <w:spacing w:after="0"/>
        <w:jc w:val="both"/>
      </w:pPr>
      <w:r>
        <w:tab/>
        <w:t>Predlagatelj je dana 25</w:t>
      </w:r>
      <w:r w:rsidR="00DA2FA9">
        <w:t>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  <w:jc w:val="both"/>
      </w:pPr>
      <w:r>
        <w:lastRenderedPageBreak/>
        <w:tab/>
        <w:t>Kako osoba ovlaštena za zastupanje pravne osobe u roku od petnaest dana od dana objave oglasa na e-oglasnoj ploči suda nije podnijela 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  <w:jc w:val="center"/>
      </w:pPr>
      <w:r>
        <w:t>U Varaždinu, 1. veljače 2016.</w:t>
      </w:r>
    </w:p>
    <w:p w:rsidRDefault="00DA2FA9" w:rsidP="00DA2FA9" w:rsidR="00DA2FA9">
      <w:pPr>
        <w:spacing w:after="0"/>
        <w:jc w:val="center"/>
      </w:pPr>
    </w:p>
    <w:p w:rsidRDefault="00DA2FA9" w:rsidP="00DA2FA9" w:rsidR="00DA2FA9">
      <w:pPr>
        <w:spacing w:after="0"/>
        <w:jc w:val="center"/>
      </w:pPr>
    </w:p>
    <w:p w:rsidRDefault="00DA2FA9" w:rsidP="00DA2FA9" w:rsidR="00DA2FA9">
      <w:pPr>
        <w:spacing w:after="0"/>
        <w:ind w:left="4956"/>
        <w:jc w:val="center"/>
      </w:pPr>
      <w:r>
        <w:t>Sudska savjetnica</w:t>
      </w:r>
    </w:p>
    <w:p w:rsidRDefault="00DA2FA9" w:rsidP="00DA2FA9" w:rsidR="00DA2FA9">
      <w:pPr>
        <w:spacing w:after="0"/>
        <w:ind w:left="4956"/>
        <w:jc w:val="center"/>
      </w:pPr>
    </w:p>
    <w:p w:rsidRDefault="00DA2FA9" w:rsidP="00DA2FA9" w:rsidR="00DA2FA9">
      <w:pPr>
        <w:spacing w:after="0"/>
        <w:ind w:left="4956"/>
        <w:jc w:val="center"/>
      </w:pPr>
      <w:r>
        <w:t>Janja Topol</w:t>
      </w:r>
    </w:p>
    <w:p w:rsidRDefault="00DA2FA9" w:rsidP="00DA2FA9" w:rsidR="00DA2FA9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A2FA9" w:rsidP="00DA2FA9" w:rsidR="00DA2FA9">
      <w:pPr>
        <w:spacing w:after="0"/>
      </w:pPr>
      <w:r>
        <w:t xml:space="preserve">                                               </w:t>
      </w:r>
    </w:p>
    <w:p w:rsidRDefault="00DA2FA9" w:rsidP="00DA2FA9" w:rsidR="00DA2FA9">
      <w:pPr>
        <w:spacing w:after="0"/>
      </w:pPr>
      <w:r>
        <w:tab/>
        <w:t xml:space="preserve">UPUTA O PRAVNOM LIJEKU: </w:t>
      </w:r>
    </w:p>
    <w:p w:rsidRDefault="00DA2FA9" w:rsidP="00DA2FA9" w:rsidR="00DA2FA9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DA2FA9" w:rsidP="00DA2FA9" w:rsidR="00DA2FA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</w:pPr>
    </w:p>
    <w:p w:rsidRDefault="00DA2FA9" w:rsidP="00DA2FA9" w:rsidR="00DA2FA9">
      <w:pPr>
        <w:spacing w:after="0"/>
      </w:pPr>
      <w:r>
        <w:t>DNA:</w:t>
      </w:r>
    </w:p>
    <w:p w:rsidRDefault="00DA2FA9" w:rsidP="00DA2FA9" w:rsidR="00DA2FA9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DA2FA9" w:rsidP="00DA2FA9" w:rsidR="00DA2FA9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DA2FA9" w:rsidP="00DA2FA9" w:rsidR="00DA2FA9">
      <w:pPr>
        <w:numPr>
          <w:ilvl w:val="0"/>
          <w:numId w:val="1"/>
        </w:numPr>
        <w:spacing w:after="0"/>
        <w:jc w:val="both"/>
      </w:pPr>
      <w:r>
        <w:t xml:space="preserve">Dužnik </w:t>
      </w:r>
      <w:r w:rsidR="00276C8F">
        <w:t>SLAĐA j.d.o.o., Ivančec 24, 48312 Ivančec</w:t>
      </w:r>
    </w:p>
    <w:p w:rsidRDefault="00DA2FA9" w:rsidP="00DA2FA9" w:rsidR="00DA2FA9">
      <w:pPr>
        <w:numPr>
          <w:ilvl w:val="0"/>
          <w:numId w:val="1"/>
        </w:numPr>
        <w:spacing w:after="0"/>
        <w:jc w:val="both"/>
      </w:pPr>
      <w:r>
        <w:t xml:space="preserve">Direktor dužnika </w:t>
      </w:r>
      <w:r w:rsidR="00276C8F">
        <w:t>Slađana Susak, Ivančec 24, 48312 Ivančec</w:t>
      </w:r>
    </w:p>
    <w:p w:rsidRDefault="00DA2FA9" w:rsidP="00DA2FA9" w:rsidR="00DA2FA9">
      <w:pPr>
        <w:pStyle w:val="Odlomakpopisa"/>
        <w:numPr>
          <w:ilvl w:val="0"/>
          <w:numId w:val="1"/>
        </w:numPr>
        <w:spacing w:after="0"/>
      </w:pPr>
      <w:r>
        <w:t>Ministarstvo financija, Porezna uprava, Područni ured Sjeverna Hrvatska, Ispostava Koprivnica, Hrvatske državnosti 7</w:t>
      </w:r>
    </w:p>
    <w:p w:rsidRDefault="00DA2FA9" w:rsidP="00DA2FA9" w:rsidR="00DA2FA9">
      <w:pPr>
        <w:pStyle w:val="Odlomakpopisa"/>
        <w:numPr>
          <w:ilvl w:val="0"/>
          <w:numId w:val="1"/>
        </w:numPr>
        <w:spacing w:after="0"/>
      </w:pPr>
      <w:r>
        <w:t xml:space="preserve">Stečajni upravitelj </w:t>
      </w:r>
      <w:r w:rsidR="00276C8F">
        <w:t>Marijan Drljanovčan, Antuna Mihanovića 131, 48326 Miholjanec</w:t>
      </w:r>
    </w:p>
    <w:p w:rsidRDefault="00DA2FA9" w:rsidP="00DA2FA9" w:rsidR="00DA2FA9">
      <w:pPr>
        <w:numPr>
          <w:ilvl w:val="0"/>
          <w:numId w:val="1"/>
        </w:numPr>
        <w:spacing w:after="0"/>
      </w:pPr>
      <w:r>
        <w:t>E-oglasna ploča suda</w:t>
      </w:r>
    </w:p>
    <w:p w:rsidRDefault="00DA2FA9" w:rsidP="00DA2FA9" w:rsidR="00DA2FA9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328" w:rsidP="00DA2FA9" w:rsidR="00D87328">
      <w:pPr>
        <w:spacing w:after="0"/>
      </w:pPr>
      <w:r>
        <w:separator/>
      </w:r>
    </w:p>
  </w:endnote>
  <w:endnote w:id="0" w:type="continuationSeparator">
    <w:p w:rsidRDefault="00D87328" w:rsidP="00DA2FA9" w:rsidR="00D873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328" w:rsidP="00DA2FA9" w:rsidR="00D87328">
      <w:pPr>
        <w:spacing w:after="0"/>
      </w:pPr>
      <w:r>
        <w:separator/>
      </w:r>
    </w:p>
  </w:footnote>
  <w:footnote w:id="0" w:type="continuationSeparator">
    <w:p w:rsidRDefault="00D87328" w:rsidP="00DA2FA9" w:rsidR="00D8732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A9" w:rsidP="00DA2FA9" w:rsidR="00DA2FA9">
    <w:pPr>
      <w:pStyle w:val="Zaglavlje"/>
      <w:jc w:val="right"/>
    </w:pPr>
    <w:r>
      <w:t>Poslovni broj: 1 St-908/15-6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4764654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B9C"/>
    <w:rsid w:val="000D682D"/>
    <w:rsid w:val="00276C8F"/>
    <w:rsid w:val="002F0B9C"/>
    <w:rsid w:val="0037009C"/>
    <w:rsid w:val="00D87328"/>
    <w:rsid w:val="00DA2FA9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A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A2FA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A2FA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A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A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2FA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2FA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2FA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2FA9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0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0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00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00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00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A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A2FA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A2FA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A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A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2FA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A2FA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2FA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A2FA9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0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0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00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00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00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363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SLAĐA j.d.o.o. za ugostiteljstvo i usluge</izvorni_sadrzaj>
    <derivirana_varijabla naziv="DomainObject.Predmet.ProtustrankaFormated_1">  SLAĐA j.d.o.o. za ugostiteljstvo i usluge</derivirana_varijabla>
  </DomainObject.Predmet.ProtustrankaFormated>
  <DomainObject.Predmet.ProtustrankaFormatedOIB>
    <izvorni_sadrzaj>  SLAĐA j.d.o.o. za ugostiteljstvo i usluge, OIB 43087520776</izvorni_sadrzaj>
    <derivirana_varijabla naziv="DomainObject.Predmet.ProtustrankaFormatedOIB_1">  SLAĐA j.d.o.o. za ugostiteljstvo i usluge, OIB 43087520776</derivirana_varijabla>
  </DomainObject.Predmet.ProtustrankaFormatedOIB>
  <DomainObject.Predmet.ProtustrankaFormatedWithAdress>
    <izvorni_sadrzaj> SLAĐA j.d.o.o. za ugostiteljstvo i usluge, Ivančec 24, 48312 Ivančec</izvorni_sadrzaj>
    <derivirana_varijabla naziv="DomainObject.Predmet.ProtustrankaFormatedWithAdress_1"> SLAĐA j.d.o.o. za ugostiteljstvo i usluge, Ivančec 24, 48312 Ivančec</derivirana_varijabla>
  </DomainObject.Predmet.ProtustrankaFormatedWithAdress>
  <DomainObject.Predmet.ProtustrankaFormatedWithAdressOIB>
    <izvorni_sadrzaj> SLAĐA j.d.o.o. za ugostiteljstvo i usluge, OIB 43087520776, Ivančec 24, 48312 Ivančec</izvorni_sadrzaj>
    <derivirana_varijabla naziv="DomainObject.Predmet.ProtustrankaFormatedWithAdressOIB_1"> SLAĐA j.d.o.o. za ugostiteljstvo i usluge, OIB 43087520776, Ivančec 24, 48312 Ivančec</derivirana_varijabla>
  </DomainObject.Predmet.ProtustrankaFormatedWithAdressOIB>
  <DomainObject.Predmet.ProtustrankaWithAdress>
    <izvorni_sadrzaj>SLAĐA j.d.o.o. za ugostiteljstvo i usluge Ivančec 24, 48312 Ivančec</izvorni_sadrzaj>
    <derivirana_varijabla naziv="DomainObject.Predmet.ProtustrankaWithAdress_1">SLAĐA j.d.o.o. za ugostiteljstvo i usluge Ivančec 24, 48312 Ivančec</derivirana_varijabla>
  </DomainObject.Predmet.ProtustrankaWithAdress>
  <DomainObject.Predmet.ProtustrankaWithAdressOIB>
    <izvorni_sadrzaj>SLAĐA j.d.o.o. za ugostiteljstvo i usluge, OIB 43087520776, Ivančec 24, 48312 Ivančec</izvorni_sadrzaj>
    <derivirana_varijabla naziv="DomainObject.Predmet.ProtustrankaWithAdressOIB_1">SLAĐA j.d.o.o. za ugostiteljstvo i usluge, OIB 43087520776, Ivančec 24, 48312 Ivančec</derivirana_varijabla>
  </DomainObject.Predmet.ProtustrankaWithAdressOIB>
  <DomainObject.Predmet.ProtustrankaNazivFormated>
    <izvorni_sadrzaj>SLAĐA j.d.o.o. za ugostiteljstvo i usluge</izvorni_sadrzaj>
    <derivirana_varijabla naziv="DomainObject.Predmet.ProtustrankaNazivFormated_1">SLAĐA j.d.o.o. za ugostiteljstvo i usluge</derivirana_varijabla>
  </DomainObject.Predmet.ProtustrankaNazivFormated>
  <DomainObject.Predmet.ProtustrankaNazivFormatedOIB>
    <izvorni_sadrzaj>SLAĐA j.d.o.o. za ugostiteljstvo i usluge, OIB 43087520776</izvorni_sadrzaj>
    <derivirana_varijabla naziv="DomainObject.Predmet.ProtustrankaNazivFormatedOIB_1">SLAĐA j.d.o.o. za ugostiteljstvo i usluge, OIB 43087520776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26780.43</izvorni_sadrzaj>
    <derivirana_varijabla naziv="DomainObject.Predmet.TrenutnaVrijednost_1">26780.43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SLAĐA j.d.o.o. za ugostiteljstvo i usluge</item>
    </izvorni_sadrzaj>
    <derivirana_varijabla naziv="DomainObject.Predmet.ProtuStrankaListFormated_1">
      <item>SLAĐA j.d.o.o. za ugostiteljstvo i usluge</item>
    </derivirana_varijabla>
  </DomainObject.Predmet.ProtuStrankaListFormated>
  <DomainObject.Predmet.ProtuStrankaListFormatedOIB>
    <izvorni_sadrzaj>
      <item>SLAĐA j.d.o.o. za ugostiteljstvo i usluge, OIB 43087520776</item>
    </izvorni_sadrzaj>
    <derivirana_varijabla naziv="DomainObject.Predmet.ProtuStrankaListFormatedOIB_1">
      <item>SLAĐA j.d.o.o. za ugostiteljstvo i usluge, OIB 43087520776</item>
    </derivirana_varijabla>
  </DomainObject.Predmet.ProtuStrankaListFormatedOIB>
  <DomainObject.Predmet.ProtuStrankaListFormatedWithAdress>
    <izvorni_sadrzaj>
      <item>SLAĐA j.d.o.o. za ugostiteljstvo i usluge, Ivančec 24, 48312 Ivančec</item>
    </izvorni_sadrzaj>
    <derivirana_varijabla naziv="DomainObject.Predmet.ProtuStrankaListFormatedWithAdress_1">
      <item>SLAĐA j.d.o.o. za ugostiteljstvo i usluge, Ivančec 24, 48312 Ivančec</item>
    </derivirana_varijabla>
  </DomainObject.Predmet.ProtuStrankaListFormatedWithAdress>
  <DomainObject.Predmet.ProtuStrankaListFormatedWithAdressOIB>
    <izvorni_sadrzaj>
      <item>SLAĐA j.d.o.o. za ugostiteljstvo i usluge, OIB 43087520776, Ivančec 24, 48312 Ivančec</item>
    </izvorni_sadrzaj>
    <derivirana_varijabla naziv="DomainObject.Predmet.ProtuStrankaListFormatedWithAdressOIB_1">
      <item>SLAĐA j.d.o.o. za ugostiteljstvo i usluge, OIB 43087520776, Ivančec 24, 48312 Ivančec</item>
    </derivirana_varijabla>
  </DomainObject.Predmet.ProtuStrankaListFormatedWithAdressOIB>
  <DomainObject.Predmet.ProtuStrankaListNazivFormated>
    <izvorni_sadrzaj>
      <item>SLAĐA j.d.o.o. za ugostiteljstvo i usluge</item>
    </izvorni_sadrzaj>
    <derivirana_varijabla naziv="DomainObject.Predmet.ProtuStrankaListNazivFormated_1">
      <item>SLAĐA j.d.o.o. za ugostiteljstvo i usluge</item>
    </derivirana_varijabla>
  </DomainObject.Predmet.ProtuStrankaListNazivFormated>
  <DomainObject.Predmet.ProtuStrankaListNazivFormatedOIB>
    <izvorni_sadrzaj>
      <item>SLAĐA j.d.o.o. za ugostiteljstvo i usluge, OIB 43087520776</item>
    </izvorni_sadrzaj>
    <derivirana_varijabla naziv="DomainObject.Predmet.ProtuStrankaListNazivFormatedOIB_1">
      <item>SLAĐA j.d.o.o. za ugostiteljstvo i usluge, OIB 43087520776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SLAĐA j.d.o.o. za ugostiteljstvo i usluge</izvorni_sadrzaj>
    <derivirana_varijabla naziv="DomainObject.Predmet.ProtustrankaIDrugi_1">SLAĐA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SLAĐA j.d.o.o. za ugostiteljstvo i usluge, OIB 43087520776, Ivančec 24, 48312 Ivančec</izvorni_sadrzaj>
    <derivirana_varijabla naziv="DomainObject.Predmet.ProtustrankaIDrugiAdressOIB_1">SLAĐA j.d.o.o. za ugostiteljstvo i usluge, OIB 43087520776, Ivančec 24, 48312 Ivančec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SLAĐA j.d.o.o.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SLAĐA j.d.o.o.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SLAĐA j.d.o.o. za ugostiteljstvo i usluge, OIB 43087520776, Ivančec 24,48312 Ivančec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SLAĐA j.d.o.o. za ugostiteljstvo i usluge, OIB 43087520776, Ivančec 24,48312 Ivančec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43087520776</item>
      <item>, OIB null</item>
      <item>, OIB null</item>
    </izvorni_sadrzaj>
    <derivirana_varijabla naziv="DomainObject.Predmet.SudioniciListNazivOIB_1">
      <item>, OIB 85821130368</item>
      <item>, OIB 43087520776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2847</properties:Characters>
  <properties:Lines>82</properties:Lines>
  <properties:Paragraphs>30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2016-02-01T09:52:00Z</dcterms:created>
  <dc:creator>Tea Meister</dc:creator>
  <dc:description/>
  <cp:keywords/>
  <cp:lastModifiedBy>Tea Meister</cp:lastModifiedBy>
  <dcterms:modified xmlns:xsi="http://www.w3.org/2001/XMLSchema-instance" xsi:type="dcterms:W3CDTF">2016-02-01T10:44:00Z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