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e2a1" w14:paraId="5fce2a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F6158">
        <w:rPr>
          <w:sz w:val="24"/>
          <w:szCs w:val="24"/>
          <w:lang w:val="hr-HR"/>
        </w:rPr>
        <w:t>719</w:t>
      </w:r>
      <w:r w:rsidR="00190F02">
        <w:rPr>
          <w:sz w:val="24"/>
          <w:szCs w:val="24"/>
          <w:lang w:val="hr-HR"/>
        </w:rPr>
        <w:t>/16-</w:t>
      </w:r>
      <w:r w:rsidR="00B729F7">
        <w:rPr>
          <w:sz w:val="24"/>
          <w:szCs w:val="24"/>
          <w:lang w:val="hr-HR"/>
        </w:rPr>
        <w:t>14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718B7" w:rsidRPr="00601F33">
        <w:t>TRIMAT-KLIMA d.o.o., Zadar, Borelli 8., OIB: 88646423415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396A61">
        <w:rPr>
          <w:szCs w:val="24"/>
        </w:rPr>
        <w:t>17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7718B7">
        <w:rPr>
          <w:sz w:val="24"/>
          <w:szCs w:val="24"/>
          <w:lang w:val="hr-HR"/>
        </w:rPr>
        <w:t xml:space="preserve">SNEŽAN ORUČ, Zadar, </w:t>
      </w:r>
      <w:r w:rsidR="00E641BA">
        <w:rPr>
          <w:sz w:val="24"/>
          <w:szCs w:val="24"/>
          <w:lang w:val="hr-HR"/>
        </w:rPr>
        <w:t>Otona Ivekovića 16</w:t>
      </w:r>
      <w:r w:rsidR="000B5459">
        <w:rPr>
          <w:sz w:val="24"/>
          <w:szCs w:val="24"/>
          <w:lang w:val="hr-HR"/>
        </w:rPr>
        <w:t xml:space="preserve">, OIB: </w:t>
      </w:r>
      <w:r w:rsidR="007718B7">
        <w:rPr>
          <w:sz w:val="24"/>
          <w:szCs w:val="24"/>
          <w:lang w:val="hr-HR"/>
        </w:rPr>
        <w:t>06944719830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5F6158">
        <w:rPr>
          <w:sz w:val="24"/>
          <w:szCs w:val="24"/>
          <w:lang w:val="hr-HR"/>
        </w:rPr>
        <w:t>719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7718B7" w:rsidRPr="007718B7">
        <w:rPr>
          <w:sz w:val="24"/>
          <w:szCs w:val="24"/>
        </w:rPr>
        <w:t>TRIMAT-KLIMA d.o.o., Zadar</w:t>
      </w:r>
      <w:r w:rsidR="00883161" w:rsidRPr="00B729F7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96A61">
        <w:rPr>
          <w:sz w:val="24"/>
          <w:szCs w:val="24"/>
          <w:lang w:val="hr-HR"/>
        </w:rPr>
        <w:t>17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E641BA">
        <w:rPr>
          <w:szCs w:val="24"/>
        </w:rPr>
        <w:t>SNEŽAN ORUČ, Zadar, Otona Ivekovića 16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5F615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6E43D5"/>
    <w:rsid w:val="00712B59"/>
    <w:rsid w:val="00742494"/>
    <w:rsid w:val="007718B2"/>
    <w:rsid w:val="007718B7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93DB0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3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D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D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D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D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3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D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D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D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D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</izvorni_sadrzaj>
    <derivirana_varijabla naziv="DomainObject.Predmet.SudioniciListNaziv_1">
      <item>TRIMAT-KLIMA d.o.o. za posredovanje i zastupanje u prometu roba i usluga</item>
      <item>Financijska agencija</item>
      <item>Snežan Oruč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</izvorni_sadrzaj>
    <derivirana_varijabla naziv="DomainObject.Predmet.SudioniciListNazivOIB_1">
      <item>, OIB 88646423415</item>
      <item>, OIB 85821130368</item>
      <item>, OIB 06944719830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05941-02A8-40BC-BA7E-2E411441A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316</properties:Words>
  <properties:Characters>1580</properties:Characters>
  <properties:Lines>52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2016-05-17T10:36:00Z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2016-05-23T08:07:00Z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