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f0cc" w14:paraId="acbf0cc" w:rsidRDefault="00A432FB" w:rsidP="00A432FB" w:rsidR="00A432FB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32FB" w:rsidP="00A432FB" w:rsidR="00A432FB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A432FB" w:rsidP="00A432FB" w:rsidR="00A432FB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A432FB" w:rsidP="00A432FB" w:rsidR="00A432FB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455)</w:t>
      </w:r>
      <w:r>
        <w:rPr>
          <w:sz w:val="22"/>
        </w:rPr>
        <w:tab/>
        <w:t xml:space="preserve">                                               6.St-537/2016</w:t>
      </w:r>
    </w:p>
    <w:p w:rsidRDefault="00A432FB" w:rsidP="00A432FB" w:rsidR="00A432FB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A432FB" w:rsidP="00A432FB" w:rsidR="00A432FB">
      <w:pPr>
        <w:jc w:val="both"/>
        <w:rPr>
          <w:sz w:val="22"/>
        </w:rPr>
      </w:pPr>
    </w:p>
    <w:p w:rsidRDefault="00A432FB" w:rsidP="00A432FB" w:rsidR="00A432FB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 BESRAMNO j.d.o. za usluge, Zagreb, Ulica </w:t>
      </w:r>
      <w:proofErr w:type="spellStart"/>
      <w:r>
        <w:rPr>
          <w:sz w:val="22"/>
        </w:rPr>
        <w:t>Mahatme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Gandhia</w:t>
      </w:r>
      <w:proofErr w:type="spellEnd"/>
      <w:r>
        <w:rPr>
          <w:sz w:val="22"/>
        </w:rPr>
        <w:t xml:space="preserve"> 1, OIB: 22957331818, dana 23.02.2016.god.</w:t>
      </w:r>
    </w:p>
    <w:p w:rsidRDefault="00A432FB" w:rsidP="00A432FB" w:rsidR="00A432FB">
      <w:pPr>
        <w:jc w:val="both"/>
        <w:rPr>
          <w:sz w:val="22"/>
        </w:rPr>
      </w:pPr>
    </w:p>
    <w:p w:rsidRDefault="00A432FB" w:rsidP="00A432FB" w:rsidR="00A432FB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BESRAMNO j.d.o. za usluge, Zagreb, Ulica </w:t>
      </w:r>
      <w:proofErr w:type="spellStart"/>
      <w:r>
        <w:rPr>
          <w:sz w:val="22"/>
        </w:rPr>
        <w:t>Mahatme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Gandhia</w:t>
      </w:r>
      <w:proofErr w:type="spellEnd"/>
      <w:r>
        <w:rPr>
          <w:sz w:val="22"/>
        </w:rPr>
        <w:t xml:space="preserve"> 1, OIB: 22957331818   </w:t>
      </w:r>
    </w:p>
    <w:p w:rsidRDefault="00A432FB" w:rsidP="00A432FB" w:rsidR="00A432FB">
      <w:pPr>
        <w:ind w:firstLine="360"/>
        <w:jc w:val="both"/>
        <w:rPr>
          <w:sz w:val="22"/>
        </w:rPr>
      </w:pPr>
    </w:p>
    <w:p w:rsidRDefault="00A432FB" w:rsidP="00A432FB" w:rsidR="00A432FB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A432FB" w:rsidP="00A432FB" w:rsidR="00A432FB">
      <w:pPr>
        <w:jc w:val="both"/>
        <w:rPr>
          <w:sz w:val="22"/>
        </w:rPr>
      </w:pPr>
    </w:p>
    <w:p w:rsidRDefault="00A432FB" w:rsidP="00A432FB" w:rsidR="00A432FB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432FB" w:rsidP="00A432FB" w:rsidR="00A432FB">
      <w:pPr>
        <w:jc w:val="both"/>
        <w:rPr>
          <w:sz w:val="22"/>
        </w:rPr>
      </w:pPr>
    </w:p>
    <w:p w:rsidRDefault="00A432FB" w:rsidP="00A432FB" w:rsidR="00A432FB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2.947,28  kuna na dan 01.09.2015.               .</w:t>
      </w:r>
    </w:p>
    <w:p w:rsidRDefault="00A432FB" w:rsidP="00A432FB" w:rsidR="00A432FB">
      <w:pPr>
        <w:jc w:val="both"/>
        <w:rPr>
          <w:sz w:val="22"/>
        </w:rPr>
      </w:pPr>
    </w:p>
    <w:p w:rsidRDefault="00A432FB" w:rsidP="00A432FB" w:rsidR="00A432FB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A432FB" w:rsidP="00A432FB" w:rsidR="00A432FB">
      <w:pPr>
        <w:jc w:val="both"/>
        <w:rPr>
          <w:sz w:val="22"/>
        </w:rPr>
      </w:pPr>
      <w:r>
        <w:rPr>
          <w:sz w:val="22"/>
        </w:rPr>
        <w:tab/>
      </w:r>
    </w:p>
    <w:p w:rsidRDefault="00A432FB" w:rsidP="00A432FB" w:rsidR="00A432FB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jc w:val="center"/>
        <w:rPr>
          <w:sz w:val="22"/>
        </w:rPr>
      </w:pPr>
      <w:r>
        <w:rPr>
          <w:sz w:val="22"/>
        </w:rPr>
        <w:t>U Zagrebu, 23.02.2016. godine</w:t>
      </w: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A432FB" w:rsidP="00A432FB" w:rsidR="00A432FB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 w:rsidR="001717CB">
        <w:rPr>
          <w:sz w:val="22"/>
        </w:rPr>
        <w:t>,v.r.</w:t>
      </w: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jc w:val="center"/>
        <w:rPr>
          <w:sz w:val="22"/>
        </w:rPr>
      </w:pPr>
    </w:p>
    <w:p w:rsidRDefault="00A432FB" w:rsidP="00A432FB" w:rsidR="00A432FB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A432FB" w:rsidP="00A432FB" w:rsidR="00A432FB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A432FB" w:rsidP="00A432FB" w:rsidR="00A432FB">
      <w:pPr>
        <w:jc w:val="both"/>
        <w:rPr>
          <w:i/>
          <w:sz w:val="22"/>
        </w:rPr>
      </w:pPr>
    </w:p>
    <w:p w:rsidRDefault="00A432FB" w:rsidP="00A432FB" w:rsidR="00A432FB">
      <w:pPr>
        <w:jc w:val="both"/>
        <w:rPr>
          <w:i/>
          <w:sz w:val="22"/>
        </w:rPr>
      </w:pPr>
    </w:p>
    <w:p w:rsidRDefault="001717CB" w:rsidP="009A2924" w:rsidR="001717CB">
      <w:bookmarkStart w:name="_GoBack" w:id="0"/>
      <w:bookmarkEnd w:id="0"/>
    </w:p>
    <w:p w:rsidRDefault="001717CB" w:rsidP="009A2924" w:rsidR="001717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1717CB" w:rsidP="009A2924" w:rsidR="001717CB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1717CB" w:rsidP="004320E8" w:rsidR="001717CB" w:rsidRPr="004320E8">
      <w:pPr>
        <w:rPr>
          <w:bCs/>
        </w:rPr>
      </w:pPr>
      <w:r w:rsidRPr="005077A3">
        <w:t xml:space="preserve"> </w:t>
      </w:r>
    </w:p>
    <w:p w:rsidRDefault="0096099B" w:rsidP="00A432FB" w:rsidR="0096099B" w:rsidRPr="00A432FB"/>
    <w:sectPr w:rsidSect="00ED6AA8" w:rsidR="0096099B" w:rsidRPr="00A432F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F14" w:rsidR="000B5F14">
      <w:r>
        <w:separator/>
      </w:r>
    </w:p>
  </w:endnote>
  <w:endnote w:id="0" w:type="continuationSeparator">
    <w:p w:rsidRDefault="000B5F14" w:rsidR="000B5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F14" w:rsidR="000B5F14">
      <w:r>
        <w:separator/>
      </w:r>
    </w:p>
  </w:footnote>
  <w:footnote w:id="0" w:type="continuationSeparator">
    <w:p w:rsidRDefault="000B5F14" w:rsidR="000B5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99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5F1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99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5F1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D87"/>
    <w:rsid w:val="000B5F14"/>
    <w:rsid w:val="001717CB"/>
    <w:rsid w:val="001E639F"/>
    <w:rsid w:val="00632BBA"/>
    <w:rsid w:val="0096099B"/>
    <w:rsid w:val="00A432FB"/>
    <w:rsid w:val="00B82301"/>
    <w:rsid w:val="00C80883"/>
    <w:rsid w:val="00CF6D87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6D8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F6D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F6D8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F6D87"/>
  </w:style>
  <w:style w:styleId="Odlomakpopisa" w:type="paragraph">
    <w:name w:val="List Paragraph"/>
    <w:basedOn w:val="Normal"/>
    <w:uiPriority w:val="34"/>
    <w:qFormat/>
    <w:rsid w:val="00CF6D8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6D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D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8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088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88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88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88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17CB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1717CB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6D8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F6D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F6D87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F6D87"/>
  </w:style>
  <w:style w:styleId="Odlomakpopisa" w:type="paragraph">
    <w:name w:val="List Paragraph"/>
    <w:basedOn w:val="Normal"/>
    <w:uiPriority w:val="34"/>
    <w:qFormat/>
    <w:rsid w:val="00CF6D8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6D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D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8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088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88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88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88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17CB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1717CB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90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St-537/2016-2</izvorni_sadrzaj>
    <derivirana_varijabla naziv="DomainObject.Oznaka_1">St-537/2016-2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BESRAMNO jednostavno društvo s ograničenom odgovornošću za usluge</izvorni_sadrzaj>
    <derivirana_varijabla naziv="DomainObject.Predmet.ProtustrankaFormated_1">  BESRAMNO jednostavno društvo s ograničenom odgovornošću za usluge</derivirana_varijabla>
  </DomainObject.Predmet.ProtustrankaFormated>
  <DomainObject.Predmet.ProtustrankaFormatedOIB>
    <izvorni_sadrzaj>  BESRAMNO jednostavno društvo s ograničenom odgovornošću za usluge, OIB 22957331818</izvorni_sadrzaj>
    <derivirana_varijabla naziv="DomainObject.Predmet.ProtustrankaFormatedOIB_1">  BESRAMNO jednostavno društvo s ograničenom odgovornošću za usluge, OIB 22957331818</derivirana_varijabla>
  </DomainObject.Predmet.ProtustrankaFormatedOIB>
  <DomainObject.Predmet.ProtustrankaFormatedWithAdress>
    <izvorni_sadrzaj> BESRAMNO jednostavno društvo s ograničenom odgovornošću za usluge, Ulica Mahatme Gandhia 1, 10000 Zagreb</izvorni_sadrzaj>
    <derivirana_varijabla naziv="DomainObject.Predmet.ProtustrankaFormatedWithAdress_1"> BESRAMNO jednostavno društvo s ograničenom odgovornošću za usluge, Ulica Mahatme Gandhia 1, 10000 Zagreb</derivirana_varijabla>
  </DomainObject.Predmet.ProtustrankaFormatedWithAdress>
  <DomainObject.Predmet.ProtustrankaFormatedWithAdressOIB>
    <izvorni_sadrzaj> BESRAMNO jednostavno društvo s ograničenom odgovornošću za usluge, OIB 22957331818, Ulica Mahatme Gandhia 1, 10000 Zagreb</izvorni_sadrzaj>
    <derivirana_varijabla naziv="DomainObject.Predmet.ProtustrankaFormatedWithAdressOIB_1"> BESRAMNO jednostavno društvo s ograničenom odgovornošću za usluge, OIB 22957331818, Ulica Mahatme Gandhia 1, 10000 Zagreb</derivirana_varijabla>
  </DomainObject.Predmet.ProtustrankaFormatedWithAdressOIB>
  <DomainObject.Predmet.ProtustrankaWithAdress>
    <izvorni_sadrzaj>BESRAMNO jednostavno društvo s ograničenom odgovornošću za usluge Ulica Mahatme Gandhia 1, 10000 Zagreb</izvorni_sadrzaj>
    <derivirana_varijabla naziv="DomainObject.Predmet.ProtustrankaWithAdress_1">BESRAMNO jednostavno društvo s ograničenom odgovornošću za usluge Ulica Mahatme Gandhia 1, 10000 Zagreb</derivirana_varijabla>
  </DomainObject.Predmet.ProtustrankaWithAdress>
  <DomainObject.Predmet.ProtustrankaWithAdressOIB>
    <izvorni_sadrzaj>BESRAMNO jednostavno društvo s ograničenom odgovornošću za usluge, OIB 22957331818, Ulica Mahatme Gandhia 1, 10000 Zagreb</izvorni_sadrzaj>
    <derivirana_varijabla naziv="DomainObject.Predmet.ProtustrankaWithAdressOIB_1">BESRAMNO jednostavno društvo s ograničenom odgovornošću za usluge, OIB 22957331818, Ulica Mahatme Gandhia 1, 10000 Zagreb</derivirana_varijabla>
  </DomainObject.Predmet.ProtustrankaWithAdressOIB>
  <DomainObject.Predmet.ProtustrankaNazivFormated>
    <izvorni_sadrzaj>BESRAMNO jednostavno društvo s ograničenom odgovornošću za usluge</izvorni_sadrzaj>
    <derivirana_varijabla naziv="DomainObject.Predmet.ProtustrankaNazivFormated_1">BESRAMNO jednostavno društvo s ograničenom odgovornošću za usluge</derivirana_varijabla>
  </DomainObject.Predmet.ProtustrankaNazivFormated>
  <DomainObject.Predmet.ProtustrankaNazivFormatedOIB>
    <izvorni_sadrzaj>BESRAMNO jednostavno društvo s ograničenom odgovornošću za usluge, OIB 22957331818</izvorni_sadrzaj>
    <derivirana_varijabla naziv="DomainObject.Predmet.ProtustrankaNazivFormatedOIB_1">BESRAMNO jednostavno društvo s ograničenom odgovornošću za usluge, OIB 22957331818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BESRAMNO jednostavno društvo s ograničenom odgovornošću za usluge</item>
    </izvorni_sadrzaj>
    <derivirana_varijabla naziv="DomainObject.Predmet.ProtuStrankaListFormated_1">
      <item>BESRAMNO jednostavno društvo s ograničenom odgovornošću za usluge</item>
    </derivirana_varijabla>
  </DomainObject.Predmet.ProtuStrankaListFormated>
  <DomainObject.Predmet.ProtuStrankaListFormatedOIB>
    <izvorni_sadrzaj>
      <item>BESRAMNO jednostavno društvo s ograničenom odgovornošću za usluge, OIB 22957331818</item>
    </izvorni_sadrzaj>
    <derivirana_varijabla naziv="DomainObject.Predmet.ProtuStrankaListFormatedOIB_1">
      <item>BESRAMNO jednostavno društvo s ograničenom odgovornošću za usluge, OIB 22957331818</item>
    </derivirana_varijabla>
  </DomainObject.Predmet.ProtuStrankaListFormatedOIB>
  <DomainObject.Predmet.ProtuStrankaListFormatedWithAdress>
    <izvorni_sadrzaj>
      <item>BESRAMNO jednostavno društvo s ograničenom odgovornošću za usluge, Ulica Mahatme Gandhia 1, 10000 Zagreb</item>
    </izvorni_sadrzaj>
    <derivirana_varijabla naziv="DomainObject.Predmet.ProtuStrankaListFormatedWithAdress_1">
      <item>BESRAMNO jednostavno društvo s ograničenom odgovornošću za usluge, Ulica Mahatme Gandhia 1, 10000 Zagreb</item>
    </derivirana_varijabla>
  </DomainObject.Predmet.ProtuStrankaListFormatedWithAdress>
  <DomainObject.Predmet.ProtuStrankaListFormatedWithAdressOIB>
    <izvorni_sadrzaj>
      <item>BESRAMNO jednostavno društvo s ograničenom odgovornošću za usluge, OIB 22957331818, Ulica Mahatme Gandhia 1, 10000 Zagreb</item>
    </izvorni_sadrzaj>
    <derivirana_varijabla naziv="DomainObject.Predmet.ProtuStrankaListFormatedWithAdressOIB_1">
      <item>BESRAMNO jednostavno društvo s ograničenom odgovornošću za usluge, OIB 22957331818, Ulica Mahatme Gandhia 1, 10000 Zagreb</item>
    </derivirana_varijabla>
  </DomainObject.Predmet.ProtuStrankaListFormatedWithAdressOIB>
  <DomainObject.Predmet.ProtuStrankaListNazivFormated>
    <izvorni_sadrzaj>
      <item>BESRAMNO jednostavno društvo s ograničenom odgovornošću za usluge</item>
    </izvorni_sadrzaj>
    <derivirana_varijabla naziv="DomainObject.Predmet.ProtuStrankaListNazivFormated_1">
      <item>BESRAMNO jednostavno društvo s ograničenom odgovornošću za usluge</item>
    </derivirana_varijabla>
  </DomainObject.Predmet.ProtuStrankaListNazivFormated>
  <DomainObject.Predmet.ProtuStrankaListNazivFormatedOIB>
    <izvorni_sadrzaj>
      <item>BESRAMNO jednostavno društvo s ograničenom odgovornošću za usluge, OIB 22957331818</item>
    </izvorni_sadrzaj>
    <derivirana_varijabla naziv="DomainObject.Predmet.ProtuStrankaListNazivFormatedOIB_1">
      <item>BESRAMNO jednostavno društvo s ograničenom odgovornošću za usluge, OIB 22957331818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St-537/2016-2</izvorni_sadrzaj>
    <derivirana_varijabla naziv="DomainObject.PoslovniBrojDokumenta_1">St-537/2016-2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BESRAMNO jednostavno društvo s ograničenom odgovornošću za usluge</izvorni_sadrzaj>
    <derivirana_varijabla naziv="DomainObject.Predmet.ProtustrankaIDrugi_1">BESRAMNO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BESRAMNO jednostavno društvo s ograničenom odgovornošću za usluge, OIB 22957331818, Ulica Mahatme Gandhia 1, 10000 Zagreb</izvorni_sadrzaj>
    <derivirana_varijabla naziv="DomainObject.Predmet.ProtustrankaIDrugiAdressOIB_1">BESRAMNO jednostavno društvo s ograničenom odgovornošću za usluge, OIB 22957331818, Ulica Mahatme Gandhia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BESRAMNO jednostavno društvo s ograničenom odgovornošću za usluge</item>
    </izvorni_sadrzaj>
    <derivirana_varijabla naziv="DomainObject.Predmet.SudioniciListNaziv_1">
      <item>FINA Regionalni centar Zagreb</item>
      <item>BESRAMNO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BESRAMNO jednostavno društvo s ograničenom odgovornošću za usluge, OIB 22957331818, Ulica Mahatme Gandhia 1,10000 Zagreb</item>
    </izvorni_sadrzaj>
    <derivirana_varijabla naziv="DomainObject.Predmet.SudioniciListAdressOIB_1">
      <item>FINA Regionalni centar Zagreb, OIB 85821130368, Trg svibanjskih žrtava 1995. br. 1,10000 Zagreb</item>
      <item>BESRAMNO jednostavno društvo s ograničenom odgovornošću za usluge, OIB 22957331818, Ulica Mahatme Gandhia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22957331818</item>
    </izvorni_sadrzaj>
    <derivirana_varijabla naziv="DomainObject.Predmet.SudioniciListNazivOIB_1">
      <item>, OIB 85821130368</item>
      <item>, OIB 22957331818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1871</properties:Characters>
  <properties:Lines>60</properties:Lines>
  <properties:Paragraphs>20</properties:Paragraphs>
  <properties:TotalTime>5</properties:TotalTime>
  <properties:ScaleCrop>false</properties:ScaleCrop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2016-02-23T13:08:00Z</dcterms:created>
  <dc:creator>dvorana100</dc:creator>
  <cp:lastModifiedBy>Rebecca Boričević</cp:lastModifiedBy>
  <cp:lastPrinted>2016-08-23T10:41:00Z</cp:lastPrinted>
  <dcterms:modified xmlns:xsi="http://www.w3.org/2001/XMLSchema-instance" xsi:type="dcterms:W3CDTF">2016-08-23T10:41:00Z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St-537/2016-2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