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F5D81" w:rsidR="00A410D7" w:rsidRPr="00A410D7">
        <w:tc>
          <w:tcPr>
            <w:tcW w:type="dxa" w:w="2985"/>
            <w:shd w:fill="auto" w:color="auto" w:val="clear"/>
          </w:tcPr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bookmarkStart w:name="_GoBack" w:id="0"/>
            <w:bookmarkEnd w:id="0"/>
            <w:r w:rsidRPr="00A410D7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Republika Hrvatska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Trgovački sud u Varaždinu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Varaždin, Braće Radić 2</w:t>
            </w:r>
          </w:p>
        </w:tc>
      </w:tr>
    </w:tbl>
    <w:p w14:textId="6f39d3a" w14:paraId="6f39d3a" w:rsidRDefault="00A410D7" w:rsidP="00A410D7" w:rsidR="00A410D7" w:rsidRPr="00A410D7">
      <w:pPr>
        <w:spacing w:after="0"/>
        <w:jc w:val="right"/>
        <w15:collapsed w:val="false"/>
        <w:rPr>
          <w:rFonts w:cs="Times New Roman" w:eastAsia="Times New Roman"/>
          <w:sz w:val="12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F5D81" w:rsidR="00A410D7" w:rsidRPr="00A410D7">
        <w:trPr>
          <w:jc w:val="right"/>
        </w:trPr>
        <w:tc>
          <w:tcPr>
            <w:tcW w:type="dxa" w:w="4320"/>
          </w:tcPr>
          <w:p w:rsidRDefault="00A410D7" w:rsidP="002514D5" w:rsidR="00A410D7" w:rsidRPr="00A410D7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Poslovni broj: 5 St-</w:t>
            </w:r>
            <w:r w:rsidR="002514D5">
              <w:rPr>
                <w:rFonts w:cs="Times New Roman" w:eastAsia="Times New Roman"/>
                <w:lang w:eastAsia="hr-HR"/>
              </w:rPr>
              <w:t>334/2018-9</w:t>
            </w:r>
          </w:p>
        </w:tc>
      </w:tr>
    </w:tbl>
    <w:p w:rsidRDefault="008B3EE5" w:rsidP="008B3EE5" w:rsidR="008B3EE5">
      <w:pPr>
        <w:spacing w:after="0"/>
        <w:jc w:val="both"/>
        <w:rPr>
          <w:bCs/>
        </w:rPr>
      </w:pPr>
    </w:p>
    <w:p w:rsidRDefault="008B3EE5" w:rsidP="008B3EE5" w:rsidR="008B3EE5">
      <w:pPr>
        <w:spacing w:after="0"/>
        <w:jc w:val="both"/>
        <w:rPr>
          <w:bCs/>
        </w:rPr>
      </w:pPr>
    </w:p>
    <w:p w:rsidRDefault="00F171BE" w:rsidP="008B3EE5" w:rsidR="00F171BE" w:rsidRPr="008B3EE5">
      <w:pPr>
        <w:spacing w:after="0"/>
        <w:jc w:val="both"/>
        <w:rPr>
          <w:bCs/>
        </w:rPr>
      </w:pPr>
    </w:p>
    <w:p w:rsidRDefault="00F171BE" w:rsidP="00F171BE" w:rsidR="00F171BE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F171BE" w:rsidP="00F171BE" w:rsidR="00F171BE">
      <w:pPr>
        <w:spacing w:after="0"/>
        <w:jc w:val="center"/>
        <w:rPr>
          <w:rFonts w:cs="Times New Roman"/>
        </w:rPr>
      </w:pPr>
    </w:p>
    <w:p w:rsidRDefault="00F171BE" w:rsidP="00A410D7" w:rsidR="00B2631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A410D7" w:rsidR="00A410D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F171BE">
        <w:rPr>
          <w:rFonts w:cs="Times New Roman"/>
        </w:rPr>
        <w:t>, po sucu toga suda Kseniji Flack-Makitan, kao sucu u stečajnom predmetu</w:t>
      </w:r>
      <w:r w:rsidR="00EF7BA6" w:rsidRPr="00EF7BA6">
        <w:rPr>
          <w:rFonts w:cs="Times New Roman" w:eastAsia="SimSun"/>
          <w:kern w:val="2"/>
          <w:lang w:bidi="hi-IN" w:eastAsia="zh-CN"/>
        </w:rPr>
        <w:t xml:space="preserve"> povodom </w:t>
      </w:r>
      <w:r w:rsidR="0093430B">
        <w:rPr>
          <w:rFonts w:cs="Times New Roman"/>
        </w:rPr>
        <w:t xml:space="preserve">prijedloga predlagatelja </w:t>
      </w:r>
      <w:r w:rsidR="002514D5">
        <w:rPr>
          <w:rFonts w:cs="Times New Roman"/>
        </w:rPr>
        <w:t xml:space="preserve">Agencije za osiguranje radničkih tražbina, Frankopanska 11, Zagreb, OIB: 04323472109, </w:t>
      </w:r>
      <w:r w:rsidR="0093430B">
        <w:rPr>
          <w:rFonts w:cs="Times New Roman"/>
        </w:rPr>
        <w:t>za otvaranje stečajnog postupka nad dužnikom</w:t>
      </w:r>
      <w:r w:rsidR="000408A1">
        <w:rPr>
          <w:rFonts w:cs="Times New Roman" w:eastAsia="SimSun"/>
          <w:kern w:val="2"/>
          <w:lang w:bidi="hi-IN" w:eastAsia="zh-CN"/>
        </w:rPr>
        <w:t xml:space="preserve"> </w:t>
      </w:r>
      <w:r w:rsidR="002514D5">
        <w:rPr>
          <w:rFonts w:cs="Times New Roman" w:eastAsia="SimSun"/>
          <w:kern w:val="2"/>
          <w:lang w:bidi="hi-IN" w:eastAsia="zh-CN"/>
        </w:rPr>
        <w:t>NUKLEUS d.o.o., Dr. Tome Bratkovića 1, Čakovec, OIB: 19096273328</w:t>
      </w:r>
      <w:r w:rsidR="006F2332">
        <w:rPr>
          <w:rFonts w:cs="Times New Roman" w:eastAsia="SimSun"/>
          <w:kern w:val="2"/>
          <w:lang w:bidi="hi-IN" w:eastAsia="zh-CN"/>
        </w:rPr>
        <w:t xml:space="preserve">, </w:t>
      </w:r>
      <w:r w:rsidR="002514D5">
        <w:rPr>
          <w:rFonts w:cs="Times New Roman"/>
        </w:rPr>
        <w:t>11</w:t>
      </w:r>
      <w:r w:rsidR="000408A1">
        <w:rPr>
          <w:rFonts w:cs="Times New Roman"/>
        </w:rPr>
        <w:t>. ožujka</w:t>
      </w:r>
      <w:r w:rsidR="006F2332">
        <w:rPr>
          <w:rFonts w:cs="Times New Roman"/>
        </w:rPr>
        <w:t xml:space="preserve"> 2019.</w:t>
      </w:r>
      <w:r w:rsidR="00F171BE">
        <w:rPr>
          <w:rFonts w:cs="Times New Roman"/>
        </w:rPr>
        <w:t>,</w:t>
      </w:r>
    </w:p>
    <w:p w:rsidRDefault="00A410D7" w:rsidP="00A410D7" w:rsidR="00A410D7">
      <w:pPr>
        <w:spacing w:after="0"/>
        <w:ind w:firstLine="708"/>
        <w:jc w:val="both"/>
        <w:rPr>
          <w:rFonts w:cs="Times New Roman"/>
        </w:rPr>
      </w:pPr>
    </w:p>
    <w:p w:rsidRDefault="00E57452" w:rsidP="00A410D7" w:rsidR="00E57452" w:rsidRPr="00A410D7">
      <w:pPr>
        <w:spacing w:after="0"/>
        <w:ind w:firstLine="708"/>
        <w:jc w:val="both"/>
        <w:rPr>
          <w:rFonts w:cs="Times New Roman"/>
        </w:rPr>
      </w:pPr>
    </w:p>
    <w:p w:rsidRDefault="00F171BE" w:rsidP="00A410D7" w:rsidR="00A410D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E57452" w:rsidP="00A410D7" w:rsidR="00E57452">
      <w:pPr>
        <w:spacing w:after="0"/>
        <w:jc w:val="center"/>
        <w:rPr>
          <w:rFonts w:cs="Times New Roman"/>
        </w:rPr>
      </w:pPr>
    </w:p>
    <w:p w:rsidRDefault="00A410D7" w:rsidP="00A410D7" w:rsidR="00A410D7" w:rsidRPr="00B2631E">
      <w:pPr>
        <w:spacing w:after="0"/>
        <w:jc w:val="center"/>
        <w:rPr>
          <w:rFonts w:cs="Times New Roman"/>
        </w:rPr>
      </w:pPr>
    </w:p>
    <w:p w:rsidRDefault="00F171BE" w:rsidP="00F171BE" w:rsidR="00F171BE">
      <w:pPr>
        <w:numPr>
          <w:ilvl w:val="0"/>
          <w:numId w:val="1"/>
        </w:numPr>
        <w:spacing w:after="0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E57452" w:rsidP="00A410D7" w:rsidR="00E57452">
      <w:pPr>
        <w:spacing w:after="0"/>
        <w:jc w:val="both"/>
      </w:pPr>
    </w:p>
    <w:p w:rsidRDefault="002514D5" w:rsidP="00F171BE" w:rsidR="00F171BE">
      <w:pPr>
        <w:spacing w:after="0"/>
        <w:jc w:val="center"/>
      </w:pPr>
      <w:r>
        <w:t>25</w:t>
      </w:r>
      <w:r w:rsidR="00FB3CF4">
        <w:t>. ožujka</w:t>
      </w:r>
      <w:r w:rsidR="00021296">
        <w:t xml:space="preserve"> 2019</w:t>
      </w:r>
      <w:r w:rsidR="001A67FA">
        <w:t xml:space="preserve">. u </w:t>
      </w:r>
      <w:r>
        <w:t>12,00</w:t>
      </w:r>
      <w:r w:rsidR="00F171BE">
        <w:t xml:space="preserve"> sati.</w:t>
      </w:r>
    </w:p>
    <w:p w:rsidRDefault="00E57452" w:rsidP="000A7AEF" w:rsidR="00E57452">
      <w:pPr>
        <w:spacing w:after="0"/>
      </w:pPr>
    </w:p>
    <w:p w:rsidRDefault="00F171BE" w:rsidP="00A410D7" w:rsidR="00F171BE">
      <w:pPr>
        <w:numPr>
          <w:ilvl w:val="0"/>
          <w:numId w:val="1"/>
        </w:numPr>
        <w:spacing w:after="0"/>
        <w:jc w:val="both"/>
      </w:pPr>
      <w:r>
        <w:t xml:space="preserve">Na ročište se </w:t>
      </w:r>
      <w:r w:rsidR="00A410D7">
        <w:t xml:space="preserve">dostavom </w:t>
      </w:r>
      <w:r w:rsidR="002B3101">
        <w:t>objavom ovog rješenja na e-Oglasnoj ploči suda</w:t>
      </w:r>
      <w:r>
        <w:t xml:space="preserve"> smatraju pozvani:</w:t>
      </w:r>
    </w:p>
    <w:p w:rsidRDefault="00E57452" w:rsidP="00A410D7" w:rsidR="00E57452">
      <w:pPr>
        <w:spacing w:after="0"/>
        <w:jc w:val="both"/>
      </w:pPr>
    </w:p>
    <w:p w:rsidRDefault="002514D5" w:rsidP="008B3EE5" w:rsidR="000A7AEF">
      <w:pPr>
        <w:numPr>
          <w:ilvl w:val="0"/>
          <w:numId w:val="4"/>
        </w:numPr>
        <w:spacing w:after="0"/>
        <w:jc w:val="both"/>
      </w:pPr>
      <w:r>
        <w:t xml:space="preserve">predlagatelj </w:t>
      </w:r>
      <w:r>
        <w:rPr>
          <w:rFonts w:cs="Times New Roman"/>
        </w:rPr>
        <w:t xml:space="preserve">Agencija za osiguranje radničkih tražbina, Frankopanska 11, Zagreb, </w:t>
      </w:r>
    </w:p>
    <w:p w:rsidRDefault="000A7AEF" w:rsidP="000A7AEF" w:rsidR="00D344FE" w:rsidRPr="002514D5">
      <w:pPr>
        <w:numPr>
          <w:ilvl w:val="0"/>
          <w:numId w:val="4"/>
        </w:numPr>
        <w:spacing w:after="0"/>
        <w:jc w:val="both"/>
      </w:pPr>
      <w:r w:rsidRPr="00B2631E">
        <w:t xml:space="preserve">dužnik, </w:t>
      </w:r>
      <w:r w:rsidR="002514D5">
        <w:rPr>
          <w:rFonts w:cs="Times New Roman" w:eastAsia="SimSun"/>
          <w:kern w:val="2"/>
          <w:lang w:bidi="hi-IN" w:eastAsia="zh-CN"/>
        </w:rPr>
        <w:t xml:space="preserve">NUKLEUS d.o.o., Dr. Tome Bratkovića 1, Čakovec, </w:t>
      </w:r>
    </w:p>
    <w:p w:rsidRDefault="002514D5" w:rsidP="000A7AEF" w:rsidR="002514D5" w:rsidRPr="00D344FE">
      <w:pPr>
        <w:numPr>
          <w:ilvl w:val="0"/>
          <w:numId w:val="4"/>
        </w:numPr>
        <w:spacing w:after="0"/>
        <w:jc w:val="both"/>
      </w:pPr>
      <w:r>
        <w:rPr>
          <w:rFonts w:cs="Times New Roman" w:eastAsia="SimSun"/>
          <w:kern w:val="2"/>
          <w:lang w:bidi="hi-IN" w:eastAsia="zh-CN"/>
        </w:rPr>
        <w:t xml:space="preserve">direktor dužnika Neven Dubravčić, 2. Maksimirsko naselje 5, Zagreb, </w:t>
      </w:r>
    </w:p>
    <w:p w:rsidRDefault="000A7AEF" w:rsidP="000A7AEF" w:rsidR="000A7AEF">
      <w:pPr>
        <w:numPr>
          <w:ilvl w:val="0"/>
          <w:numId w:val="4"/>
        </w:numPr>
        <w:spacing w:after="0"/>
        <w:jc w:val="both"/>
      </w:pPr>
      <w:r>
        <w:t>Županijsko državno odvjetništvo u Varaždinu, Građa</w:t>
      </w:r>
      <w:r w:rsidR="008B3EE5">
        <w:t>nsko-upravni odjel, B. Radić 2</w:t>
      </w:r>
    </w:p>
    <w:p w:rsidRDefault="008B3EE5" w:rsidP="000A7AEF" w:rsidR="008B3EE5">
      <w:pPr>
        <w:numPr>
          <w:ilvl w:val="0"/>
          <w:numId w:val="4"/>
        </w:numPr>
        <w:spacing w:after="0"/>
        <w:jc w:val="both"/>
      </w:pPr>
      <w:r>
        <w:t>Financijska agencija Varaždin, A. Cesarca 2.</w:t>
      </w:r>
    </w:p>
    <w:p w:rsidRDefault="00A410D7" w:rsidP="002514D5" w:rsidR="00A410D7">
      <w:pPr>
        <w:spacing w:after="0"/>
        <w:jc w:val="both"/>
      </w:pPr>
    </w:p>
    <w:p w:rsidRDefault="00F171BE" w:rsidP="002514D5" w:rsidR="00A410D7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</w:t>
      </w:r>
      <w:r w:rsidR="006F2332">
        <w:rPr>
          <w:rFonts w:cs="Times New Roman"/>
        </w:rPr>
        <w:t xml:space="preserve">, </w:t>
      </w:r>
      <w:r w:rsidR="002514D5">
        <w:rPr>
          <w:rFonts w:cs="Times New Roman"/>
        </w:rPr>
        <w:t>11</w:t>
      </w:r>
      <w:r w:rsidR="000408A1">
        <w:rPr>
          <w:rFonts w:cs="Times New Roman"/>
        </w:rPr>
        <w:t>. ožujka</w:t>
      </w:r>
      <w:r w:rsidR="006F2332">
        <w:rPr>
          <w:rFonts w:cs="Times New Roman"/>
        </w:rPr>
        <w:t xml:space="preserve"> 2019</w:t>
      </w:r>
      <w:r>
        <w:rPr>
          <w:rFonts w:cs="Times New Roman"/>
        </w:rPr>
        <w:t xml:space="preserve">. </w:t>
      </w:r>
    </w:p>
    <w:p w:rsidRDefault="004E17FC" w:rsidP="004E17FC" w:rsidR="004E17FC" w:rsidRPr="00C56095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Sudac:</w:t>
      </w:r>
    </w:p>
    <w:p w:rsidRDefault="004E17FC" w:rsidP="004E17FC" w:rsidR="004E17FC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4E17FC" w:rsidP="004E17FC" w:rsidR="004E17FC" w:rsidRPr="00C56095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Ksenija Flack-Makitan, v. r.</w:t>
      </w:r>
    </w:p>
    <w:p w:rsidRDefault="004E17FC" w:rsidP="004E17FC" w:rsidR="004E17FC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4E17FC" w:rsidP="004E17FC" w:rsidR="004E17FC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4E17FC" w:rsidP="004E17FC" w:rsidR="004E17FC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Za točnost otpravka – ovlašteni službenik</w:t>
      </w:r>
    </w:p>
    <w:p w:rsidRDefault="00A410D7" w:rsidP="00E044B8" w:rsidR="00A410D7">
      <w:pPr>
        <w:jc w:val="both"/>
      </w:pPr>
    </w:p>
    <w:p w:rsidRDefault="004E17FC" w:rsidP="00E044B8" w:rsidR="004E17FC" w:rsidRPr="003E19A7">
      <w:pPr>
        <w:jc w:val="both"/>
      </w:pPr>
    </w:p>
    <w:p w:rsidRDefault="00F171BE" w:rsidP="00F171BE" w:rsidR="00F171BE">
      <w:pPr>
        <w:spacing w:after="0"/>
        <w:jc w:val="both"/>
      </w:pPr>
    </w:p>
    <w:p w:rsidRDefault="00F171BE" w:rsidP="00F171BE" w:rsidR="00F171BE">
      <w:pPr>
        <w:spacing w:after="0"/>
        <w:jc w:val="both"/>
      </w:pPr>
      <w:r>
        <w:t>POUKA O PRAVNOM LIJEKU:</w:t>
      </w:r>
    </w:p>
    <w:p w:rsidRDefault="00F171BE" w:rsidP="00F171BE" w:rsidR="00F171BE">
      <w:pPr>
        <w:spacing w:after="0"/>
        <w:jc w:val="both"/>
      </w:pPr>
      <w:r>
        <w:t>Protiv ovog rješenja posebna žalba nije dopuštena (čl. 278. st. 1. Zakona o parničnom postupku, a u svezi čl. 10. Stečajnog zakona).</w:t>
      </w:r>
    </w:p>
    <w:p w:rsidRDefault="00F171BE" w:rsidP="00F171BE" w:rsidR="00F171BE">
      <w:pPr>
        <w:spacing w:after="0"/>
        <w:jc w:val="both"/>
      </w:pPr>
    </w:p>
    <w:p w:rsidRDefault="00F171BE" w:rsidP="00B2631E" w:rsidR="00F171BE">
      <w:pPr>
        <w:pStyle w:val="NormaleSPIS"/>
        <w:spacing w:after="0"/>
        <w:ind w:firstLine="0"/>
      </w:pPr>
    </w:p>
    <w:p w:rsidRDefault="00B2631E" w:rsidP="00B2631E" w:rsidR="00284B40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2514D5" w:rsidP="002514D5" w:rsidR="002514D5" w:rsidRPr="002514D5">
      <w:pPr>
        <w:numPr>
          <w:ilvl w:val="0"/>
          <w:numId w:val="11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Predlagatelj </w:t>
      </w:r>
      <w:r w:rsidRPr="002514D5">
        <w:rPr>
          <w:rFonts w:cs="Times New Roman"/>
        </w:rPr>
        <w:t xml:space="preserve">Agencija za osiguranje radničkih tražbina, Frankopanska 11, Zagreb, </w:t>
      </w:r>
    </w:p>
    <w:p w:rsidRDefault="00FB3CF4" w:rsidP="00FB3CF4" w:rsidR="00FB3CF4">
      <w:pPr>
        <w:numPr>
          <w:ilvl w:val="0"/>
          <w:numId w:val="11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Financijska agencija Varaždin, A. Cesarca 2, </w:t>
      </w:r>
    </w:p>
    <w:p w:rsidRDefault="00FB3CF4" w:rsidP="00FB3CF4" w:rsidR="00FB3CF4" w:rsidRPr="00FB3CF4">
      <w:pPr>
        <w:spacing w:after="0"/>
        <w:ind w:left="720"/>
        <w:jc w:val="both"/>
        <w:rPr>
          <w:rFonts w:cs="Times New Roman"/>
        </w:rPr>
      </w:pPr>
    </w:p>
    <w:p w:rsidRDefault="00FB3CF4" w:rsidP="00FB3CF4" w:rsidR="00FB3CF4" w:rsidRPr="00CD2A0B">
      <w:pPr>
        <w:pStyle w:val="Odlomakpopisa"/>
        <w:spacing w:after="0"/>
        <w:ind w:firstLine="0" w:left="720"/>
      </w:pPr>
      <w:r w:rsidRPr="00CD2A0B">
        <w:t>E-Oglasna ploča suda kao dostava za:</w:t>
      </w:r>
    </w:p>
    <w:p w:rsidRDefault="00FB3CF4" w:rsidP="00FB3CF4" w:rsidR="00FB3CF4">
      <w:pPr>
        <w:spacing w:after="0"/>
        <w:ind w:left="720"/>
        <w:jc w:val="both"/>
        <w:rPr>
          <w:rFonts w:cs="Times New Roman"/>
        </w:rPr>
      </w:pPr>
    </w:p>
    <w:p w:rsidRDefault="00FB3CF4" w:rsidP="00FB3CF4" w:rsidR="00FB3CF4">
      <w:pPr>
        <w:numPr>
          <w:ilvl w:val="0"/>
          <w:numId w:val="11"/>
        </w:numPr>
        <w:spacing w:after="0"/>
        <w:jc w:val="both"/>
        <w:rPr>
          <w:rFonts w:cs="Times New Roman"/>
        </w:rPr>
      </w:pPr>
      <w:r>
        <w:t>Županijsko državno odvjetništvo u Varaždinu, Građansko-upravni odjel, B. Radić 2,</w:t>
      </w:r>
      <w:r w:rsidRPr="004C646C">
        <w:rPr>
          <w:rFonts w:cs="Times New Roman"/>
        </w:rPr>
        <w:t xml:space="preserve"> </w:t>
      </w:r>
    </w:p>
    <w:p w:rsidRDefault="00FB3CF4" w:rsidP="000408A1" w:rsidR="000408A1" w:rsidRPr="000408A1">
      <w:pPr>
        <w:numPr>
          <w:ilvl w:val="0"/>
          <w:numId w:val="11"/>
        </w:numPr>
        <w:spacing w:after="0"/>
        <w:jc w:val="both"/>
        <w:rPr>
          <w:rFonts w:cs="Times New Roman"/>
        </w:rPr>
      </w:pPr>
      <w:r>
        <w:t xml:space="preserve">Direktor </w:t>
      </w:r>
      <w:r w:rsidRPr="00B2631E">
        <w:t>dužnika,</w:t>
      </w:r>
      <w:r w:rsidRPr="00046596">
        <w:t xml:space="preserve"> </w:t>
      </w:r>
      <w:r w:rsidR="002514D5">
        <w:rPr>
          <w:rFonts w:cs="Times New Roman" w:eastAsia="SimSun"/>
          <w:kern w:val="2"/>
          <w:lang w:bidi="hi-IN" w:eastAsia="zh-CN"/>
        </w:rPr>
        <w:t>Neven Dubravčić, 2. Maksimirsko naselje 5, Zagreb,</w:t>
      </w:r>
    </w:p>
    <w:p w:rsidRDefault="00FB3CF4" w:rsidP="00FB3CF4" w:rsidR="00FB3CF4" w:rsidRPr="000408A1">
      <w:pPr>
        <w:numPr>
          <w:ilvl w:val="0"/>
          <w:numId w:val="11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Dužnik, </w:t>
      </w:r>
      <w:r w:rsidR="002514D5">
        <w:rPr>
          <w:rFonts w:cs="Times New Roman" w:eastAsia="SimSun"/>
          <w:kern w:val="2"/>
          <w:lang w:bidi="hi-IN" w:eastAsia="zh-CN"/>
        </w:rPr>
        <w:t>NUKLEUS d.o.o., Dr. Tome Bratkovića 1, Čakovec,</w:t>
      </w:r>
    </w:p>
    <w:p w:rsidRDefault="00FB3CF4" w:rsidP="00FB3CF4" w:rsidR="00FB3CF4" w:rsidRPr="004C646C">
      <w:pPr>
        <w:spacing w:after="0"/>
        <w:ind w:left="720"/>
        <w:jc w:val="both"/>
        <w:rPr>
          <w:rFonts w:cs="Times New Roman"/>
        </w:rPr>
      </w:pPr>
    </w:p>
    <w:p w:rsidRDefault="00FB3CF4" w:rsidP="00FB3CF4" w:rsidR="00FB3CF4" w:rsidRPr="00746927">
      <w:pPr>
        <w:spacing w:after="0"/>
        <w:ind w:left="720"/>
        <w:jc w:val="both"/>
        <w:rPr>
          <w:rFonts w:cs="Times New Roman"/>
        </w:rPr>
      </w:pPr>
    </w:p>
    <w:p w:rsidRDefault="00FB3CF4" w:rsidP="00B2631E" w:rsidR="00FB3CF4">
      <w:pPr>
        <w:jc w:val="both"/>
        <w:rPr>
          <w:rFonts w:cs="Times New Roman"/>
        </w:rPr>
      </w:pPr>
    </w:p>
    <w:p w:rsidRDefault="00A410D7" w:rsidP="009A68B5" w:rsidR="00A410D7" w:rsidRPr="00A410D7">
      <w:pPr>
        <w:spacing w:after="0"/>
        <w:ind w:left="720"/>
        <w:jc w:val="both"/>
        <w:rPr>
          <w:rFonts w:cs="Times New Roman"/>
        </w:rPr>
      </w:pPr>
    </w:p>
    <w:p w:rsidRDefault="00B2631E" w:rsidP="002B3101" w:rsidR="00B2631E">
      <w:pPr>
        <w:spacing w:after="0"/>
        <w:ind w:left="1140"/>
        <w:jc w:val="both"/>
        <w:rPr>
          <w:rFonts w:cs="Times New Roman"/>
        </w:rPr>
      </w:pPr>
    </w:p>
    <w:p w:rsidRDefault="00954519" w:rsidR="00954519"/>
    <w:sectPr w:rsidSect="00A410D7" w:rsidR="00954519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0FF2" w:rsidP="00F171BE" w:rsidR="00180FF2">
      <w:pPr>
        <w:spacing w:after="0"/>
      </w:pPr>
      <w:r>
        <w:separator/>
      </w:r>
    </w:p>
  </w:endnote>
  <w:endnote w:id="0" w:type="continuationSeparator">
    <w:p w:rsidRDefault="00180FF2" w:rsidP="00F171BE" w:rsidR="00180FF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0FF2" w:rsidP="00F171BE" w:rsidR="00180FF2">
      <w:pPr>
        <w:spacing w:after="0"/>
      </w:pPr>
      <w:r>
        <w:separator/>
      </w:r>
    </w:p>
  </w:footnote>
  <w:footnote w:id="0" w:type="continuationSeparator">
    <w:p w:rsidRDefault="00180FF2" w:rsidP="00F171BE" w:rsidR="00180FF2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4586679"/>
      <w:docPartObj>
        <w:docPartGallery w:val="Page Numbers (Top of Page)"/>
        <w:docPartUnique/>
      </w:docPartObj>
    </w:sdtPr>
    <w:sdtEndPr/>
    <w:sdtContent>
      <w:p w:rsidRDefault="00F171BE" w:rsidR="00F171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06AC">
          <w:rPr>
            <w:noProof/>
          </w:rPr>
          <w:t>2</w:t>
        </w:r>
        <w:r>
          <w:fldChar w:fldCharType="end"/>
        </w:r>
      </w:p>
    </w:sdtContent>
  </w:sdt>
  <w:p w:rsidRDefault="00894C45" w:rsidR="00E834D1">
    <w:pPr>
      <w:pStyle w:val="Zaglavlje"/>
    </w:pPr>
    <w:r>
      <w:tab/>
    </w:r>
    <w:r>
      <w:tab/>
      <w:t>Poslovni</w:t>
    </w:r>
    <w:r w:rsidR="00B56BA5">
      <w:t xml:space="preserve"> broj: 5 St-</w:t>
    </w:r>
    <w:r w:rsidR="002514D5">
      <w:t>334/2018-9</w:t>
    </w:r>
  </w:p>
  <w:p w:rsidRDefault="002514D5" w:rsidR="002514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71BE" w:rsidR="00F171B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F12576"/>
    <w:multiLevelType w:val="hybridMultilevel"/>
    <w:tmpl w:val="D3EC89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F63A57"/>
    <w:multiLevelType w:val="hybridMultilevel"/>
    <w:tmpl w:val="9F4EF9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3">
    <w:nsid w:val="218A5485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6">
    <w:nsid w:val="790A5267"/>
    <w:multiLevelType w:val="hybridMultilevel"/>
    <w:tmpl w:val="88FCC9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3"/>
  </w:num>
  <w:num w:numId="9">
    <w:abstractNumId w:val="6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1BE"/>
    <w:rsid w:val="000009D1"/>
    <w:rsid w:val="00021296"/>
    <w:rsid w:val="000408A1"/>
    <w:rsid w:val="00057E68"/>
    <w:rsid w:val="000A7AEF"/>
    <w:rsid w:val="000D7A48"/>
    <w:rsid w:val="0014143B"/>
    <w:rsid w:val="00141450"/>
    <w:rsid w:val="00180FF2"/>
    <w:rsid w:val="00186812"/>
    <w:rsid w:val="0019623F"/>
    <w:rsid w:val="001A67FA"/>
    <w:rsid w:val="002144E0"/>
    <w:rsid w:val="00243C95"/>
    <w:rsid w:val="002514D5"/>
    <w:rsid w:val="00284B40"/>
    <w:rsid w:val="002B3101"/>
    <w:rsid w:val="00320B9A"/>
    <w:rsid w:val="003865FA"/>
    <w:rsid w:val="003B4BA4"/>
    <w:rsid w:val="003D3B9A"/>
    <w:rsid w:val="00416073"/>
    <w:rsid w:val="004225CC"/>
    <w:rsid w:val="00440801"/>
    <w:rsid w:val="004446A2"/>
    <w:rsid w:val="004748AB"/>
    <w:rsid w:val="00487EFF"/>
    <w:rsid w:val="004D44B9"/>
    <w:rsid w:val="004E17FC"/>
    <w:rsid w:val="00543FAF"/>
    <w:rsid w:val="00553248"/>
    <w:rsid w:val="00553DA8"/>
    <w:rsid w:val="005F6CF9"/>
    <w:rsid w:val="00614897"/>
    <w:rsid w:val="006B57CA"/>
    <w:rsid w:val="006F2332"/>
    <w:rsid w:val="007021F7"/>
    <w:rsid w:val="00720F20"/>
    <w:rsid w:val="0072542A"/>
    <w:rsid w:val="00737A8D"/>
    <w:rsid w:val="007C5F15"/>
    <w:rsid w:val="007D35A9"/>
    <w:rsid w:val="007F6D58"/>
    <w:rsid w:val="00805CC5"/>
    <w:rsid w:val="00826138"/>
    <w:rsid w:val="008306AC"/>
    <w:rsid w:val="00834B30"/>
    <w:rsid w:val="00870EEF"/>
    <w:rsid w:val="0088379E"/>
    <w:rsid w:val="0089298A"/>
    <w:rsid w:val="00894C45"/>
    <w:rsid w:val="008B3EE5"/>
    <w:rsid w:val="008D6F03"/>
    <w:rsid w:val="008E0B98"/>
    <w:rsid w:val="009155F5"/>
    <w:rsid w:val="0093430B"/>
    <w:rsid w:val="00945000"/>
    <w:rsid w:val="00954519"/>
    <w:rsid w:val="00973988"/>
    <w:rsid w:val="00973E4B"/>
    <w:rsid w:val="00994058"/>
    <w:rsid w:val="009A68B5"/>
    <w:rsid w:val="009B0048"/>
    <w:rsid w:val="009B1C0D"/>
    <w:rsid w:val="00A410D7"/>
    <w:rsid w:val="00A6646C"/>
    <w:rsid w:val="00AC2EE9"/>
    <w:rsid w:val="00B2631E"/>
    <w:rsid w:val="00B56BA5"/>
    <w:rsid w:val="00C4789A"/>
    <w:rsid w:val="00C6123A"/>
    <w:rsid w:val="00D24D5E"/>
    <w:rsid w:val="00D344FE"/>
    <w:rsid w:val="00D46852"/>
    <w:rsid w:val="00DC553B"/>
    <w:rsid w:val="00DD6A3B"/>
    <w:rsid w:val="00E044B8"/>
    <w:rsid w:val="00E04ABC"/>
    <w:rsid w:val="00E57452"/>
    <w:rsid w:val="00E834D1"/>
    <w:rsid w:val="00EA1320"/>
    <w:rsid w:val="00EB4526"/>
    <w:rsid w:val="00EF7BA6"/>
    <w:rsid w:val="00F0157A"/>
    <w:rsid w:val="00F171BE"/>
    <w:rsid w:val="00F46532"/>
    <w:rsid w:val="00F961D1"/>
    <w:rsid w:val="00FB3CF4"/>
    <w:rsid w:val="00FB5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1BE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171BE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171BE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3C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3C95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43C95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43C95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43C95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1BE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171BE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171BE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3C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3C95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43C95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43C95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43C95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94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80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0700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52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990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60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2019.</izvorni_sadrzaj>
    <derivirana_varijabla naziv="DomainObject.DatumDonosenjaOdluke_1">11.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St-334/2018-9</izvorni_sadrzaj>
    <derivirana_varijabla naziv="DomainObject.Oznaka_1">St-334/2018-9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2018.</izvorni_sadrzaj>
    <derivirana_varijabla naziv="DomainObject.Predmet.DatumOsnivanja_1">31.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18.6.2018</izvorni_sadrzaj>
    <derivirana_varijabla naziv="DomainObject.Predmet.Opis_1">Prijedlog za otvaranje st. postupka 18.6.2018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St-334/2018</izvorni_sadrzaj>
    <derivirana_varijabla naziv="DomainObject.Predmet.OznakaBroj_1">St-334/2018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NUKLEUS kreativna agencija društvo s ograničenom odgovornošću za poslovne usluge</izvorni_sadrzaj>
    <derivirana_varijabla naziv="DomainObject.Predmet.ProtustrankaFormated_1">  NUKLEUS kreativna agencija društvo s ograničenom odgovornošću za poslovne usluge</derivirana_varijabla>
  </DomainObject.Predmet.ProtustrankaFormated>
  <DomainObject.Predmet.ProtustrankaFormatedOIB>
    <izvorni_sadrzaj>  NUKLEUS kreativna agencija društvo s ograničenom odgovornošću za poslovne usluge, OIB 19096273328</izvorni_sadrzaj>
    <derivirana_varijabla naziv="DomainObject.Predmet.ProtustrankaFormatedOIB_1">  NUKLEUS kreativna agencija društvo s ograničenom odgovornošću za poslovne usluge, OIB 19096273328</derivirana_varijabla>
  </DomainObject.Predmet.ProtustrankaFormatedOIB>
  <DomainObject.Predmet.ProtustrankaFormatedWithAdress>
    <izvorni_sadrzaj> NUKLEUS kreativna agencija društvo s ograničenom odgovornošću za poslovne usluge, Dr. Tome Bratkovića 1, 40000 Čakovec</izvorni_sadrzaj>
    <derivirana_varijabla naziv="DomainObject.Predmet.ProtustrankaFormatedWithAdress_1"> NUKLEUS kreativna agencija društvo s ograničenom odgovornošću za poslovne usluge, Dr. Tome Bratkovića 1, 40000 Čakovec</derivirana_varijabla>
  </DomainObject.Predmet.ProtustrankaFormatedWithAdress>
  <DomainObject.Predmet.ProtustrankaFormatedWithAdressOIB>
    <izvorni_sadrzaj> NUKLEUS kreativna agencija društvo s ograničenom odgovornošću za poslovne usluge, OIB 19096273328, Dr. Tome Bratkovića 1, 40000 Čakovec</izvorni_sadrzaj>
    <derivirana_varijabla naziv="DomainObject.Predmet.ProtustrankaFormatedWithAdressOIB_1"> NUKLEUS kreativna agencija društvo s ograničenom odgovornošću za poslovne usluge, OIB 19096273328, Dr. Tome Bratkovića 1, 40000 Čakovec</derivirana_varijabla>
  </DomainObject.Predmet.ProtustrankaFormatedWithAdressOIB>
  <DomainObject.Predmet.ProtustrankaWithAdress>
    <izvorni_sadrzaj>NUKLEUS kreativna agencija društvo s ograničenom odgovornošću za poslovne usluge Dr. Tome Bratkovića 1, 40000 Čakovec</izvorni_sadrzaj>
    <derivirana_varijabla naziv="DomainObject.Predmet.ProtustrankaWithAdress_1">NUKLEUS kreativna agencija društvo s ograničenom odgovornošću za poslovne usluge Dr. Tome Bratkovića 1, 40000 Čakovec</derivirana_varijabla>
  </DomainObject.Predmet.ProtustrankaWithAdress>
  <DomainObject.Predmet.ProtustrankaWithAdressOIB>
    <izvorni_sadrzaj>NUKLEUS kreativna agencija društvo s ograničenom odgovornošću za poslovne usluge, OIB 19096273328, Dr. Tome Bratkovića 1, 40000 Čakovec</izvorni_sadrzaj>
    <derivirana_varijabla naziv="DomainObject.Predmet.ProtustrankaWithAdressOIB_1">NUKLEUS kreativna agencija društvo s ograničenom odgovornošću za poslovne usluge, OIB 19096273328, Dr. Tome Bratkovića 1, 40000 Čakovec</derivirana_varijabla>
  </DomainObject.Predmet.ProtustrankaWithAdressOIB>
  <DomainObject.Predmet.ProtustrankaNazivFormated>
    <izvorni_sadrzaj>NUKLEUS kreativna agencija društvo s ograničenom odgovornošću za poslovne usluge</izvorni_sadrzaj>
    <derivirana_varijabla naziv="DomainObject.Predmet.ProtustrankaNazivFormated_1">NUKLEUS kreativna agencija društvo s ograničenom odgovornošću za poslovne usluge</derivirana_varijabla>
  </DomainObject.Predmet.ProtustrankaNazivFormated>
  <DomainObject.Predmet.ProtustrankaNazivFormatedOIB>
    <izvorni_sadrzaj>NUKLEUS kreativna agencija društvo s ograničenom odgovornošću za poslovne usluge, OIB 19096273328</izvorni_sadrzaj>
    <derivirana_varijabla naziv="DomainObject.Predmet.ProtustrankaNazivFormatedOIB_1">NUKLEUS kreativna agencija društvo s ograničenom odgovornošću za poslovne usluge, OIB 19096273328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Agencija za osiguranje radničkih tražbina</izvorni_sadrzaj>
    <derivirana_varijabla naziv="DomainObject.Predmet.StrankaFormated_1">  Agencija za osiguranje radničkih tražbina</derivirana_varijabla>
  </DomainObject.Predmet.StrankaFormated>
  <DomainObject.Predmet.StrankaFormatedOIB>
    <izvorni_sadrzaj>  Agencija za osiguranje radničkih tražbina, OIB 04323472109</izvorni_sadrzaj>
    <derivirana_varijabla naziv="DomainObject.Predmet.StrankaFormatedOIB_1">  Agencija za osiguranje radničkih tražbina, OIB 04323472109</derivirana_varijabla>
  </DomainObject.Predmet.StrankaFormatedOIB>
  <DomainObject.Predmet.StrankaFormatedWithAdress>
    <izvorni_sadrzaj> Agencija za osiguranje radničkih tražbina, Frankopanska 11, 10000 Zagreb</izvorni_sadrzaj>
    <derivirana_varijabla naziv="DomainObject.Predmet.StrankaFormatedWithAdress_1"> Agencija za osiguranje radničkih tražbina, Frankopanska 11, 10000 Zagreb</derivirana_varijabla>
  </DomainObject.Predmet.StrankaFormatedWithAdress>
  <DomainObject.Predmet.StrankaFormatedWithAdressOIB>
    <izvorni_sadrzaj> Agencija za osiguranje radničkih tražbina, OIB 04323472109, Frankopanska 11, 10000 Zagreb</izvorni_sadrzaj>
    <derivirana_varijabla naziv="DomainObject.Predmet.StrankaFormatedWithAdressOIB_1"> Agencija za osiguranje radničkih tražbina, OIB 04323472109, Frankopanska 11, 10000 Zagreb</derivirana_varijabla>
  </DomainObject.Predmet.StrankaFormatedWithAdressOIB>
  <DomainObject.Predmet.StrankaWithAdress>
    <izvorni_sadrzaj>Agencija za osiguranje radničkih tražbina Frankopanska 11,10000 Zagreb</izvorni_sadrzaj>
    <derivirana_varijabla naziv="DomainObject.Predmet.StrankaWithAdress_1">Agencija za osiguranje radničkih tražbina Frankopanska 11,10000 Zagreb</derivirana_varijabla>
  </DomainObject.Predmet.StrankaWithAdress>
  <DomainObject.Predmet.StrankaWithAdressOIB>
    <izvorni_sadrzaj>Agencija za osiguranje radničkih tražbina, OIB 04323472109, Frankopanska 11,10000 Zagreb</izvorni_sadrzaj>
    <derivirana_varijabla naziv="DomainObject.Predmet.StrankaWithAdressOIB_1">Agencija za osiguranje radničkih tražbina, OIB 04323472109, Frankopanska 11,10000 Zagreb</derivirana_varijabla>
  </DomainObject.Predmet.StrankaWithAdressOIB>
  <DomainObject.Predmet.StrankaNazivFormated>
    <izvorni_sadrzaj>Agencija za osiguranje radničkih tražbina</izvorni_sadrzaj>
    <derivirana_varijabla naziv="DomainObject.Predmet.StrankaNazivFormated_1">Agencija za osiguranje radničkih tražbina</derivirana_varijabla>
  </DomainObject.Predmet.StrankaNazivFormated>
  <DomainObject.Predmet.StrankaNazivFormatedOIB>
    <izvorni_sadrzaj>Agencija za osiguranje radničkih tražbina, OIB 04323472109</izvorni_sadrzaj>
    <derivirana_varijabla naziv="DomainObject.Predmet.StrankaNazivFormatedOIB_1">Agencija za osiguranje radničkih tražbina, OIB 04323472109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22175.12</izvorni_sadrzaj>
    <derivirana_varijabla naziv="DomainObject.Predmet.TrenutnaVrijednost_1">22175.12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Agencija za osiguranje radničkih tražbina</item>
    </izvorni_sadrzaj>
    <derivirana_varijabla naziv="DomainObject.Predmet.StrankaListFormated_1">
      <item>Agencija za osiguranje radničkih tražbina</item>
    </derivirana_varijabla>
  </DomainObject.Predmet.StrankaListFormated>
  <DomainObject.Predmet.StrankaListFormatedOIB>
    <izvorni_sadrzaj>
      <item>Agencija za osiguranje radničkih tražbina, OIB 04323472109</item>
    </izvorni_sadrzaj>
    <derivirana_varijabla naziv="DomainObject.Predmet.StrankaListFormatedOIB_1">
      <item>Agencija za osiguranje radničkih tražbina, OIB 04323472109</item>
    </derivirana_varijabla>
  </DomainObject.Predmet.StrankaListFormatedOIB>
  <DomainObject.Predmet.StrankaListFormatedWithAdress>
    <izvorni_sadrzaj>
      <item>Agencija za osiguranje radničkih tražbina, Frankopanska 11, 10000 Zagreb</item>
    </izvorni_sadrzaj>
    <derivirana_varijabla naziv="DomainObject.Predmet.StrankaListFormatedWithAdress_1">
      <item>Agencija za osiguranje radničkih tražbina, Frankopanska 11, 10000 Zagreb</item>
    </derivirana_varijabla>
  </DomainObject.Predmet.StrankaListFormatedWithAdress>
  <DomainObject.Predmet.StrankaListFormatedWithAdressOIB>
    <izvorni_sadrzaj>
      <item>Agencija za osiguranje radničkih tražbina, OIB 04323472109, Frankopanska 11, 10000 Zagreb</item>
    </izvorni_sadrzaj>
    <derivirana_varijabla naziv="DomainObject.Predmet.StrankaListFormatedWithAdressOIB_1">
      <item>Agencija za osiguranje radničkih tražbina, OIB 04323472109, Frankopanska 11, 10000 Zagreb</item>
    </derivirana_varijabla>
  </DomainObject.Predmet.StrankaListFormatedWithAdressOIB>
  <DomainObject.Predmet.StrankaListNazivFormated>
    <izvorni_sadrzaj>
      <item>Agencija za osiguranje radničkih tražbina</item>
    </izvorni_sadrzaj>
    <derivirana_varijabla naziv="DomainObject.Predmet.StrankaListNazivFormated_1">
      <item>Agencija za osiguranje radničkih tražbina</item>
    </derivirana_varijabla>
  </DomainObject.Predmet.StrankaListNazivFormated>
  <DomainObject.Predmet.StrankaListNazivFormatedOIB>
    <izvorni_sadrzaj>
      <item>Agencija za osiguranje radničkih tražbina, OIB 04323472109</item>
    </izvorni_sadrzaj>
    <derivirana_varijabla naziv="DomainObject.Predmet.StrankaListNazivFormatedOIB_1">
      <item>Agencija za osiguranje radničkih tražbina, OIB 04323472109</item>
    </derivirana_varijabla>
  </DomainObject.Predmet.StrankaListNazivFormatedOIB>
  <DomainObject.Predmet.ProtuStrankaListFormated>
    <izvorni_sadrzaj>
      <item>NUKLEUS kreativna agencija društvo s ograničenom odgovornošću za poslovne usluge</item>
    </izvorni_sadrzaj>
    <derivirana_varijabla naziv="DomainObject.Predmet.ProtuStrankaListFormated_1">
      <item>NUKLEUS kreativna agencija društvo s ograničenom odgovornošću za poslovne usluge</item>
    </derivirana_varijabla>
  </DomainObject.Predmet.ProtuStrankaListFormated>
  <DomainObject.Predmet.ProtuStrankaListFormatedOIB>
    <izvorni_sadrzaj>
      <item>NUKLEUS kreativna agencija društvo s ograničenom odgovornošću za poslovne usluge, OIB 19096273328</item>
    </izvorni_sadrzaj>
    <derivirana_varijabla naziv="DomainObject.Predmet.ProtuStrankaListFormatedOIB_1">
      <item>NUKLEUS kreativna agencija društvo s ograničenom odgovornošću za poslovne usluge, OIB 19096273328</item>
    </derivirana_varijabla>
  </DomainObject.Predmet.ProtuStrankaListFormatedOIB>
  <DomainObject.Predmet.ProtuStrankaListFormatedWithAdress>
    <izvorni_sadrzaj>
      <item>NUKLEUS kreativna agencija društvo s ograničenom odgovornošću za poslovne usluge, Dr. Tome Bratkovića 1, 40000 Čakovec</item>
    </izvorni_sadrzaj>
    <derivirana_varijabla naziv="DomainObject.Predmet.ProtuStrankaListFormatedWithAdress_1">
      <item>NUKLEUS kreativna agencija društvo s ograničenom odgovornošću za poslovne usluge, Dr. Tome Bratkovića 1, 40000 Čakovec</item>
    </derivirana_varijabla>
  </DomainObject.Predmet.ProtuStrankaListFormatedWithAdress>
  <DomainObject.Predmet.ProtuStrankaListFormatedWithAdressOIB>
    <izvorni_sadrzaj>
      <item>NUKLEUS kreativna agencija društvo s ograničenom odgovornošću za poslovne usluge, OIB 19096273328, Dr. Tome Bratkovića 1, 40000 Čakovec</item>
    </izvorni_sadrzaj>
    <derivirana_varijabla naziv="DomainObject.Predmet.ProtuStrankaListFormatedWithAdressOIB_1">
      <item>NUKLEUS kreativna agencija društvo s ograničenom odgovornošću za poslovne usluge, OIB 19096273328, Dr. Tome Bratkovića 1, 40000 Čakovec</item>
    </derivirana_varijabla>
  </DomainObject.Predmet.ProtuStrankaListFormatedWithAdressOIB>
  <DomainObject.Predmet.ProtuStrankaListNazivFormated>
    <izvorni_sadrzaj>
      <item>NUKLEUS kreativna agencija društvo s ograničenom odgovornošću za poslovne usluge</item>
    </izvorni_sadrzaj>
    <derivirana_varijabla naziv="DomainObject.Predmet.ProtuStrankaListNazivFormated_1">
      <item>NUKLEUS kreativna agencija društvo s ograničenom odgovornošću za poslovne usluge</item>
    </derivirana_varijabla>
  </DomainObject.Predmet.ProtuStrankaListNazivFormated>
  <DomainObject.Predmet.ProtuStrankaListNazivFormatedOIB>
    <izvorni_sadrzaj>
      <item>NUKLEUS kreativna agencija društvo s ograničenom odgovornošću za poslovne usluge, OIB 19096273328</item>
    </izvorni_sadrzaj>
    <derivirana_varijabla naziv="DomainObject.Predmet.ProtuStrankaListNazivFormatedOIB_1">
      <item>NUKLEUS kreativna agencija društvo s ograničenom odgovornošću za poslovne usluge, OIB 19096273328</item>
    </derivirana_varijabla>
  </DomainObject.Predmet.ProtuStrankaListNazivFormatedOIB>
  <DomainObject.Predmet.OstaliListFormated>
    <izvorni_sadrzaj>
      <item>Neven Dubravčić</item>
      <item>e-Oglasna</item>
      <item>Sudski registar Trgovačkog suda u Varaždinu</item>
    </izvorni_sadrzaj>
    <derivirana_varijabla naziv="DomainObject.Predmet.OstaliListFormated_1">
      <item>Neven Dubravčić</item>
      <item>e-Oglasna</item>
      <item>Sudski registar Trgovačkog suda u Varaždinu</item>
    </derivirana_varijabla>
  </DomainObject.Predmet.OstaliListFormated>
  <DomainObject.Predmet.OstaliListFormatedOIB>
    <izvorni_sadrzaj>
      <item>Neven Dubravčić, OIB 90843739705</item>
      <item>e-Oglasna</item>
      <item>Sudski registar Trgovačkog suda u Varaždinu</item>
    </izvorni_sadrzaj>
    <derivirana_varijabla naziv="DomainObject.Predmet.OstaliListFormatedOIB_1">
      <item>Neven Dubravčić, OIB 90843739705</item>
      <item>e-Oglasna</item>
      <item>Sudski registar Trgovačkog suda u Varaždinu</item>
    </derivirana_varijabla>
  </DomainObject.Predmet.OstaliListFormatedOIB>
  <DomainObject.Predmet.OstaliListFormatedWithAdress>
    <izvorni_sadrzaj>
      <item>Neven Dubravčić, Britanski Trg 7, 10000 Zagreb</item>
      <item>e-Oglasna</item>
      <item>Sudski registar Trgovačkog suda u Varaždinu, B.Radića 2, 42000 Varaždin</item>
    </izvorni_sadrzaj>
    <derivirana_varijabla naziv="DomainObject.Predmet.OstaliListFormatedWithAdress_1">
      <item>Neven Dubravčić, Britanski Trg 7, 10000 Zagreb</item>
      <item>e-Oglasna</item>
      <item>Sudski registar Trgovačkog suda u Varaždinu, B.Radića 2, 42000 Varaždin</item>
    </derivirana_varijabla>
  </DomainObject.Predmet.OstaliListFormatedWithAdress>
  <DomainObject.Predmet.OstaliListFormatedWithAdressOIB>
    <izvorni_sadrzaj>
      <item>Neven Dubravčić, OIB 90843739705, Britanski Trg 7, 10000 Zagreb</item>
      <item>e-Oglasna</item>
      <item>Sudski registar Trgovačkog suda u Varaždinu, B.Radića 2, 42000 Varaždin</item>
    </izvorni_sadrzaj>
    <derivirana_varijabla naziv="DomainObject.Predmet.OstaliListFormatedWithAdressOIB_1">
      <item>Neven Dubravčić, OIB 90843739705, Britanski Trg 7, 10000 Zagreb</item>
      <item>e-Oglasna</item>
      <item>Sudski registar Trgovačkog suda u Varaždinu, B.Radića 2, 42000 Varaždin</item>
    </derivirana_varijabla>
  </DomainObject.Predmet.OstaliListFormatedWithAdressOIB>
  <DomainObject.Predmet.OstaliListNazivFormated>
    <izvorni_sadrzaj>
      <item>Neven Dubravčić</item>
      <item>e-Oglasna</item>
      <item>Sudski registar Trgovačkog suda u Varaždinu</item>
    </izvorni_sadrzaj>
    <derivirana_varijabla naziv="DomainObject.Predmet.OstaliListNazivFormated_1">
      <item>Neven Dubravčić</item>
      <item>e-Oglasna</item>
      <item>Sudski registar Trgovačkog suda u Varaždinu</item>
    </derivirana_varijabla>
  </DomainObject.Predmet.OstaliListNazivFormated>
  <DomainObject.Predmet.OstaliListNazivFormatedOIB>
    <izvorni_sadrzaj>
      <item>Neven Dubravčić, OIB 90843739705</item>
      <item>e-Oglasna</item>
      <item>Sudski registar Trgovačkog suda u Varaždinu</item>
    </izvorni_sadrzaj>
    <derivirana_varijabla naziv="DomainObject.Predmet.OstaliListNazivFormatedOIB_1">
      <item>Neven Dubravčić, OIB 90843739705</item>
      <item>e-Oglasna</item>
      <item>Sudski registar Trgovačkog suda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2019.</izvorni_sadrzaj>
    <derivirana_varijabla naziv="DomainObject.Datum_1">12. ožujka 2019.</derivirana_varijabla>
  </DomainObject.Datum>
  <DomainObject.PoslovniBrojDokumenta>
    <izvorni_sadrzaj>St-334/2018-9</izvorni_sadrzaj>
    <derivirana_varijabla naziv="DomainObject.PoslovniBrojDokumenta_1">St-334/2018-9</derivirana_varijabla>
  </DomainObject.PoslovniBrojDokumenta>
  <DomainObject.Predmet.StrankaIDrugi>
    <izvorni_sadrzaj>Agencija za osiguranje radničkih tražbina</izvorni_sadrzaj>
    <derivirana_varijabla naziv="DomainObject.Predmet.StrankaIDrugi_1">Agencija za osiguranje radničkih tražbina</derivirana_varijabla>
  </DomainObject.Predmet.StrankaIDrugi>
  <DomainObject.Predmet.ProtustrankaIDrugi>
    <izvorni_sadrzaj>NUKLEUS kreativna agencija društvo s ograničenom odgovornošću za poslovne usluge</izvorni_sadrzaj>
    <derivirana_varijabla naziv="DomainObject.Predmet.ProtustrankaIDrugi_1">NUKLEUS kreativna agencija društvo s ograničenom odgovornošću za poslovne usluge</derivirana_varijabla>
  </DomainObject.Predmet.ProtustrankaIDrugi>
  <DomainObject.Predmet.StrankaIDrugiAdressOIB>
    <izvorni_sadrzaj>Agencija za osiguranje radničkih tražbina, OIB 04323472109, Frankopanska 11, 10000 Zagreb</izvorni_sadrzaj>
    <derivirana_varijabla naziv="DomainObject.Predmet.StrankaIDrugiAdressOIB_1">Agencija za osiguranje radničkih tražbina, OIB 04323472109, Frankopanska 11, 10000 Zagreb</derivirana_varijabla>
  </DomainObject.Predmet.StrankaIDrugiAdressOIB>
  <DomainObject.Predmet.ProtustrankaIDrugiAdressOIB>
    <izvorni_sadrzaj>NUKLEUS kreativna agencija društvo s ograničenom odgovornošću za poslovne usluge, OIB 19096273328, Dr. Tome Bratkovića 1, 40000 Čakovec</izvorni_sadrzaj>
    <derivirana_varijabla naziv="DomainObject.Predmet.ProtustrankaIDrugiAdressOIB_1">NUKLEUS kreativna agencija društvo s ograničenom odgovornošću za poslovne usluge, OIB 19096273328, Dr. Tome Bratkovića 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Neven Dubravčić</item>
      <item>NUKLEUS kreativna agencija društvo s ograničenom odgovornošću za poslovne usluge</item>
      <item>Agencija za osiguranje radničkih tražbina</item>
      <item>e-Oglasna</item>
      <item>Sudski registar Trgovačkog suda u Varaždinu</item>
    </izvorni_sadrzaj>
    <derivirana_varijabla naziv="DomainObject.Predmet.SudioniciListNaziv_1">
      <item>Neven Dubravčić</item>
      <item>NUKLEUS kreativna agencija društvo s ograničenom odgovornošću za poslovne usluge</item>
      <item>Agencija za osiguranje radničkih tražbina</item>
      <item>e-Oglasna</item>
      <item>Sudski registar Trgovačkog suda u Varaždinu</item>
    </derivirana_varijabla>
  </DomainObject.Predmet.SudioniciListNaziv>
  <DomainObject.Predmet.SudioniciListAdressOIB>
    <izvorni_sadrzaj>
      <item>Neven Dubravčić, OIB 90843739705, Britanski Trg 7,10000 Zagreb</item>
      <item>NUKLEUS kreativna agencija društvo s ograničenom odgovornošću za poslovne usluge, OIB 19096273328, Dr. Tome Bratkovića 1,40000 Čakovec</item>
      <item>Agencija za osiguranje radničkih tražbina, OIB 04323472109, Frankopanska 11,10000 Zagreb</item>
      <item>e-Oglasna</item>
      <item>Sudski registar Trgovačkog suda u Varaždinu, B.Radića 2,42000 Varaždin</item>
    </izvorni_sadrzaj>
    <derivirana_varijabla naziv="DomainObject.Predmet.SudioniciListAdressOIB_1">
      <item>Neven Dubravčić, OIB 90843739705, Britanski Trg 7,10000 Zagreb</item>
      <item>NUKLEUS kreativna agencija društvo s ograničenom odgovornošću za poslovne usluge, OIB 19096273328, Dr. Tome Bratkovića 1,40000 Čakovec</item>
      <item>Agencija za osiguranje radničkih tražbina, OIB 04323472109, Frankopanska 11,10000 Zagreb</item>
      <item>e-Oglasna</item>
      <item>Sudski registar Trgovačkog suda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90843739705</item>
      <item>, OIB 19096273328</item>
      <item>, OIB 04323472109</item>
      <item>, OIB null</item>
      <item>, OIB null</item>
    </izvorni_sadrzaj>
    <derivirana_varijabla naziv="DomainObject.Predmet.SudioniciListNazivOIB_1">
      <item>, OIB 90843739705</item>
      <item>, OIB 19096273328</item>
      <item>, OIB 04323472109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283</properties:Words>
  <properties:Characters>1518</properties:Characters>
  <properties:Lines>69</properties:Lines>
  <properties:Paragraphs>29</properties:Paragraphs>
  <properties:TotalTime>164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2017-08-22T10:07:00Z</dcterms:created>
  <dc:creator>Lea Rogina</dc:creator>
  <cp:lastModifiedBy>Lea Rogina</cp:lastModifiedBy>
  <cp:lastPrinted>2019-03-11T13:34:00Z</cp:lastPrinted>
  <dcterms:modified xmlns:xsi="http://www.w3.org/2001/XMLSchema-instance" xsi:type="dcterms:W3CDTF">2019-03-12T07:29:00Z</dcterms:modified>
  <cp:revision>80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St-334/2018-9 / Odluka - Rješenje - određeno ročište radi rasprave o uvjetima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