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bb45" w14:paraId="16cbb45" w:rsidRDefault="00892BEF" w:rsidP="00897678" w:rsidR="00A81B91" w:rsidRPr="00323158">
      <w:pPr>
        <w:ind w:firstLine="72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B75C21">
        <w:rPr>
          <w:sz w:val="24"/>
        </w:rPr>
        <w:t xml:space="preserve">       </w:t>
      </w:r>
      <w:r w:rsidR="00F60FC0" w:rsidRPr="00F20240">
        <w:rPr>
          <w:b/>
          <w:sz w:val="24"/>
        </w:rPr>
        <w:t>Broj: 1/St-</w:t>
      </w:r>
      <w:r w:rsidR="009565BE">
        <w:rPr>
          <w:b/>
          <w:sz w:val="24"/>
        </w:rPr>
        <w:t>790/2018-14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>TRGOVAČKI SUD U OSIJEKU</w:t>
      </w:r>
      <w:r w:rsidR="001B57E4">
        <w:rPr>
          <w:sz w:val="24"/>
        </w:rPr>
        <w:t>,</w:t>
      </w:r>
      <w:r>
        <w:rPr>
          <w:sz w:val="24"/>
        </w:rPr>
        <w:t xml:space="preserve"> STALNA SLUŽBA U SLAVONSKOM BRODU, po stečajnoj sutkinji Vesni Vukelić, u </w:t>
      </w:r>
      <w:r w:rsidR="009565BE">
        <w:rPr>
          <w:sz w:val="24"/>
        </w:rPr>
        <w:t>prethodnom</w:t>
      </w:r>
      <w:r w:rsidR="007C1247">
        <w:rPr>
          <w:sz w:val="24"/>
        </w:rPr>
        <w:t xml:space="preserve"> postupku </w:t>
      </w:r>
      <w:r w:rsidR="009565BE">
        <w:rPr>
          <w:sz w:val="24"/>
        </w:rPr>
        <w:t>radi utvrđivanja pretpostavki za otvaranje stečajnog postupka</w:t>
      </w:r>
      <w:r w:rsidR="006C3633">
        <w:rPr>
          <w:sz w:val="24"/>
        </w:rPr>
        <w:t xml:space="preserve"> nad dužnikom </w:t>
      </w:r>
      <w:r w:rsidR="009565BE">
        <w:rPr>
          <w:sz w:val="24"/>
          <w:szCs w:val="24"/>
        </w:rPr>
        <w:t>TE-EM SREDIŠĆE j.d.o.o. za usluge čišćenja, Zagreb, Maksimirska 100 D, OIB 81293870709,</w:t>
      </w:r>
      <w:r>
        <w:rPr>
          <w:sz w:val="24"/>
        </w:rPr>
        <w:t xml:space="preserve"> </w:t>
      </w:r>
      <w:r w:rsidR="009565BE">
        <w:rPr>
          <w:sz w:val="24"/>
        </w:rPr>
        <w:t>15</w:t>
      </w:r>
      <w:r w:rsidR="00E256DD">
        <w:rPr>
          <w:sz w:val="24"/>
        </w:rPr>
        <w:t>. studenog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8A0A00">
        <w:rPr>
          <w:sz w:val="24"/>
        </w:rPr>
        <w:t>Zagreb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7C1247"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9565BE">
        <w:rPr>
          <w:b/>
          <w:sz w:val="24"/>
        </w:rPr>
        <w:t xml:space="preserve">5.000,00 </w:t>
      </w:r>
      <w:r w:rsidR="005454F5">
        <w:rPr>
          <w:b/>
          <w:sz w:val="24"/>
        </w:rPr>
        <w:t>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9565BE" w:rsidRPr="009565BE">
        <w:rPr>
          <w:b/>
          <w:sz w:val="24"/>
          <w:szCs w:val="24"/>
        </w:rPr>
        <w:t>TE-EM SREDIŠĆE j.d.o.o. za usluge čišćenja, Zagreb, Maksimirska 100 D, OIB 81293870709</w:t>
      </w:r>
      <w:r w:rsidR="006C3633">
        <w:rPr>
          <w:sz w:val="24"/>
        </w:rPr>
        <w:t xml:space="preserve">, </w:t>
      </w:r>
      <w:r>
        <w:rPr>
          <w:sz w:val="24"/>
        </w:rPr>
        <w:t xml:space="preserve">na ime predujma za namirenje troškova stečajnog postupka, </w:t>
      </w:r>
      <w:r w:rsidR="006C3633">
        <w:rPr>
          <w:sz w:val="24"/>
        </w:rPr>
        <w:t xml:space="preserve">uplatiti u korist depozitnog računa Trgovačkog suda u Osijeku  IBAN HR31 2390001-1300000200 s pozivom na broj HR05 </w:t>
      </w:r>
      <w:r w:rsidR="006C3633" w:rsidRPr="006C3633">
        <w:rPr>
          <w:b/>
          <w:sz w:val="24"/>
        </w:rPr>
        <w:t>221-</w:t>
      </w:r>
      <w:r w:rsidR="007C1247">
        <w:rPr>
          <w:b/>
          <w:sz w:val="24"/>
        </w:rPr>
        <w:t>79</w:t>
      </w:r>
      <w:r w:rsidR="009565BE">
        <w:rPr>
          <w:b/>
          <w:sz w:val="24"/>
        </w:rPr>
        <w:t>0</w:t>
      </w:r>
      <w:r w:rsidR="006C3633" w:rsidRPr="006C3633">
        <w:rPr>
          <w:b/>
          <w:sz w:val="24"/>
        </w:rPr>
        <w:t>-2018</w:t>
      </w:r>
      <w:r w:rsidR="006C3633">
        <w:rPr>
          <w:sz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324DD4" w:rsidP="0085333F" w:rsidR="000430C9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</w:t>
      </w:r>
      <w:r w:rsidR="00BF67C0">
        <w:rPr>
          <w:sz w:val="24"/>
        </w:rPr>
        <w:t xml:space="preserve">, </w:t>
      </w:r>
      <w:r w:rsidR="009565BE">
        <w:rPr>
          <w:sz w:val="24"/>
        </w:rPr>
        <w:t>15</w:t>
      </w:r>
      <w:r w:rsidR="00811B6C">
        <w:rPr>
          <w:sz w:val="24"/>
        </w:rPr>
        <w:t>. studenog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8A0A00">
        <w:rPr>
          <w:sz w:val="24"/>
        </w:rPr>
        <w:t>Zagreb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4DFB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02CA8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B57E4"/>
    <w:rsid w:val="001C2CE0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4DD4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5E542E"/>
    <w:rsid w:val="0063199B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3633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1247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1B6C"/>
    <w:rsid w:val="0081383C"/>
    <w:rsid w:val="008162F8"/>
    <w:rsid w:val="008164E5"/>
    <w:rsid w:val="008254B7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97678"/>
    <w:rsid w:val="008A0A00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65BE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2BE9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149F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5C21"/>
    <w:rsid w:val="00B77933"/>
    <w:rsid w:val="00BB24BA"/>
    <w:rsid w:val="00BB4701"/>
    <w:rsid w:val="00BE694F"/>
    <w:rsid w:val="00BF035A"/>
    <w:rsid w:val="00BF67C0"/>
    <w:rsid w:val="00C036A1"/>
    <w:rsid w:val="00C371C9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1874"/>
    <w:rsid w:val="00D9432D"/>
    <w:rsid w:val="00DB1165"/>
    <w:rsid w:val="00DB20C7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56DD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76DD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B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B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St-790/2018</izvorni_sadrzaj>
    <derivirana_varijabla naziv="DomainObject.Predmet.OznakaBroj_1">St-790/2018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TE-EM SREDIŠĆE j.d.o.o. za usluge čišćenja</izvorni_sadrzaj>
    <derivirana_varijabla naziv="DomainObject.Predmet.ProtustrankaFormated_1">  TE-EM SREDIŠĆE j.d.o.o. za usluge čišćenja</derivirana_varijabla>
  </DomainObject.Predmet.ProtustrankaFormated>
  <DomainObject.Predmet.ProtustrankaFormatedOIB>
    <izvorni_sadrzaj>  TE-EM SREDIŠĆE j.d.o.o. za usluge čišćenja, OIB 81293870709</izvorni_sadrzaj>
    <derivirana_varijabla naziv="DomainObject.Predmet.ProtustrankaFormatedOIB_1">  TE-EM SREDIŠĆE j.d.o.o. za usluge čišćenja, OIB 81293870709</derivirana_varijabla>
  </DomainObject.Predmet.ProtustrankaFormatedOIB>
  <DomainObject.Predmet.ProtustrankaFormatedWithAdress>
    <izvorni_sadrzaj> TE-EM SREDIŠĆE j.d.o.o. za usluge čišćenja, Maksimirska 100 D, 10000 Zagreb</izvorni_sadrzaj>
    <derivirana_varijabla naziv="DomainObject.Predmet.ProtustrankaFormatedWithAdress_1"> TE-EM SREDIŠĆE j.d.o.o. za usluge čišćenja, Maksimirska 100 D, 10000 Zagreb</derivirana_varijabla>
  </DomainObject.Predmet.ProtustrankaFormatedWithAdress>
  <DomainObject.Predmet.ProtustrankaFormatedWithAdressOIB>
    <izvorni_sadrzaj> TE-EM SREDIŠĆE j.d.o.o. za usluge čišćenja, OIB 81293870709, Maksimirska 100 D, 10000 Zagreb</izvorni_sadrzaj>
    <derivirana_varijabla naziv="DomainObject.Predmet.ProtustrankaFormatedWithAdressOIB_1"> TE-EM SREDIŠĆE j.d.o.o. za usluge čišćenja, OIB 81293870709, Maksimirska 100 D, 10000 Zagreb</derivirana_varijabla>
  </DomainObject.Predmet.ProtustrankaFormatedWithAdressOIB>
  <DomainObject.Predmet.ProtustrankaWithAdress>
    <izvorni_sadrzaj>TE-EM SREDIŠĆE j.d.o.o. za usluge čišćenja Maksimirska 100 D, 10000 Zagreb</izvorni_sadrzaj>
    <derivirana_varijabla naziv="DomainObject.Predmet.ProtustrankaWithAdress_1">TE-EM SREDIŠĆE j.d.o.o. za usluge čišćenja Maksimirska 100 D, 10000 Zagreb</derivirana_varijabla>
  </DomainObject.Predmet.ProtustrankaWithAdress>
  <DomainObject.Predmet.ProtustrankaWithAdressOIB>
    <izvorni_sadrzaj>TE-EM SREDIŠĆE j.d.o.o. za usluge čišćenja, OIB 81293870709, Maksimirska 100 D, 10000 Zagreb</izvorni_sadrzaj>
    <derivirana_varijabla naziv="DomainObject.Predmet.ProtustrankaWithAdressOIB_1">TE-EM SREDIŠĆE j.d.o.o. za usluge čišćenja, OIB 81293870709, Maksimirska 100 D, 10000 Zagreb</derivirana_varijabla>
  </DomainObject.Predmet.ProtustrankaWithAdressOIB>
  <DomainObject.Predmet.ProtustrankaNazivFormated>
    <izvorni_sadrzaj>TE-EM SREDIŠĆE j.d.o.o. za usluge čišćenja</izvorni_sadrzaj>
    <derivirana_varijabla naziv="DomainObject.Predmet.ProtustrankaNazivFormated_1">TE-EM SREDIŠĆE j.d.o.o. za usluge čišćenja</derivirana_varijabla>
  </DomainObject.Predmet.ProtustrankaNazivFormated>
  <DomainObject.Predmet.ProtustrankaNazivFormatedOIB>
    <izvorni_sadrzaj>TE-EM SREDIŠĆE j.d.o.o. za usluge čišćenja, OIB 81293870709</izvorni_sadrzaj>
    <derivirana_varijabla naziv="DomainObject.Predmet.ProtustrankaNazivFormatedOIB_1">TE-EM SREDIŠĆE j.d.o.o. za usluge čišćenja, OIB 81293870709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TE-EM SREDIŠĆE j.d.o.o. za usluge čišćenja</item>
    </izvorni_sadrzaj>
    <derivirana_varijabla naziv="DomainObject.Predmet.ProtuStrankaListFormated_1">
      <item>TE-EM SREDIŠĆE j.d.o.o. za usluge čišćenja</item>
    </derivirana_varijabla>
  </DomainObject.Predmet.ProtuStrankaListFormated>
  <DomainObject.Predmet.ProtuStrankaListFormatedOIB>
    <izvorni_sadrzaj>
      <item>TE-EM SREDIŠĆE j.d.o.o. za usluge čišćenja, OIB 81293870709</item>
    </izvorni_sadrzaj>
    <derivirana_varijabla naziv="DomainObject.Predmet.ProtuStrankaListFormatedOIB_1">
      <item>TE-EM SREDIŠĆE j.d.o.o. za usluge čišćenja, OIB 81293870709</item>
    </derivirana_varijabla>
  </DomainObject.Predmet.ProtuStrankaListFormatedOIB>
  <DomainObject.Predmet.ProtuStrankaListFormatedWithAdress>
    <izvorni_sadrzaj>
      <item>TE-EM SREDIŠĆE j.d.o.o. za usluge čišćenja, Maksimirska 100 D, 10000 Zagreb</item>
    </izvorni_sadrzaj>
    <derivirana_varijabla naziv="DomainObject.Predmet.ProtuStrankaListFormatedWithAdress_1">
      <item>TE-EM SREDIŠĆE j.d.o.o. za usluge čišćenja, Maksimirska 100 D, 10000 Zagreb</item>
    </derivirana_varijabla>
  </DomainObject.Predmet.ProtuStrankaListFormatedWithAdress>
  <DomainObject.Predmet.ProtuStrankaListFormatedWithAdressOIB>
    <izvorni_sadrzaj>
      <item>TE-EM SREDIŠĆE j.d.o.o. za usluge čišćenja, OIB 81293870709, Maksimirska 100 D, 10000 Zagreb</item>
    </izvorni_sadrzaj>
    <derivirana_varijabla naziv="DomainObject.Predmet.ProtuStrankaListFormatedWithAdressOIB_1">
      <item>TE-EM SREDIŠĆE j.d.o.o. za usluge čišćenja, OIB 81293870709, Maksimirska 100 D, 10000 Zagreb</item>
    </derivirana_varijabla>
  </DomainObject.Predmet.ProtuStrankaListFormatedWithAdressOIB>
  <DomainObject.Predmet.ProtuStrankaListNazivFormated>
    <izvorni_sadrzaj>
      <item>TE-EM SREDIŠĆE j.d.o.o. za usluge čišćenja</item>
    </izvorni_sadrzaj>
    <derivirana_varijabla naziv="DomainObject.Predmet.ProtuStrankaListNazivFormated_1">
      <item>TE-EM SREDIŠĆE j.d.o.o. za usluge čišćenja</item>
    </derivirana_varijabla>
  </DomainObject.Predmet.ProtuStrankaListNazivFormated>
  <DomainObject.Predmet.ProtuStrankaListNazivFormatedOIB>
    <izvorni_sadrzaj>
      <item>TE-EM SREDIŠĆE j.d.o.o. za usluge čišćenja, OIB 81293870709</item>
    </izvorni_sadrzaj>
    <derivirana_varijabla naziv="DomainObject.Predmet.ProtuStrankaListNazivFormatedOIB_1">
      <item>TE-EM SREDIŠĆE j.d.o.o. za usluge čišćenja, OIB 81293870709</item>
    </derivirana_varijabla>
  </DomainObject.Predmet.ProtuStrankaListNazivFormatedOIB>
  <DomainObject.Predmet.OstaliListFormated>
    <izvorni_sadrzaj>
      <item>Ivan Kondić</item>
    </izvorni_sadrzaj>
    <derivirana_varijabla naziv="DomainObject.Predmet.OstaliListFormated_1">
      <item>Ivan Kondić</item>
    </derivirana_varijabla>
  </DomainObject.Predmet.OstaliListFormated>
  <DomainObject.Predmet.OstaliListFormatedOIB>
    <izvorni_sadrzaj>
      <item>Ivan Kondić, OIB 51589556433</item>
    </izvorni_sadrzaj>
    <derivirana_varijabla naziv="DomainObject.Predmet.OstaliListFormatedOIB_1">
      <item>Ivan Kondić, OIB 51589556433</item>
    </derivirana_varijabla>
  </DomainObject.Predmet.OstaliListFormatedOIB>
  <DomainObject.Predmet.OstaliListFormatedWithAdress>
    <izvorni_sadrzaj>
      <item>Ivan Kondić, Sv. Martin Pod Okićem 47, 10435 Sveti Martin Pod Okićem</item>
    </izvorni_sadrzaj>
    <derivirana_varijabla naziv="DomainObject.Predmet.OstaliListFormatedWithAdress_1">
      <item>Ivan Kondić, Sv. Martin Pod Okićem 47, 10435 Sveti Martin Pod Okićem</item>
    </derivirana_varijabla>
  </DomainObject.Predmet.OstaliListFormatedWithAdress>
  <DomainObject.Predmet.OstaliListFormatedWithAdressOIB>
    <izvorni_sadrzaj>
      <item>Ivan Kondić, OIB 51589556433, Sv. Martin Pod Okićem 47, 10435 Sveti Martin Pod Okićem</item>
    </izvorni_sadrzaj>
    <derivirana_varijabla naziv="DomainObject.Predmet.OstaliListFormatedWithAdressOIB_1">
      <item>Ivan Kondić, OIB 51589556433, Sv. Martin Pod Okićem 47, 10435 Sveti Martin Pod Okićem</item>
    </derivirana_varijabla>
  </DomainObject.Predmet.OstaliListFormatedWithAdressOIB>
  <DomainObject.Predmet.OstaliListNazivFormated>
    <izvorni_sadrzaj>
      <item>Ivan Kondić</item>
    </izvorni_sadrzaj>
    <derivirana_varijabla naziv="DomainObject.Predmet.OstaliListNazivFormated_1">
      <item>Ivan Kondić</item>
    </derivirana_varijabla>
  </DomainObject.Predmet.OstaliListNazivFormated>
  <DomainObject.Predmet.OstaliListNazivFormatedOIB>
    <izvorni_sadrzaj>
      <item>Ivan Kondić, OIB 51589556433</item>
    </izvorni_sadrzaj>
    <derivirana_varijabla naziv="DomainObject.Predmet.OstaliListNazivFormatedOIB_1">
      <item>Ivan Kondić, OIB 51589556433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TE-EM SREDIŠĆE j.d.o.o. za usluge čišćenja</izvorni_sadrzaj>
    <derivirana_varijabla naziv="DomainObject.Predmet.ProtustrankaIDrugi_1">TE-EM SREDIŠĆE j.d.o.o. za usluge čišćenja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TE-EM SREDIŠĆE j.d.o.o. za usluge čišćenja, OIB 81293870709, Maksimirska 100 D, 10000 Zagreb</izvorni_sadrzaj>
    <derivirana_varijabla naziv="DomainObject.Predmet.ProtustrankaIDrugiAdressOIB_1">TE-EM SREDIŠĆE j.d.o.o. za usluge čišćenja, OIB 81293870709, Maksimirska 100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TE-EM SREDIŠĆE j.d.o.o. za usluge čišćenja</item>
      <item>FINA Regionalni centar Zagreb</item>
      <item>Ivan Kondić</item>
    </izvorni_sadrzaj>
    <derivirana_varijabla naziv="DomainObject.Predmet.SudioniciListNaziv_1">
      <item>TE-EM SREDIŠĆE j.d.o.o. za usluge čišćenja</item>
      <item>FINA Regionalni centar Zagreb</item>
      <item>Ivan Kondić</item>
    </derivirana_varijabla>
  </DomainObject.Predmet.SudioniciListNaziv>
  <DomainObject.Predmet.SudioniciListAdressOIB>
    <izvorni_sadrzaj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izvorni_sadrzaj>
    <derivirana_varijabla naziv="DomainObject.Predmet.SudioniciListAdressOIB_1">
      <item>TE-EM SREDIŠĆE j.d.o.o. za usluge čišćenja, OIB 81293870709, Maksimirska 100 D,10000 Zagreb</item>
      <item>FINA Regionalni centar Zagreb, OIB 85821130368, Trg svibanjskih žrtava 1995. br. 1,10000 Zagreb</item>
      <item>Ivan Kondić, OIB 51589556433, Sv. Martin Pod Okićem 47,10435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81293870709</item>
      <item>, OIB 85821130368</item>
      <item>, OIB 51589556433</item>
    </izvorni_sadrzaj>
    <derivirana_varijabla naziv="DomainObject.Predmet.SudioniciListNazivOIB_1">
      <item>, OIB 81293870709</item>
      <item>, OIB 85821130368</item>
      <item>, OIB 51589556433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St-790/2018-11</izvorni_sadrzaj>
    <derivirana_varijabla naziv="DomainObject.PredzadnjaOdlukaIzPredmeta.Oznaka_1">St-790/2018-11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171</properties:Words>
  <properties:Characters>939</properties:Characters>
  <properties:Lines>37</properties:Lines>
  <properties:Paragraphs>16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2018-10-24T07:37:00Z</dcterms:created>
  <dc:creator>Trgovacki sud</dc:creator>
  <cp:lastModifiedBy>wsadmin</cp:lastModifiedBy>
  <cp:lastPrinted>2018-11-09T12:07:00Z</cp:lastPrinted>
  <dcterms:modified xmlns:xsi="http://www.w3.org/2001/XMLSchema-instance" xsi:type="dcterms:W3CDTF">2018-11-15T10:38:00Z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prijenos na depozit..docx)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