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19cc" w14:paraId="10919cc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C56AF2">
        <w:rPr>
          <w:szCs w:val="24"/>
        </w:rPr>
        <w:t>977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0F77CF">
        <w:rPr>
          <w:szCs w:val="24"/>
        </w:rPr>
        <w:t>4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0F77CF">
        <w:t>ika</w:t>
      </w:r>
      <w:r w:rsidR="00CB6297" w:rsidRPr="00CB6297">
        <w:t xml:space="preserve"> </w:t>
      </w:r>
      <w:r w:rsidR="00CB6297">
        <w:t>PRIMUS INFORMATIKA j.d.o.o, Donji Kućan, Varaždinska 23</w:t>
      </w:r>
      <w:r w:rsidR="000F77CF">
        <w:t>, OIB:</w:t>
      </w:r>
      <w:r w:rsidR="00CB6297" w:rsidRPr="00CB6297">
        <w:t xml:space="preserve"> </w:t>
      </w:r>
      <w:r w:rsidR="00CB6297">
        <w:t>53321140196</w:t>
      </w:r>
      <w:r w:rsidR="007D3B29">
        <w:t xml:space="preserve">, dana </w:t>
      </w:r>
      <w:r w:rsidR="00CB6297">
        <w:rPr>
          <w:szCs w:val="24"/>
        </w:rPr>
        <w:t>28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CB6297" w:rsidRPr="00CB6297">
        <w:t xml:space="preserve"> </w:t>
      </w:r>
      <w:r w:rsidR="00CB6297">
        <w:t>PRIMUS INFORMATIKA j.d.o.o, Donji Kućan, Varaždinska 23, OIB:</w:t>
      </w:r>
      <w:r w:rsidR="00CB6297" w:rsidRPr="00CB6297">
        <w:t xml:space="preserve"> </w:t>
      </w:r>
      <w:r w:rsidR="00CB6297">
        <w:t>53321140196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CB6297">
        <w:rPr>
          <w:szCs w:val="24"/>
        </w:rPr>
        <w:t>28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CB6297">
        <w:rPr>
          <w:szCs w:val="24"/>
        </w:rPr>
        <w:t>15,0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B6297" w:rsidR="007D3B29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>Zaključuje se stečajni postupak nad stečajnim dužnikom</w:t>
      </w:r>
      <w:r>
        <w:tab/>
      </w:r>
      <w:r w:rsidR="007D3B29">
        <w:t xml:space="preserve"> </w:t>
      </w:r>
      <w:r w:rsidR="00CB6297">
        <w:t>PRIMUS INFORMATIKA j.d.o.o, Donji Kućan, Varaždinska 23, OIB:</w:t>
      </w:r>
      <w:r w:rsidR="00CB6297" w:rsidRPr="00CB6297">
        <w:t xml:space="preserve"> </w:t>
      </w:r>
      <w:r w:rsidR="00CB6297">
        <w:t>53321140196.</w:t>
      </w:r>
    </w:p>
    <w:p w:rsidRDefault="000F77CF" w:rsidP="00CE3446" w:rsidR="000F77CF">
      <w:pPr>
        <w:jc w:val="both"/>
      </w:pPr>
    </w:p>
    <w:p w:rsidRDefault="00DF4B3F" w:rsidP="00C529FE" w:rsidR="00342DF9" w:rsidRPr="00962A57">
      <w:pPr>
        <w:ind w:firstLine="708"/>
        <w:jc w:val="both"/>
      </w:pPr>
      <w:r w:rsidRPr="00962A57">
        <w:t xml:space="preserve">III Za stečajnog upravitelja imenuje se </w:t>
      </w:r>
      <w:r w:rsidR="00342DF9">
        <w:t>Sven Pirker, Trg kralja Tomislava 2, Varaždin, OIB: 17175634417.</w:t>
      </w:r>
    </w:p>
    <w:p w:rsidRDefault="00B81C47" w:rsidP="00B81C47" w:rsidR="00B81C47">
      <w:pPr>
        <w:ind w:firstLine="708"/>
        <w:jc w:val="both"/>
      </w:pPr>
    </w:p>
    <w:p w:rsidRDefault="007A75CE" w:rsidP="00C529FE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CB6297" w:rsidRPr="00CB6297">
        <w:t xml:space="preserve"> </w:t>
      </w:r>
      <w:r w:rsidR="00CB6297">
        <w:t>PRIMUS INFORMATIKA j.d.o.o, Donji Kućan, Varaždinska 23, OIB:</w:t>
      </w:r>
      <w:r w:rsidR="00CB6297" w:rsidRPr="00CB6297">
        <w:t xml:space="preserve"> </w:t>
      </w:r>
      <w:r w:rsidR="00CB6297">
        <w:t>53321140196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0F77CF">
        <w:rPr>
          <w:szCs w:val="24"/>
        </w:rPr>
        <w:t>02. prosinca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0F77CF">
        <w:rPr>
          <w:szCs w:val="24"/>
        </w:rPr>
        <w:t>28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0F77CF" w:rsidR="00BF401D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CB6297">
        <w:t>PRIMUS INFORMATIKA j.d.o.o, Donji Kućan, Varaždinska 23</w:t>
      </w:r>
    </w:p>
    <w:p w:rsidRDefault="007D3B29" w:rsidP="00DF4B3F" w:rsidR="00C56AF2">
      <w:pPr>
        <w:numPr>
          <w:ilvl w:val="0"/>
          <w:numId w:val="1"/>
        </w:numPr>
        <w:rPr>
          <w:szCs w:val="24"/>
        </w:rPr>
      </w:pPr>
      <w:r w:rsidRPr="00CB6297">
        <w:rPr>
          <w:szCs w:val="24"/>
        </w:rPr>
        <w:t>Osoba ovlaštena</w:t>
      </w:r>
      <w:r w:rsidR="00C06E09" w:rsidRPr="00CB6297">
        <w:rPr>
          <w:szCs w:val="24"/>
        </w:rPr>
        <w:t xml:space="preserve"> za zastupanje dužnika</w:t>
      </w:r>
      <w:r w:rsidRPr="00CB6297">
        <w:rPr>
          <w:szCs w:val="24"/>
        </w:rPr>
        <w:t xml:space="preserve"> </w:t>
      </w:r>
      <w:r w:rsidR="00C56AF2">
        <w:rPr>
          <w:szCs w:val="24"/>
        </w:rPr>
        <w:t>Dario Grđan, Varaždin, Ivana Kukuljevića 10/A</w:t>
      </w:r>
    </w:p>
    <w:p w:rsidRDefault="00964C7D" w:rsidP="00DF4B3F" w:rsidR="00B375FC" w:rsidRPr="00CB6297">
      <w:pPr>
        <w:numPr>
          <w:ilvl w:val="0"/>
          <w:numId w:val="1"/>
        </w:numPr>
        <w:rPr>
          <w:szCs w:val="24"/>
        </w:rPr>
      </w:pPr>
      <w:r w:rsidRPr="00CB6297">
        <w:rPr>
          <w:szCs w:val="24"/>
        </w:rPr>
        <w:t>S</w:t>
      </w:r>
      <w:r w:rsidR="007A75CE" w:rsidRPr="00CB6297">
        <w:rPr>
          <w:szCs w:val="24"/>
        </w:rPr>
        <w:t>udski registar ovog suda radi zabilježbe (odmah</w:t>
      </w:r>
      <w:r w:rsidR="00836343" w:rsidRPr="00CB6297">
        <w:rPr>
          <w:szCs w:val="24"/>
        </w:rPr>
        <w:t xml:space="preserve"> i nakon pravomoćnosti</w:t>
      </w:r>
      <w:r w:rsidR="007A75CE" w:rsidRPr="00CB6297">
        <w:rPr>
          <w:szCs w:val="24"/>
        </w:rPr>
        <w:t>)</w:t>
      </w:r>
      <w:r w:rsidR="00DF4B3F" w:rsidRPr="00CB62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Hrvatska, Ispostava Varaždin, Graberje 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342DF9">
        <w:t>Sven Pirker, Trg kralja Tomislava 2, Varaždin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BA0282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EBA" w:rsidP="007A75CE" w:rsidR="00002EBA">
      <w:r>
        <w:separator/>
      </w:r>
    </w:p>
  </w:endnote>
  <w:endnote w:id="0" w:type="continuationSeparator">
    <w:p w:rsidRDefault="00002EBA" w:rsidP="007A75CE" w:rsidR="0000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EBA" w:rsidP="007A75CE" w:rsidR="00002EBA">
      <w:r>
        <w:separator/>
      </w:r>
    </w:p>
  </w:footnote>
  <w:footnote w:id="0" w:type="continuationSeparator">
    <w:p w:rsidRDefault="00002EBA" w:rsidP="007A75CE" w:rsidR="00002E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F3998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C56AF2">
      <w:t>977</w:t>
    </w:r>
    <w:r w:rsidR="00B8373D">
      <w:t>/201</w:t>
    </w:r>
    <w:r w:rsidR="00467EEF">
      <w:t>5</w:t>
    </w:r>
    <w:r w:rsidR="00B8373D">
      <w:t>-</w:t>
    </w:r>
    <w:r w:rsidR="000F77CF">
      <w:t>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2EBA"/>
    <w:rsid w:val="000077D8"/>
    <w:rsid w:val="0001544C"/>
    <w:rsid w:val="000571E3"/>
    <w:rsid w:val="00064E14"/>
    <w:rsid w:val="00066F97"/>
    <w:rsid w:val="000B15A6"/>
    <w:rsid w:val="000E1119"/>
    <w:rsid w:val="000F77CF"/>
    <w:rsid w:val="001E69F5"/>
    <w:rsid w:val="00255595"/>
    <w:rsid w:val="0028731D"/>
    <w:rsid w:val="002A6059"/>
    <w:rsid w:val="002B657B"/>
    <w:rsid w:val="002D464C"/>
    <w:rsid w:val="00342DF9"/>
    <w:rsid w:val="00375932"/>
    <w:rsid w:val="0037785D"/>
    <w:rsid w:val="003B5155"/>
    <w:rsid w:val="003E2AE0"/>
    <w:rsid w:val="00423959"/>
    <w:rsid w:val="004429CA"/>
    <w:rsid w:val="00467EEF"/>
    <w:rsid w:val="00497129"/>
    <w:rsid w:val="004A1245"/>
    <w:rsid w:val="004C1E71"/>
    <w:rsid w:val="004C399F"/>
    <w:rsid w:val="004C5F00"/>
    <w:rsid w:val="004E20AA"/>
    <w:rsid w:val="004F1199"/>
    <w:rsid w:val="00525276"/>
    <w:rsid w:val="00531356"/>
    <w:rsid w:val="00550447"/>
    <w:rsid w:val="00581316"/>
    <w:rsid w:val="005A0B24"/>
    <w:rsid w:val="005B2BAA"/>
    <w:rsid w:val="005B616A"/>
    <w:rsid w:val="005E243D"/>
    <w:rsid w:val="0063224D"/>
    <w:rsid w:val="006523AF"/>
    <w:rsid w:val="0068190F"/>
    <w:rsid w:val="00693CD2"/>
    <w:rsid w:val="006C1AAA"/>
    <w:rsid w:val="006F25A8"/>
    <w:rsid w:val="00704110"/>
    <w:rsid w:val="00735822"/>
    <w:rsid w:val="00736EF3"/>
    <w:rsid w:val="00741660"/>
    <w:rsid w:val="007A75CE"/>
    <w:rsid w:val="007B0DF7"/>
    <w:rsid w:val="007B10CE"/>
    <w:rsid w:val="007D3B29"/>
    <w:rsid w:val="007F2D48"/>
    <w:rsid w:val="00807802"/>
    <w:rsid w:val="00830F43"/>
    <w:rsid w:val="008354B4"/>
    <w:rsid w:val="00836343"/>
    <w:rsid w:val="008A024C"/>
    <w:rsid w:val="008A49F0"/>
    <w:rsid w:val="008C0AAD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A5985"/>
    <w:rsid w:val="009D0C5B"/>
    <w:rsid w:val="009D3AB2"/>
    <w:rsid w:val="009E6198"/>
    <w:rsid w:val="009F3998"/>
    <w:rsid w:val="00A56BA2"/>
    <w:rsid w:val="00A92369"/>
    <w:rsid w:val="00AC5AD3"/>
    <w:rsid w:val="00AE3548"/>
    <w:rsid w:val="00B34567"/>
    <w:rsid w:val="00B375FC"/>
    <w:rsid w:val="00B7038C"/>
    <w:rsid w:val="00B81C47"/>
    <w:rsid w:val="00B8373D"/>
    <w:rsid w:val="00BA0282"/>
    <w:rsid w:val="00BF401D"/>
    <w:rsid w:val="00BF5CAE"/>
    <w:rsid w:val="00C06E09"/>
    <w:rsid w:val="00C529FE"/>
    <w:rsid w:val="00C56AF2"/>
    <w:rsid w:val="00C7158A"/>
    <w:rsid w:val="00C80BBE"/>
    <w:rsid w:val="00C83918"/>
    <w:rsid w:val="00CA719C"/>
    <w:rsid w:val="00CB35B9"/>
    <w:rsid w:val="00CB6297"/>
    <w:rsid w:val="00CB6ECB"/>
    <w:rsid w:val="00CE3446"/>
    <w:rsid w:val="00CF63B6"/>
    <w:rsid w:val="00D0242F"/>
    <w:rsid w:val="00D508D6"/>
    <w:rsid w:val="00D65D0F"/>
    <w:rsid w:val="00D7256A"/>
    <w:rsid w:val="00DB4EB7"/>
    <w:rsid w:val="00DF005B"/>
    <w:rsid w:val="00DF4B3F"/>
    <w:rsid w:val="00EA5D61"/>
    <w:rsid w:val="00F0497A"/>
    <w:rsid w:val="00F25845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39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9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99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9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9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39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9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99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9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9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St-977/2015</izvorni_sadrzaj>
    <derivirana_varijabla naziv="DomainObject.Predmet.OznakaBroj_1">St-977/2015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INFORMATIKA jednostavno društvo s ograničenom odgovornošću za informatičke usluge zastupanog po punomoćniku Dario Grđan</izvorni_sadrzaj>
    <derivirana_varijabla naziv="DomainObject.Predmet.ProtustrankaFormated_1">  PRIMUS INFORMATIKA jednostavno društvo s ograničenom odgovornošću za informatičke usluge zastupanog po punomoćniku Dario Grđan</derivirana_varijabla>
  </DomainObject.Predmet.ProtustrankaFormated>
  <DomainObject.Predmet.ProtustrankaFormatedOIB>
    <izvorni_sadrzaj>  PRIMUS INFORMATIKA jednostavno društvo s ograničenom odgovornošću za informatičke usluge, OIB 53321140196 zastupanog po punomoćniku Dario Grđan</izvorni_sadrzaj>
    <derivirana_varijabla naziv="DomainObject.Predmet.ProtustrankaFormatedOIB_1">  PRIMUS INFORMATIKA jednostavno društvo s ograničenom odgovornošću za informatičke usluge, OIB 53321140196 zastupanog po punomoćniku Dario Grđan</derivirana_varijabla>
  </DomainObject.Predmet.ProtustrankaFormatedOIB>
  <DomainObject.Predmet.ProtustrankaFormatedWithAdress>
    <izvorni_sadrzaj> PRIMUS INFORMATIKA jednostavno društvo s ograničenom odgovornošću za informatičke usluge, Varaždinska 23, 42000 Donji Kućan zastupanog po punomoćniku Dario Grđan</izvorni_sadrzaj>
    <derivirana_varijabla naziv="DomainObject.Predmet.ProtustrankaFormatedWithAdress_1"> PRIMUS INFORMATIKA jednostavno društvo s ograničenom odgovornošću za informatičke usluge, Varaždinska 23, 42000 Donji Kućan zastupanog po punomoćniku Dario Grđan</derivirana_varijabla>
  </DomainObject.Predmet.ProtustrankaFormatedWithAdress>
  <DomainObject.Predmet.ProtustrankaFormatedWithAdressOIB>
    <izvorni_sadrzaj> PRIMUS INFORMATIKA jednostavno društvo s ograničenom odgovornošću za informatičke usluge, OIB 53321140196, Varaždinska 23, 42000 Donji Kućan zastupanog po punomoćniku Dario Grđan</izvorni_sadrzaj>
    <derivirana_varijabla naziv="DomainObject.Predmet.ProtustrankaFormatedWithAdressOIB_1"> PRIMUS INFORMATIKA jednostavno društvo s ograničenom odgovornošću za informatičke usluge, OIB 53321140196, Varaždinska 23, 42000 Donji Kućan zastupanog po punomoćniku Dario Grđan</derivirana_varijabla>
  </DomainObject.Predmet.ProtustrankaFormatedWithAdressOIB>
  <DomainObject.Predmet.ProtustrankaWithAdress>
    <izvorni_sadrzaj>PRIMUS INFORMATIKA jednostavno društvo s ograničenom odgovornošću za informatičke usluge Varaždinska 23, 42000 Donji Kućan</izvorni_sadrzaj>
    <derivirana_varijabla naziv="DomainObject.Predmet.ProtustrankaWithAdress_1">PRIMUS INFORMATIKA jednostavno društvo s ograničenom odgovornošću za informatičke usluge Varaždinska 23, 42000 Donji Kućan</derivirana_varijabla>
  </DomainObject.Predmet.ProtustrankaWithAdress>
  <DomainObject.Predmet.ProtustrankaWithAdressOIB>
    <izvorni_sadrzaj>PRIMUS INFORMATIKA jednostavno društvo s ograničenom odgovornošću za informatičke usluge, OIB 53321140196, Varaždinska 23, 42000 Donji Kućan</izvorni_sadrzaj>
    <derivirana_varijabla naziv="DomainObject.Predmet.ProtustrankaWithAdressOIB_1">PRIMUS INFORMATIKA jednostavno društvo s ograničenom odgovornošću za informatičke usluge, OIB 53321140196, Varaždinska 23, 42000 Donji Kućan</derivirana_varijabla>
  </DomainObject.Predmet.ProtustrankaWithAdressOIB>
  <DomainObject.Predmet.ProtustrankaNazivFormated>
    <izvorni_sadrzaj>PRIMUS INFORMATIKA jednostavno društvo s ograničenom odgovornošću za informatičke usluge</izvorni_sadrzaj>
    <derivirana_varijabla naziv="DomainObject.Predmet.ProtustrankaNazivFormated_1">PRIMUS INFORMATIKA jednostavno društvo s ograničenom odgovornošću za informatičke usluge</derivirana_varijabla>
  </DomainObject.Predmet.ProtustrankaNazivFormated>
  <DomainObject.Predmet.ProtustrankaNazivFormatedOIB>
    <izvorni_sadrzaj>PRIMUS INFORMATIKA jednostavno društvo s ograničenom odgovornošću za informatičke usluge, OIB 53321140196</izvorni_sadrzaj>
    <derivirana_varijabla naziv="DomainObject.Predmet.ProtustrankaNazivFormatedOIB_1">PRIMUS INFORMATIKA jednostavno društvo s ograničenom odgovornošću za informatičke usluge, OIB 53321140196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1832.85</izvorni_sadrzaj>
    <derivirana_varijabla naziv="DomainObject.Predmet.TrenutnaVrijednost_1">1832.85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PRIMUS INFORMATIKA jednostavno društvo s ograničenom odgovornošću za informatičke usluge zastupanog po punomoćniku Dario Grđan</item>
    </izvorni_sadrzaj>
    <derivirana_varijabla naziv="DomainObject.Predmet.ProtuStrankaListFormated_1">
      <item>PRIMUS INFORMATIKA jednostavno društvo s ograničenom odgovornošću za informatičke usluge zastupanog po punomoćniku Dario Grđan</item>
    </derivirana_varijabla>
  </DomainObject.Predmet.ProtuStrankaListFormated>
  <DomainObject.Predmet.ProtuStrankaListFormatedOIB>
    <izvorni_sadrzaj>
      <item>PRIMUS INFORMATIKA jednostavno društvo s ograničenom odgovornošću za informatičke usluge, OIB 53321140196 zastupanog po punomoćniku Dario Grđan</item>
    </izvorni_sadrzaj>
    <derivirana_varijabla naziv="DomainObject.Predmet.ProtuStrankaListFormatedOIB_1">
      <item>PRIMUS INFORMATIKA jednostavno društvo s ograničenom odgovornošću za informatičke usluge, OIB 53321140196 zastupanog po punomoćniku Dario Grđan</item>
    </derivirana_varijabla>
  </DomainObject.Predmet.ProtuStrankaListFormatedOIB>
  <DomainObject.Predmet.ProtuStrankaListFormatedWithAdress>
    <izvorni_sadrzaj>
      <item>PRIMUS INFORMATIKA jednostavno društvo s ograničenom odgovornošću za informatičke usluge, Varaždinska 23, 42000 Donji Kućan zastupanog po punomoćniku Dario Grđan</item>
    </izvorni_sadrzaj>
    <derivirana_varijabla naziv="DomainObject.Predmet.ProtuStrankaListFormatedWithAdress_1">
      <item>PRIMUS INFORMATIKA jednostavno društvo s ograničenom odgovornošću za informatičke usluge, Varaždinska 23, 42000 Donji Kućan zastupanog po punomoćniku Dario Grđan</item>
    </derivirana_varijabla>
  </DomainObject.Predmet.ProtuStrankaListFormatedWithAdress>
  <DomainObject.Predmet.ProtuStrankaListFormatedWithAdressOIB>
    <izvorni_sadrzaj>
      <item>PRIMUS INFORMATIKA jednostavno društvo s ograničenom odgovornošću za informatičke usluge, OIB 53321140196, Varaždinska 23, 42000 Donji Kućan zastupanog po punomoćniku Dario Grđan</item>
    </izvorni_sadrzaj>
    <derivirana_varijabla naziv="DomainObject.Predmet.ProtuStrankaListFormatedWithAdressOIB_1">
      <item>PRIMUS INFORMATIKA jednostavno društvo s ograničenom odgovornošću za informatičke usluge, OIB 53321140196, Varaždinska 23, 42000 Donji Kućan zastupanog po punomoćniku Dario Grđan</item>
    </derivirana_varijabla>
  </DomainObject.Predmet.ProtuStrankaListFormatedWithAdressOIB>
  <DomainObject.Predmet.ProtuStrankaListNazivFormated>
    <izvorni_sadrzaj>
      <item>PRIMUS INFORMATIKA jednostavno društvo s ograničenom odgovornošću za informatičke usluge</item>
    </izvorni_sadrzaj>
    <derivirana_varijabla naziv="DomainObject.Predmet.ProtuStrankaListNazivFormated_1">
      <item>PRIMUS INFORMATIKA jednostavno društvo s ograničenom odgovornošću za informatičke usluge</item>
    </derivirana_varijabla>
  </DomainObject.Predmet.ProtuStrankaListNazivFormated>
  <DomainObject.Predmet.ProtuStrankaListNazivFormatedOIB>
    <izvorni_sadrzaj>
      <item>PRIMUS INFORMATIKA jednostavno društvo s ograničenom odgovornošću za informatičke usluge, OIB 53321140196</item>
    </izvorni_sadrzaj>
    <derivirana_varijabla naziv="DomainObject.Predmet.ProtuStrankaListNazivFormatedOIB_1">
      <item>PRIMUS INFORMATIKA jednostavno društvo s ograničenom odgovornošću za informatičke usluge, OIB 53321140196</item>
    </derivirana_varijabla>
  </DomainObject.Predmet.ProtuStrankaListNazivFormatedOIB>
  <DomainObject.Predmet.OstaliListFormated>
    <izvorni_sadrzaj>
      <item>Sudski registar, Trgovački sud u Varaždinu</item>
      <item>Dario Grđan punomoćnik sudionika u postupku PRIMUS INFORMATIKA jednostavno društvo s ograničenom odgovornošću za informatičke usluge</item>
    </izvorni_sadrzaj>
    <derivirana_varijabla naziv="DomainObject.Predmet.OstaliListFormated_1">
      <item>Sudski registar, Trgovački sud u Varaždinu</item>
      <item>Dario Grđan punomoćnik sudionika u postupku PRIMUS INFORMATIKA jednostavno društvo s ograničenom odgovornošću za informatičke usluge</item>
    </derivirana_varijabla>
  </DomainObject.Predmet.OstaliListFormated>
  <DomainObject.Predmet.OstaliListFormatedOIB>
    <izvorni_sadrzaj>
      <item>Sudski registar, Trgovački sud u Varaždinu</item>
      <item>Dario Grđan, OIB 64603512487 punomoćnik sudionika u postupku PRIMUS INFORMATIKA jednostavno društvo s ograničenom odgovornošću za informatičke usluge</item>
    </izvorni_sadrzaj>
    <derivirana_varijabla naziv="DomainObject.Predmet.OstaliListFormatedOIB_1">
      <item>Sudski registar, Trgovački sud u Varaždinu</item>
      <item>Dario Grđan, OIB 64603512487 punomoćnik sudionika u postupku PRIMUS INFORMATIKA jednostavno društvo s ograničenom odgovornošću za informatičke usluge</item>
    </derivirana_varijabla>
  </DomainObject.Predmet.OstaliListFormatedOIB>
  <DomainObject.Predmet.OstaliListFormatedWithAdress>
    <izvorni_sadrzaj>
      <item>Sudski registar, Trgovački sud u Varaždinu</item>
      <item>Dario Grđan, Ivana Kukuljevića 10 A, 42000 Varaždin punomoćnik sudionika u postupku PRIMUS INFORMATIKA jednostavno društvo s ograničenom odgovornošću za informatičke usluge</item>
    </izvorni_sadrzaj>
    <derivirana_varijabla naziv="DomainObject.Predmet.OstaliListFormatedWithAdress_1">
      <item>Sudski registar, Trgovački sud u Varaždinu</item>
      <item>Dario Grđan, Ivana Kukuljevića 10 A, 42000 Varaždin punomoćnik sudionika u postupku PRIMUS INFORMATIKA jednostavno društvo s ograničenom odgovornošću za informatičke usluge</item>
    </derivirana_varijabla>
  </DomainObject.Predmet.OstaliListFormatedWithAdress>
  <DomainObject.Predmet.OstaliListFormatedWithAdressOIB>
    <izvorni_sadrzaj>
      <item>Sudski registar, Trgovački sud u Varaždinu</item>
      <item>Dario Grđan, OIB 64603512487, Ivana Kukuljevića 10 A, 42000 Varaždin punomoćnik sudionika u postupku PRIMUS INFORMATIKA jednostavno društvo s ograničenom odgovornošću za informatičke usluge</item>
    </izvorni_sadrzaj>
    <derivirana_varijabla naziv="DomainObject.Predmet.OstaliListFormatedWithAdressOIB_1">
      <item>Sudski registar, Trgovački sud u Varaždinu</item>
      <item>Dario Grđan, OIB 64603512487, Ivana Kukuljevića 10 A, 42000 Varaždin punomoćnik sudionika u postupku PRIMUS INFORMATIKA jednostavno društvo s ograničenom odgovornošću za informatičke usluge</item>
    </derivirana_varijabla>
  </DomainObject.Predmet.OstaliListFormatedWithAdressOIB>
  <DomainObject.Predmet.OstaliListNazivFormated>
    <izvorni_sadrzaj>
      <item>Sudski registar, Trgovački sud u Varaždinu</item>
      <item>Dario Grđan</item>
    </izvorni_sadrzaj>
    <derivirana_varijabla naziv="DomainObject.Predmet.OstaliListNazivFormated_1">
      <item>Sudski registar, Trgovački sud u Varaždinu</item>
      <item>Dario Grđan</item>
    </derivirana_varijabla>
  </DomainObject.Predmet.OstaliListNazivFormated>
  <DomainObject.Predmet.OstaliListNazivFormatedOIB>
    <izvorni_sadrzaj>
      <item>Sudski registar, Trgovački sud u Varaždinu</item>
      <item>Dario Grđan, OIB 64603512487</item>
    </izvorni_sadrzaj>
    <derivirana_varijabla naziv="DomainObject.Predmet.OstaliListNazivFormatedOIB_1">
      <item>Sudski registar, Trgovački sud u Varaždinu</item>
      <item>Dario Grđan, OIB 64603512487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PRIMUS INFORMATIKA jednostavno društvo s ograničenom odgovornošću za informatičke usluge</izvorni_sadrzaj>
    <derivirana_varijabla naziv="DomainObject.Predmet.ProtustrankaIDrugi_1">PRIMUS INFORMATIKA jednostavno društvo s ograničenom odgovornošću za informatičke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PRIMUS INFORMATIKA jednostavno društvo s ograničenom odgovornošću za informatičke usluge, OIB 53321140196, Varaždinska 23, 42000 Donji Kućan</izvorni_sadrzaj>
    <derivirana_varijabla naziv="DomainObject.Predmet.ProtustrankaIDrugiAdressOIB_1">PRIMUS INFORMATIKA jednostavno društvo s ograničenom odgovornošću za informatičke usluge, OIB 53321140196, Varaždinska 23,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PRIMUS INFORMATIKA jednostavno društvo s ograničenom odgovornošću za informatičke usluge</item>
      <item>Sudski registar, Trgovački sud u Varaždinu</item>
      <item>Dario Grđan</item>
    </izvorni_sadrzaj>
    <derivirana_varijabla naziv="DomainObject.Predmet.SudioniciListNaziv_1">
      <item>Financijska agencija</item>
      <item>PRIMUS INFORMATIKA jednostavno društvo s ograničenom odgovornošću za informatičke usluge</item>
      <item>Sudski registar, Trgovački sud u Varaždinu</item>
      <item>Dario Grđan</item>
    </derivirana_varijabla>
  </DomainObject.Predmet.SudioniciListNaziv>
  <DomainObject.Predmet.SudioniciListAdressOIB>
    <izvorni_sadrzaj>
      <item>Financijska agencija, OIB 85821130368, A. Cesarca 2,42000 Varaždin</item>
      <item>PRIMUS INFORMATIKA jednostavno društvo s ograničenom odgovornošću za informatičke usluge, OIB 53321140196, Varaždinska 23,42000 Donji Kućan</item>
      <item>Sudski registar, Trgovački sud u Varaždinu</item>
      <item>Dario Grđan, OIB 64603512487, Ivana Kukuljevića 10 A,42000 Varaždin</item>
    </izvorni_sadrzaj>
    <derivirana_varijabla naziv="DomainObject.Predmet.SudioniciListAdressOIB_1">
      <item>Financijska agencija, OIB 85821130368, A. Cesarca 2,42000 Varaždin</item>
      <item>PRIMUS INFORMATIKA jednostavno društvo s ograničenom odgovornošću za informatičke usluge, OIB 53321140196, Varaždinska 23,42000 Donji Kućan</item>
      <item>Sudski registar, Trgovački sud u Varaždinu</item>
      <item>Dario Grđan, OIB 64603512487, Ivana Kukuljevića 10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53321140196</item>
      <item>, OIB null</item>
      <item>, OIB 64603512487</item>
    </izvorni_sadrzaj>
    <derivirana_varijabla naziv="DomainObject.Predmet.SudioniciListNazivOIB_1">
      <item>, OIB 85821130368</item>
      <item>, OIB 53321140196</item>
      <item>, OIB null</item>
      <item>, OIB 64603512487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2754</properties:Characters>
  <properties:Lines>84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2016-01-28T11:46:00Z</dcterms:created>
  <dc:creator>Ljubica Makovec</dc:creator>
  <cp:lastModifiedBy>Maja Marčec</cp:lastModifiedBy>
  <cp:lastPrinted>2016-01-28T12:01:00Z</cp:lastPrinted>
  <dcterms:modified xmlns:xsi="http://www.w3.org/2001/XMLSchema-instance" xsi:type="dcterms:W3CDTF">2016-01-28T12:03:00Z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