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f0c7" w14:paraId="a36f0c7" w:rsidRDefault="00AF6B76" w:rsidP="00AF6B76" w:rsidR="00AF6B76">
      <w:pPr>
        <w:pStyle w:val="Bezproreda"/>
        <w15:collapsed w:val="false"/>
      </w:pPr>
      <w:bookmarkStart w:name="_GoBack" w:id="0"/>
      <w:bookmarkEnd w:id="0"/>
    </w:p>
    <w:p w:rsidRDefault="00AF6B76" w:rsidP="00AF6B76" w:rsidR="00AF6B76">
      <w:pPr>
        <w:pStyle w:val="Bezproreda"/>
      </w:pPr>
    </w:p>
    <w:p w:rsidRDefault="00AF6B76" w:rsidP="00FA15DB" w:rsidR="00AF6B76">
      <w:r>
        <w:t xml:space="preserve">  </w:t>
      </w:r>
      <w:r w:rsidR="00FA15DB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B76" w:rsidP="00AF6B76" w:rsidR="00AF6B76">
      <w:pPr>
        <w:pStyle w:val="Bezproreda"/>
      </w:pPr>
      <w:r>
        <w:t xml:space="preserve">REPUBLIKA HRVATSKA </w:t>
      </w:r>
    </w:p>
    <w:p w:rsidRDefault="00AF6B76" w:rsidP="00AF6B76" w:rsidR="00AF6B76">
      <w:pPr>
        <w:pStyle w:val="Bezproreda"/>
      </w:pPr>
      <w:r>
        <w:t>Trgovački sud u Zagrebu</w:t>
      </w:r>
    </w:p>
    <w:p w:rsidRDefault="00AF6B76" w:rsidP="00AF6B76" w:rsidR="00AF6B76">
      <w:pPr>
        <w:pStyle w:val="Bezproreda"/>
      </w:pPr>
      <w:r>
        <w:t xml:space="preserve">  Zagreb, Amruševa 2/II</w:t>
      </w:r>
    </w:p>
    <w:p w:rsidRDefault="00AF6B76" w:rsidP="00AF6B76" w:rsidR="00AF6B7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90.St-6080/2015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  <w:jc w:val="center"/>
      </w:pPr>
      <w:r>
        <w:t>R E P U B L I K A    H R V A T S K A</w:t>
      </w:r>
    </w:p>
    <w:p w:rsidRDefault="00AF6B76" w:rsidP="00AF6B76" w:rsidR="00AF6B76">
      <w:pPr>
        <w:pStyle w:val="Bezproreda"/>
        <w:jc w:val="center"/>
      </w:pPr>
    </w:p>
    <w:p w:rsidRDefault="00AF6B76" w:rsidP="00AF6B76" w:rsidR="00AF6B76">
      <w:pPr>
        <w:pStyle w:val="Bezproreda"/>
        <w:jc w:val="center"/>
      </w:pPr>
      <w:r>
        <w:t>R J E Š E N J E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ab/>
        <w:t>Trgovački sud u Zagrebu po sucu Sandri Rotar Vogrin u skraćenom stečajnom postupku pokrenutom nad dužnikom</w:t>
      </w:r>
      <w:r w:rsidR="00D270B2">
        <w:t xml:space="preserve"> </w:t>
      </w:r>
      <w:r w:rsidR="00582E82">
        <w:t xml:space="preserve">RELEVO d.o.o., </w:t>
      </w:r>
      <w:r w:rsidR="00D270B2" w:rsidRPr="00D270B2">
        <w:t>Vučetićev pril</w:t>
      </w:r>
      <w:r w:rsidR="00D270B2">
        <w:t>az 1, Zagreb.  OIB: 79880949469</w:t>
      </w:r>
      <w:r>
        <w:t xml:space="preserve">, dana 30. ožujka 2016. 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  <w:jc w:val="center"/>
      </w:pPr>
      <w:r>
        <w:t>r i j e š i o    je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>I.)</w:t>
      </w:r>
      <w:r>
        <w:tab/>
        <w:t>Otvara se stečajni postupak nad dužnikom</w:t>
      </w:r>
      <w:r w:rsidR="00D270B2">
        <w:t xml:space="preserve"> </w:t>
      </w:r>
      <w:r w:rsidR="00582E82">
        <w:t xml:space="preserve">RELEVO d.o.o., </w:t>
      </w:r>
      <w:r w:rsidR="00D270B2" w:rsidRPr="00D270B2">
        <w:t>Vučetićev prilaz 1, Zagreb.  OIB: 79880949469.</w:t>
      </w:r>
      <w:r w:rsidR="00D270B2">
        <w:t xml:space="preserve"> </w:t>
      </w:r>
      <w:r>
        <w:t xml:space="preserve"> 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>II.)</w:t>
      </w:r>
      <w:r>
        <w:tab/>
        <w:t xml:space="preserve">Za stečajnog upravitelja imenuje se </w:t>
      </w:r>
      <w:r w:rsidR="00E33D22">
        <w:t xml:space="preserve">Ivan Hudoletnjak, Ivanec, Zavojna ulica 3, OIB: </w:t>
      </w:r>
      <w:r w:rsidR="00E33D22" w:rsidRPr="00E33D22">
        <w:t>80924395653</w:t>
      </w:r>
      <w:r w:rsidR="00E33D22">
        <w:t>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>III.)</w:t>
      </w:r>
      <w:r>
        <w:tab/>
        <w:t xml:space="preserve">Zaključuje se stečajni postupak nad dužnikom </w:t>
      </w:r>
      <w:r w:rsidR="00582E82">
        <w:t xml:space="preserve">RELEVO d.o.o., </w:t>
      </w:r>
      <w:r w:rsidR="00D270B2" w:rsidRPr="00D270B2">
        <w:t>Vučetićev prilaz 1, Zagreb.  OIB: 79880949469.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  <w:jc w:val="center"/>
      </w:pPr>
      <w:r>
        <w:t>Obrazloženje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F6B76" w:rsidP="00AF6B76" w:rsidR="00AF6B76">
      <w:pPr>
        <w:pStyle w:val="Bezproreda"/>
      </w:pPr>
      <w:r>
        <w:t xml:space="preserve"> </w:t>
      </w:r>
    </w:p>
    <w:p w:rsidRDefault="00AF6B76" w:rsidP="00AF6B76" w:rsidR="00AF6B76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  <w:jc w:val="center"/>
      </w:pPr>
      <w:r>
        <w:t>U Zagrebu, 30. ožujka 2016.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F6B76" w:rsidP="00FA15DB" w:rsidR="00FA15DB" w:rsidRPr="0037219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  <w:r>
        <w:t>Uputa o pravnom lijeku:</w:t>
      </w:r>
    </w:p>
    <w:p w:rsidRDefault="00AF6B76" w:rsidP="00AF6B76" w:rsidR="00AF6B76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AF6B76" w:rsidP="00AF6B76" w:rsidR="00AF6B76">
      <w:pPr>
        <w:pStyle w:val="Bezproreda"/>
      </w:pPr>
    </w:p>
    <w:p w:rsidRDefault="00C2212F" w:rsidP="00AF6B76" w:rsidR="00C2212F">
      <w:pPr>
        <w:pStyle w:val="Bezproreda"/>
      </w:pPr>
    </w:p>
    <w:sectPr w:rsidSect="00FA15DB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5DB" w:rsidP="00FA15DB" w:rsidR="00FA15DB">
      <w:pPr>
        <w:spacing w:lineRule="auto" w:line="240" w:after="0"/>
      </w:pPr>
      <w:r>
        <w:separator/>
      </w:r>
    </w:p>
  </w:endnote>
  <w:endnote w:id="0" w:type="continuationSeparator">
    <w:p w:rsidRDefault="00FA15DB" w:rsidP="00FA15DB" w:rsidR="00FA1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5DB" w:rsidP="00FA15DB" w:rsidR="00FA15DB">
      <w:pPr>
        <w:spacing w:lineRule="auto" w:line="240" w:after="0"/>
      </w:pPr>
      <w:r>
        <w:separator/>
      </w:r>
    </w:p>
  </w:footnote>
  <w:footnote w:id="0" w:type="continuationSeparator">
    <w:p w:rsidRDefault="00FA15DB" w:rsidP="00FA15DB" w:rsidR="00FA1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7527529"/>
      <w:docPartObj>
        <w:docPartGallery w:val="Page Numbers (Top of Page)"/>
        <w:docPartUnique/>
      </w:docPartObj>
    </w:sdtPr>
    <w:sdtEndPr/>
    <w:sdtContent>
      <w:p w:rsidRDefault="00FA15DB" w:rsidR="00FA15DB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2CC6">
          <w:rPr>
            <w:noProof/>
          </w:rPr>
          <w:t>2</w:t>
        </w:r>
        <w:r>
          <w:fldChar w:fldCharType="end"/>
        </w:r>
        <w:r>
          <w:t xml:space="preserve">                                   90. St-6080/2015</w:t>
        </w:r>
      </w:p>
    </w:sdtContent>
  </w:sdt>
  <w:p w:rsidRDefault="00FA15DB" w:rsidR="00FA15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B76"/>
    <w:rsid w:val="00542CC6"/>
    <w:rsid w:val="00582E82"/>
    <w:rsid w:val="00AF6B76"/>
    <w:rsid w:val="00C2212F"/>
    <w:rsid w:val="00D270B2"/>
    <w:rsid w:val="00E33D22"/>
    <w:rsid w:val="00FA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6B7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15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15D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A15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15DB"/>
  </w:style>
  <w:style w:styleId="Podnoje" w:type="paragraph">
    <w:name w:val="footer"/>
    <w:basedOn w:val="Normal"/>
    <w:link w:val="PodnojeChar"/>
    <w:uiPriority w:val="99"/>
    <w:unhideWhenUsed/>
    <w:rsid w:val="00FA15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15DB"/>
  </w:style>
  <w:style w:styleId="Tekstrezerviranogmjesta" w:type="character">
    <w:name w:val="Placeholder Text"/>
    <w:basedOn w:val="Zadanifontodlomka"/>
    <w:uiPriority w:val="99"/>
    <w:semiHidden/>
    <w:rsid w:val="00542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6B7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15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15D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A15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15DB"/>
  </w:style>
  <w:style w:styleId="Podnoje" w:type="paragraph">
    <w:name w:val="footer"/>
    <w:basedOn w:val="Normal"/>
    <w:link w:val="PodnojeChar"/>
    <w:uiPriority w:val="99"/>
    <w:unhideWhenUsed/>
    <w:rsid w:val="00FA15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15DB"/>
  </w:style>
  <w:style w:styleId="Tekstrezerviranogmjesta" w:type="character">
    <w:name w:val="Placeholder Text"/>
    <w:basedOn w:val="Zadanifontodlomka"/>
    <w:uiPriority w:val="99"/>
    <w:semiHidden/>
    <w:rsid w:val="00542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6080</izvorni_sadrzaj>
    <derivirana_varijabla naziv="DomainObject.Predmet.Broj_1">6080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St-6080/2015</izvorni_sadrzaj>
    <derivirana_varijabla naziv="DomainObject.Predmet.OznakaBroj_1">St-6080/2015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RELEVO d.o.o.</izvorni_sadrzaj>
    <derivirana_varijabla naziv="DomainObject.Predmet.ProtustrankaFormated_1">  RELEVO d.o.o.</derivirana_varijabla>
  </DomainObject.Predmet.ProtustrankaFormated>
  <DomainObject.Predmet.ProtustrankaFormatedOIB>
    <izvorni_sadrzaj>  RELEVO d.o.o., OIB 79880949469</izvorni_sadrzaj>
    <derivirana_varijabla naziv="DomainObject.Predmet.ProtustrankaFormatedOIB_1">  RELEVO d.o.o., OIB 79880949469</derivirana_varijabla>
  </DomainObject.Predmet.ProtustrankaFormatedOIB>
  <DomainObject.Predmet.ProtustrankaFormatedWithAdress>
    <izvorni_sadrzaj> RELEVO d.o.o., Vučetićev prilaz 1, 10000 Zagreb</izvorni_sadrzaj>
    <derivirana_varijabla naziv="DomainObject.Predmet.ProtustrankaFormatedWithAdress_1"> RELEVO d.o.o., Vučetićev prilaz 1, 10000 Zagreb</derivirana_varijabla>
  </DomainObject.Predmet.ProtustrankaFormatedWithAdress>
  <DomainObject.Predmet.ProtustrankaFormatedWithAdressOIB>
    <izvorni_sadrzaj> RELEVO d.o.o., OIB 79880949469, Vučetićev prilaz 1, 10000 Zagreb</izvorni_sadrzaj>
    <derivirana_varijabla naziv="DomainObject.Predmet.ProtustrankaFormatedWithAdressOIB_1"> RELEVO d.o.o., OIB 79880949469, Vučetićev prilaz 1, 10000 Zagreb</derivirana_varijabla>
  </DomainObject.Predmet.ProtustrankaFormatedWithAdressOIB>
  <DomainObject.Predmet.ProtustrankaWithAdress>
    <izvorni_sadrzaj>RELEVO d.o.o. Vučetićev prilaz 1, 10000 Zagreb</izvorni_sadrzaj>
    <derivirana_varijabla naziv="DomainObject.Predmet.ProtustrankaWithAdress_1">RELEVO d.o.o. Vučetićev prilaz 1, 10000 Zagreb</derivirana_varijabla>
  </DomainObject.Predmet.ProtustrankaWithAdress>
  <DomainObject.Predmet.ProtustrankaWithAdressOIB>
    <izvorni_sadrzaj>RELEVO d.o.o., OIB 79880949469, Vučetićev prilaz 1, 10000 Zagreb</izvorni_sadrzaj>
    <derivirana_varijabla naziv="DomainObject.Predmet.ProtustrankaWithAdressOIB_1">RELEVO d.o.o., OIB 79880949469, Vučetićev prilaz 1, 10000 Zagreb</derivirana_varijabla>
  </DomainObject.Predmet.ProtustrankaWithAdressOIB>
  <DomainObject.Predmet.ProtustrankaNazivFormated>
    <izvorni_sadrzaj>RELEVO d.o.o.</izvorni_sadrzaj>
    <derivirana_varijabla naziv="DomainObject.Predmet.ProtustrankaNazivFormated_1">RELEVO d.o.o.</derivirana_varijabla>
  </DomainObject.Predmet.ProtustrankaNazivFormated>
  <DomainObject.Predmet.ProtustrankaNazivFormatedOIB>
    <izvorni_sadrzaj>RELEVO d.o.o., OIB 79880949469</izvorni_sadrzaj>
    <derivirana_varijabla naziv="DomainObject.Predmet.ProtustrankaNazivFormatedOIB_1">RELEVO d.o.o., OIB 79880949469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RELEVO d.o.o.</item>
    </izvorni_sadrzaj>
    <derivirana_varijabla naziv="DomainObject.Predmet.ProtuStrankaListFormated_1">
      <item>RELEVO d.o.o.</item>
    </derivirana_varijabla>
  </DomainObject.Predmet.ProtuStrankaListFormated>
  <DomainObject.Predmet.ProtuStrankaListFormatedOIB>
    <izvorni_sadrzaj>
      <item>RELEVO d.o.o., OIB 79880949469</item>
    </izvorni_sadrzaj>
    <derivirana_varijabla naziv="DomainObject.Predmet.ProtuStrankaListFormatedOIB_1">
      <item>RELEVO d.o.o., OIB 79880949469</item>
    </derivirana_varijabla>
  </DomainObject.Predmet.ProtuStrankaListFormatedOIB>
  <DomainObject.Predmet.ProtuStrankaListFormatedWithAdress>
    <izvorni_sadrzaj>
      <item>RELEVO d.o.o., Vučetićev prilaz 1, 10000 Zagreb</item>
    </izvorni_sadrzaj>
    <derivirana_varijabla naziv="DomainObject.Predmet.ProtuStrankaListFormatedWithAdress_1">
      <item>RELEVO d.o.o., Vučetićev prilaz 1, 10000 Zagreb</item>
    </derivirana_varijabla>
  </DomainObject.Predmet.ProtuStrankaListFormatedWithAdress>
  <DomainObject.Predmet.ProtuStrankaListFormatedWithAdressOIB>
    <izvorni_sadrzaj>
      <item>RELEVO d.o.o., OIB 79880949469, Vučetićev prilaz 1, 10000 Zagreb</item>
    </izvorni_sadrzaj>
    <derivirana_varijabla naziv="DomainObject.Predmet.ProtuStrankaListFormatedWithAdressOIB_1">
      <item>RELEVO d.o.o., OIB 79880949469, Vučetićev prilaz 1, 10000 Zagreb</item>
    </derivirana_varijabla>
  </DomainObject.Predmet.ProtuStrankaListFormatedWithAdressOIB>
  <DomainObject.Predmet.ProtuStrankaListNazivFormated>
    <izvorni_sadrzaj>
      <item>RELEVO d.o.o.</item>
    </izvorni_sadrzaj>
    <derivirana_varijabla naziv="DomainObject.Predmet.ProtuStrankaListNazivFormated_1">
      <item>RELEVO d.o.o.</item>
    </derivirana_varijabla>
  </DomainObject.Predmet.ProtuStrankaListNazivFormated>
  <DomainObject.Predmet.ProtuStrankaListNazivFormatedOIB>
    <izvorni_sadrzaj>
      <item>RELEVO d.o.o., OIB 79880949469</item>
    </izvorni_sadrzaj>
    <derivirana_varijabla naziv="DomainObject.Predmet.ProtuStrankaListNazivFormatedOIB_1">
      <item>RELEVO d.o.o., OIB 79880949469</item>
    </derivirana_varijabla>
  </DomainObject.Predmet.ProtuStrankaListNazivFormatedOIB>
  <DomainObject.Predmet.OstaliListFormated>
    <izvorni_sadrzaj>
      <item>Branislav Vujadinović</item>
      <item>Brankica Kalil</item>
      <item>Ivan Hudoletnjak</item>
    </izvorni_sadrzaj>
    <derivirana_varijabla naziv="DomainObject.Predmet.OstaliListFormated_1">
      <item>Branislav Vujadinović</item>
      <item>Brankica Kalil</item>
      <item>Ivan Hudoletnjak</item>
    </derivirana_varijabla>
  </DomainObject.Predmet.OstaliListFormated>
  <DomainObject.Predmet.OstaliListFormatedOIB>
    <izvorni_sadrzaj>
      <item>Branislav Vujadinović, OIB 15186970846</item>
      <item>Brankica Kalil, OIB 17970757178</item>
      <item>Ivan Hudoletnjak, OIB 80924395653</item>
    </izvorni_sadrzaj>
    <derivirana_varijabla naziv="DomainObject.Predmet.OstaliListFormatedOIB_1">
      <item>Branislav Vujadinović, OIB 15186970846</item>
      <item>Brankica Kalil, OIB 17970757178</item>
      <item>Ivan Hudoletnjak, OIB 80924395653</item>
    </derivirana_varijabla>
  </DomainObject.Predmet.OstaliListFormatedOIB>
  <DomainObject.Predmet.OstaliListFormatedWithAdress>
    <izvorni_sadrzaj>
      <item>Branislav Vujadinović, Vučetićev prilaz 1, 10000 Zagreb</item>
      <item>Brankica Kalil, Vučetićev Prilaz 1, 10000 Zagreb</item>
      <item>Ivan Hudoletnjak, Zavojna ulica 3, 42240 Ivanec</item>
    </izvorni_sadrzaj>
    <derivirana_varijabla naziv="DomainObject.Predmet.OstaliListFormatedWithAdress_1">
      <item>Branislav Vujadinović, Vučetićev prilaz 1, 10000 Zagreb</item>
      <item>Brankica Kalil, Vučetićev Prilaz 1, 10000 Zagreb</item>
      <item>Ivan Hudoletnjak, Zavojna ulica 3, 42240 Ivanec</item>
    </derivirana_varijabla>
  </DomainObject.Predmet.OstaliListFormatedWithAdress>
  <DomainObject.Predmet.OstaliListFormatedWithAdressOIB>
    <izvorni_sadrzaj>
      <item>Branislav Vujadinović, OIB 15186970846, Vučetićev prilaz 1, 10000 Zagreb</item>
      <item>Brankica Kalil, OIB 17970757178, Vučetićev Prilaz 1, 10000 Zagreb</item>
      <item>Ivan Hudoletnjak, OIB 80924395653, Zavojna ulica 3, 42240 Ivanec</item>
    </izvorni_sadrzaj>
    <derivirana_varijabla naziv="DomainObject.Predmet.OstaliListFormatedWithAdressOIB_1">
      <item>Branislav Vujadinović, OIB 15186970846, Vučetićev prilaz 1, 10000 Zagreb</item>
      <item>Brankica Kalil, OIB 17970757178, Vučetićev Prilaz 1, 10000 Zagreb</item>
      <item>Ivan Hudoletnjak, OIB 80924395653, Zavojna ulica 3, 42240 Ivanec</item>
    </derivirana_varijabla>
  </DomainObject.Predmet.OstaliListFormatedWithAdressOIB>
  <DomainObject.Predmet.OstaliListNazivFormated>
    <izvorni_sadrzaj>
      <item>Branislav Vujadinović</item>
      <item>Brankica Kalil</item>
      <item>Ivan Hudoletnjak</item>
    </izvorni_sadrzaj>
    <derivirana_varijabla naziv="DomainObject.Predmet.OstaliListNazivFormated_1">
      <item>Branislav Vujadinović</item>
      <item>Brankica Kalil</item>
      <item>Ivan Hudoletnjak</item>
    </derivirana_varijabla>
  </DomainObject.Predmet.OstaliListNazivFormated>
  <DomainObject.Predmet.OstaliListNazivFormatedOIB>
    <izvorni_sadrzaj>
      <item>Branislav Vujadinović, OIB 15186970846</item>
      <item>Brankica Kalil, OIB 17970757178</item>
      <item>Ivan Hudoletnjak, OIB 80924395653</item>
    </izvorni_sadrzaj>
    <derivirana_varijabla naziv="DomainObject.Predmet.OstaliListNazivFormatedOIB_1">
      <item>Branislav Vujadinović, OIB 15186970846</item>
      <item>Brankica Kalil, OIB 17970757178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RELEVO d.o.o.</izvorni_sadrzaj>
    <derivirana_varijabla naziv="DomainObject.Predmet.ProtustrankaIDrugi_1">RELEVO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RELEVO d.o.o., OIB 79880949469, Vučetićev prilaz 1, 10000 Zagreb</izvorni_sadrzaj>
    <derivirana_varijabla naziv="DomainObject.Predmet.ProtustrankaIDrugiAdressOIB_1">RELEVO d.o.o., OIB 79880949469, Vučetićev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RELEVO d.o.o.</item>
      <item>Branislav Vujadinović</item>
      <item>Brankica Kalil</item>
      <item>Ivan Hudoletnjak</item>
    </izvorni_sadrzaj>
    <derivirana_varijabla naziv="DomainObject.Predmet.SudioniciListNaziv_1">
      <item>FINA Regionalni centar Zagreb</item>
      <item>RELEVO d.o.o.</item>
      <item>Branislav Vujadinović</item>
      <item>Brankica Kalil</item>
      <item>Ivan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RELEVO d.o.o., OIB 79880949469, Vučetićev prilaz 1,10000 Zagreb</item>
      <item>Branislav Vujadinović, OIB 15186970846, Vučetićev prilaz 1,10000 Zagreb</item>
      <item>Brankica Kalil, OIB 17970757178, Vučetićev Prilaz 1,10000 Zagreb</item>
      <item>Ivan Hudoletnjak, OIB 80924395653, Zavojna ulica 3,42240 Ivanec</item>
    </izvorni_sadrzaj>
    <derivirana_varijabla naziv="DomainObject.Predmet.SudioniciListAdressOIB_1">
      <item>FINA Regionalni centar Zagreb, OIB 85821130368, Trg svibanjskih žrtava 1995. 1,10000 Zagreb</item>
      <item>RELEVO d.o.o., OIB 79880949469, Vučetićev prilaz 1,10000 Zagreb</item>
      <item>Branislav Vujadinović, OIB 15186970846, Vučetićev prilaz 1,10000 Zagreb</item>
      <item>Brankica Kalil, OIB 17970757178, Vučetićev Prilaz 1,10000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79880949469</item>
      <item>, OIB 15186970846</item>
      <item>, OIB 17970757178</item>
      <item>, OIB 80924395653</item>
    </izvorni_sadrzaj>
    <derivirana_varijabla naziv="DomainObject.Predmet.SudioniciListNazivOIB_1">
      <item>, OIB 85821130368</item>
      <item>, OIB 79880949469</item>
      <item>, OIB 15186970846</item>
      <item>, OIB 17970757178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1925</properties:Characters>
  <properties:Lines>71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2016-03-22T13:44:00Z</dcterms:created>
  <dc:creator>Sandra Rotar Vogrin</dc:creator>
  <cp:lastModifiedBy>Višnja Jurlina</cp:lastModifiedBy>
  <cp:lastPrinted>2016-03-24T09:59:00Z</cp:lastPrinted>
  <dcterms:modified xmlns:xsi="http://www.w3.org/2001/XMLSchema-instance" xsi:type="dcterms:W3CDTF">2016-03-30T09:36:00Z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