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a0bb" w14:paraId="893a0bb" w:rsidRDefault="00D83C3D" w:rsidP="00001838" w:rsidR="00001838" w:rsidRPr="00287A9C">
      <w:pPr>
        <w:ind w:firstLine="708"/>
        <w15:collapsed w:val="false"/>
      </w:pPr>
      <w:bookmarkStart w:name="_GoBack" w:id="0"/>
      <w:bookmarkEnd w:id="0"/>
      <w:r w:rsidRPr="00287A9C">
        <w:t xml:space="preserve">  </w:t>
      </w:r>
      <w:r w:rsidR="001E6FE9">
        <w:t xml:space="preserve">   </w:t>
      </w:r>
      <w:r w:rsidRPr="00287A9C">
        <w:t xml:space="preserve"> </w:t>
      </w:r>
      <w:r w:rsidR="005C59EA">
        <w:rPr>
          <w:noProof/>
        </w:rPr>
        <w:drawing>
          <wp:inline distR="0" distL="0" distB="0" distT="0">
            <wp:extent cy="670560" cx="59436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  <w:t xml:space="preserve">      </w:t>
      </w:r>
    </w:p>
    <w:p w:rsidRDefault="005866E1" w:rsidP="005866E1" w:rsidR="00001838" w:rsidRPr="00287A9C">
      <w:r>
        <w:t xml:space="preserve">   </w:t>
      </w:r>
      <w:r w:rsidR="00001838" w:rsidRPr="00287A9C">
        <w:t>REPUBLIKA HRVATSKA</w:t>
      </w:r>
    </w:p>
    <w:p w:rsidRDefault="00001838" w:rsidP="00185B70" w:rsidR="001E6FE9">
      <w:r w:rsidRPr="00287A9C">
        <w:t>TRGOVAČKI SUD U PAZINU</w:t>
      </w:r>
    </w:p>
    <w:p w:rsidRDefault="001E6FE9" w:rsidP="00185B70" w:rsidR="001E6FE9">
      <w:r>
        <w:tab/>
        <w:t xml:space="preserve">Pazin, </w:t>
      </w:r>
      <w:proofErr w:type="spellStart"/>
      <w:r>
        <w:t>Dršćevka</w:t>
      </w:r>
      <w:proofErr w:type="spellEnd"/>
      <w:r>
        <w:t xml:space="preserve"> 1</w:t>
      </w:r>
      <w:r w:rsidR="00001838" w:rsidRPr="00287A9C">
        <w:tab/>
        <w:t xml:space="preserve">              </w:t>
      </w:r>
    </w:p>
    <w:p w:rsidRDefault="00001838" w:rsidP="00185B70" w:rsidR="00001838" w:rsidRPr="00287A9C">
      <w:r w:rsidRPr="00287A9C">
        <w:t xml:space="preserve">      </w:t>
      </w:r>
    </w:p>
    <w:p w:rsidRDefault="001E6FE9" w:rsidP="001E6FE9" w:rsidR="001E6FE9" w:rsidRPr="00287A9C">
      <w:pPr>
        <w:jc w:val="center"/>
      </w:pPr>
      <w:r w:rsidRPr="00287A9C">
        <w:t>R</w:t>
      </w:r>
      <w:r>
        <w:t xml:space="preserve"> </w:t>
      </w:r>
      <w:r w:rsidRPr="00287A9C">
        <w:t>E</w:t>
      </w:r>
      <w:r>
        <w:t xml:space="preserve"> </w:t>
      </w:r>
      <w:r w:rsidRPr="00287A9C">
        <w:t>P</w:t>
      </w:r>
      <w:r>
        <w:t xml:space="preserve"> </w:t>
      </w:r>
      <w:r w:rsidRPr="00287A9C">
        <w:t>U</w:t>
      </w:r>
      <w:r>
        <w:t xml:space="preserve"> </w:t>
      </w:r>
      <w:r w:rsidRPr="00287A9C">
        <w:t>B</w:t>
      </w:r>
      <w:r>
        <w:t xml:space="preserve"> </w:t>
      </w:r>
      <w:r w:rsidRPr="00287A9C">
        <w:t>L</w:t>
      </w:r>
      <w:r>
        <w:t xml:space="preserve"> </w:t>
      </w:r>
      <w:r w:rsidRPr="00287A9C">
        <w:t>I</w:t>
      </w:r>
      <w:r>
        <w:t xml:space="preserve"> </w:t>
      </w:r>
      <w:r w:rsidRPr="00287A9C">
        <w:t>K</w:t>
      </w:r>
      <w:r>
        <w:t xml:space="preserve"> </w:t>
      </w:r>
      <w:r w:rsidRPr="00287A9C">
        <w:t>A</w:t>
      </w:r>
      <w:r>
        <w:t xml:space="preserve"> </w:t>
      </w:r>
      <w:r w:rsidRPr="00287A9C">
        <w:t xml:space="preserve"> H</w:t>
      </w:r>
      <w:r>
        <w:t xml:space="preserve"> </w:t>
      </w:r>
      <w:r w:rsidRPr="00287A9C">
        <w:t>R</w:t>
      </w:r>
      <w:r>
        <w:t xml:space="preserve"> </w:t>
      </w:r>
      <w:r w:rsidRPr="00287A9C">
        <w:t>V</w:t>
      </w:r>
      <w:r>
        <w:t xml:space="preserve"> </w:t>
      </w:r>
      <w:r w:rsidRPr="00287A9C">
        <w:t>A</w:t>
      </w:r>
      <w:r>
        <w:t xml:space="preserve"> </w:t>
      </w:r>
      <w:r w:rsidRPr="00287A9C">
        <w:t>T</w:t>
      </w:r>
      <w:r>
        <w:t xml:space="preserve"> </w:t>
      </w:r>
      <w:r w:rsidRPr="00287A9C">
        <w:t>S</w:t>
      </w:r>
      <w:r>
        <w:t xml:space="preserve"> </w:t>
      </w:r>
      <w:r w:rsidRPr="00287A9C">
        <w:t>K</w:t>
      </w:r>
      <w:r>
        <w:t xml:space="preserve"> </w:t>
      </w:r>
      <w:r w:rsidRPr="00287A9C">
        <w:t>A</w:t>
      </w:r>
    </w:p>
    <w:p w:rsidRDefault="00001838" w:rsidP="00001838" w:rsidR="00001838" w:rsidRPr="00287A9C">
      <w:pPr>
        <w:jc w:val="center"/>
      </w:pPr>
      <w:r w:rsidRPr="00287A9C">
        <w:t>R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Š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N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</w:p>
    <w:p w:rsidRDefault="00713853" w:rsidP="00001838" w:rsidR="00713853" w:rsidRPr="00287A9C">
      <w:pPr>
        <w:ind w:firstLine="708"/>
        <w:jc w:val="both"/>
      </w:pPr>
    </w:p>
    <w:p w:rsidRDefault="00A128F1" w:rsidP="00A128F1" w:rsidR="00A128F1">
      <w:pPr>
        <w:ind w:firstLine="708"/>
        <w:jc w:val="both"/>
      </w:pPr>
      <w:r>
        <w:t>Trgovački sud u Pazinu, po</w:t>
      </w:r>
      <w:r w:rsidR="001E6FE9">
        <w:t xml:space="preserve"> stečajnom sucu Ivanu Dujiću, u</w:t>
      </w:r>
      <w:r>
        <w:t xml:space="preserve"> stečajnom postupku dužnika </w:t>
      </w:r>
      <w:r w:rsidR="001E6FE9">
        <w:t>S</w:t>
      </w:r>
      <w:r>
        <w:t xml:space="preserve">tečajne mase stečajnog dužnika ISTRATRANS d.d. u stečaju  Labin, </w:t>
      </w:r>
      <w:r w:rsidR="009D51E8">
        <w:t>31</w:t>
      </w:r>
      <w:r>
        <w:t xml:space="preserve">. </w:t>
      </w:r>
      <w:r w:rsidR="009D51E8">
        <w:t>kolovoza</w:t>
      </w:r>
      <w:r>
        <w:t xml:space="preserve"> 201</w:t>
      </w:r>
      <w:r w:rsidR="009D51E8">
        <w:t>6</w:t>
      </w:r>
      <w:r>
        <w:t>.</w:t>
      </w:r>
    </w:p>
    <w:p w:rsidRDefault="00A128F1" w:rsidP="00A128F1" w:rsidR="00A128F1">
      <w:pPr>
        <w:ind w:firstLine="708"/>
        <w:jc w:val="both"/>
      </w:pPr>
    </w:p>
    <w:p w:rsidRDefault="00E80B0E" w:rsidP="008A30FF" w:rsidR="008A30FF" w:rsidRPr="00287A9C">
      <w:pPr>
        <w:jc w:val="center"/>
      </w:pPr>
      <w:r w:rsidRPr="00287A9C">
        <w:t xml:space="preserve">r i j e š i o  j e </w:t>
      </w:r>
    </w:p>
    <w:p w:rsidRDefault="00713853" w:rsidP="00E80B0E" w:rsidR="00713853" w:rsidRPr="00287A9C">
      <w:pPr>
        <w:jc w:val="both"/>
      </w:pPr>
    </w:p>
    <w:p w:rsidRDefault="00E80B0E" w:rsidP="00713853" w:rsidR="00E80B0E" w:rsidRPr="00287A9C">
      <w:pPr>
        <w:ind w:firstLine="708"/>
        <w:jc w:val="both"/>
      </w:pPr>
      <w:r w:rsidRPr="00287A9C">
        <w:t>Odobrava se naknada stvarnih troškova stečajn</w:t>
      </w:r>
      <w:r w:rsidR="00185B70" w:rsidRPr="00287A9C">
        <w:t>e</w:t>
      </w:r>
      <w:r w:rsidRPr="00287A9C">
        <w:t xml:space="preserve"> upravitelj</w:t>
      </w:r>
      <w:r w:rsidR="00185B70" w:rsidRPr="00287A9C">
        <w:t>ice</w:t>
      </w:r>
      <w:r w:rsidRPr="00287A9C">
        <w:t xml:space="preserve"> </w:t>
      </w:r>
      <w:r w:rsidR="00A128F1" w:rsidRPr="00A128F1">
        <w:t>Vlasta Majstorović iz Pule, Koparska 37, OIB: 78258328195</w:t>
      </w:r>
      <w:r w:rsidR="00271CC7" w:rsidRPr="00287A9C">
        <w:t xml:space="preserve">, </w:t>
      </w:r>
      <w:r w:rsidRPr="00287A9C">
        <w:t xml:space="preserve"> u iznosu od </w:t>
      </w:r>
      <w:r w:rsidR="005B549D">
        <w:t>3.298,76</w:t>
      </w:r>
      <w:r w:rsidR="007C0673" w:rsidRPr="00287A9C">
        <w:t xml:space="preserve"> k</w:t>
      </w:r>
      <w:r w:rsidR="00C128AF" w:rsidRPr="00287A9C">
        <w:t>u</w:t>
      </w:r>
      <w:r w:rsidR="007C0673" w:rsidRPr="00287A9C">
        <w:t>n</w:t>
      </w:r>
      <w:r w:rsidR="00C128AF" w:rsidRPr="00287A9C">
        <w:t>a</w:t>
      </w:r>
      <w:r w:rsidR="00C550D4" w:rsidRPr="00287A9C">
        <w:t>.</w:t>
      </w:r>
    </w:p>
    <w:p w:rsidRDefault="00713853" w:rsidP="008A30FF" w:rsidR="00713853" w:rsidRPr="00287A9C">
      <w:pPr>
        <w:jc w:val="center"/>
      </w:pPr>
    </w:p>
    <w:p w:rsidRDefault="008A30FF" w:rsidP="008A30FF" w:rsidR="008A30FF" w:rsidRPr="00287A9C">
      <w:pPr>
        <w:jc w:val="center"/>
      </w:pPr>
      <w:r w:rsidRPr="00287A9C">
        <w:t>Obrazloženje</w:t>
      </w:r>
    </w:p>
    <w:p w:rsidRDefault="00C550D4" w:rsidP="00637647" w:rsidR="00C550D4" w:rsidRPr="00287A9C">
      <w:pPr>
        <w:ind w:firstLine="708"/>
        <w:jc w:val="both"/>
      </w:pPr>
    </w:p>
    <w:p w:rsidRDefault="00C550D4" w:rsidP="00637647" w:rsidR="00637647" w:rsidRPr="00287A9C">
      <w:pPr>
        <w:ind w:firstLine="708"/>
        <w:jc w:val="both"/>
      </w:pPr>
      <w:r w:rsidRPr="00287A9C">
        <w:t>S</w:t>
      </w:r>
      <w:r w:rsidR="00637647" w:rsidRPr="00287A9C">
        <w:t>tečajn</w:t>
      </w:r>
      <w:r w:rsidR="004B6A4E" w:rsidRPr="00287A9C">
        <w:t>a</w:t>
      </w:r>
      <w:r w:rsidR="00637647" w:rsidRPr="00287A9C">
        <w:t xml:space="preserve"> upravitelj</w:t>
      </w:r>
      <w:r w:rsidR="004B6A4E" w:rsidRPr="00287A9C">
        <w:t>ica</w:t>
      </w:r>
      <w:r w:rsidR="00637647" w:rsidRPr="00287A9C">
        <w:t xml:space="preserve"> </w:t>
      </w:r>
      <w:r w:rsidR="000F6199" w:rsidRPr="00287A9C">
        <w:t xml:space="preserve">je </w:t>
      </w:r>
      <w:r w:rsidR="00713853" w:rsidRPr="00287A9C">
        <w:t xml:space="preserve">u podnesku od </w:t>
      </w:r>
      <w:r w:rsidR="005B549D">
        <w:t>29</w:t>
      </w:r>
      <w:r w:rsidR="00713853" w:rsidRPr="00287A9C">
        <w:t xml:space="preserve">. </w:t>
      </w:r>
      <w:r w:rsidR="005B549D">
        <w:t>kolovoza</w:t>
      </w:r>
      <w:r w:rsidR="002E6C0B" w:rsidRPr="00287A9C">
        <w:t xml:space="preserve"> </w:t>
      </w:r>
      <w:r w:rsidR="00713853" w:rsidRPr="00287A9C">
        <w:t>201</w:t>
      </w:r>
      <w:r w:rsidR="005B549D">
        <w:t>6</w:t>
      </w:r>
      <w:r w:rsidR="00713853" w:rsidRPr="00287A9C">
        <w:t xml:space="preserve">. </w:t>
      </w:r>
      <w:r w:rsidR="00637647" w:rsidRPr="00287A9C">
        <w:t>zatraži</w:t>
      </w:r>
      <w:r w:rsidR="004B6A4E" w:rsidRPr="00287A9C">
        <w:t>la</w:t>
      </w:r>
      <w:r w:rsidR="00637647" w:rsidRPr="00287A9C">
        <w:t xml:space="preserve"> naknadu troškova</w:t>
      </w:r>
      <w:r w:rsidR="00713853" w:rsidRPr="00287A9C">
        <w:t xml:space="preserve"> za</w:t>
      </w:r>
      <w:r w:rsidR="00185B70" w:rsidRPr="00287A9C">
        <w:t xml:space="preserve"> </w:t>
      </w:r>
      <w:r w:rsidR="00A128F1">
        <w:t>razdoblje od 04</w:t>
      </w:r>
      <w:r w:rsidRPr="00287A9C">
        <w:t xml:space="preserve">. </w:t>
      </w:r>
      <w:r w:rsidR="00185B70" w:rsidRPr="00287A9C">
        <w:t>s</w:t>
      </w:r>
      <w:r w:rsidR="00A128F1">
        <w:t>rpnja</w:t>
      </w:r>
      <w:r w:rsidRPr="00287A9C">
        <w:t xml:space="preserve"> </w:t>
      </w:r>
      <w:r w:rsidR="00A128F1">
        <w:t>201</w:t>
      </w:r>
      <w:r w:rsidR="005B549D">
        <w:t>5</w:t>
      </w:r>
      <w:r w:rsidR="00A128F1">
        <w:t xml:space="preserve">. </w:t>
      </w:r>
      <w:r w:rsidRPr="00287A9C">
        <w:t xml:space="preserve">do </w:t>
      </w:r>
      <w:r w:rsidR="00A128F1">
        <w:t>04</w:t>
      </w:r>
      <w:r w:rsidRPr="00287A9C">
        <w:t xml:space="preserve">. </w:t>
      </w:r>
      <w:r w:rsidR="00A128F1">
        <w:t>srpnja</w:t>
      </w:r>
      <w:r w:rsidRPr="00287A9C">
        <w:t xml:space="preserve"> </w:t>
      </w:r>
      <w:r w:rsidR="00713853" w:rsidRPr="00287A9C">
        <w:t>201</w:t>
      </w:r>
      <w:r w:rsidR="005B549D">
        <w:t>6</w:t>
      </w:r>
      <w:r w:rsidR="00713853" w:rsidRPr="00287A9C">
        <w:t>.</w:t>
      </w:r>
      <w:r w:rsidR="000F6199" w:rsidRPr="00287A9C">
        <w:t xml:space="preserve"> U </w:t>
      </w:r>
      <w:r w:rsidR="00713853" w:rsidRPr="00287A9C">
        <w:t>izvješć</w:t>
      </w:r>
      <w:r w:rsidR="00A6594A" w:rsidRPr="00287A9C">
        <w:t>u</w:t>
      </w:r>
      <w:r w:rsidR="00713853" w:rsidRPr="00287A9C">
        <w:t xml:space="preserve"> o stvarnim </w:t>
      </w:r>
      <w:r w:rsidR="000F6199" w:rsidRPr="00287A9C">
        <w:t>troškov</w:t>
      </w:r>
      <w:r w:rsidR="00713853" w:rsidRPr="00287A9C">
        <w:t xml:space="preserve">ima </w:t>
      </w:r>
      <w:r w:rsidR="000F6199" w:rsidRPr="00287A9C">
        <w:t xml:space="preserve">od </w:t>
      </w:r>
      <w:r w:rsidRPr="00287A9C">
        <w:t>istog dana</w:t>
      </w:r>
      <w:r w:rsidR="00713853" w:rsidRPr="00287A9C">
        <w:t xml:space="preserve"> stečajna je upraviteljica </w:t>
      </w:r>
      <w:r w:rsidR="004B6A4E" w:rsidRPr="00287A9C">
        <w:t xml:space="preserve">specificirala </w:t>
      </w:r>
      <w:r w:rsidR="00713853" w:rsidRPr="00287A9C">
        <w:t>putne troškove</w:t>
      </w:r>
      <w:r w:rsidR="003A75B3" w:rsidRPr="00287A9C">
        <w:t xml:space="preserve"> i troškove tele</w:t>
      </w:r>
      <w:r w:rsidR="00FF49BD">
        <w:t>komunikacijskih usluga</w:t>
      </w:r>
      <w:r w:rsidR="00BB2F55" w:rsidRPr="00287A9C">
        <w:t xml:space="preserve">. </w:t>
      </w:r>
      <w:r w:rsidR="005C1902" w:rsidRPr="00287A9C">
        <w:t>Po u</w:t>
      </w:r>
      <w:r w:rsidR="00637647" w:rsidRPr="00287A9C">
        <w:t>vid</w:t>
      </w:r>
      <w:r w:rsidR="005C1902" w:rsidRPr="00287A9C">
        <w:t>u</w:t>
      </w:r>
      <w:r w:rsidR="00637647" w:rsidRPr="00287A9C">
        <w:t xml:space="preserve"> u </w:t>
      </w:r>
      <w:r w:rsidR="00BB2F55" w:rsidRPr="00287A9C">
        <w:t xml:space="preserve">popis troškova </w:t>
      </w:r>
      <w:r w:rsidR="005F4B4F" w:rsidRPr="00287A9C">
        <w:t xml:space="preserve">i </w:t>
      </w:r>
      <w:r w:rsidR="00BB2F55" w:rsidRPr="00287A9C">
        <w:t xml:space="preserve">njemu priložene isprave </w:t>
      </w:r>
      <w:r w:rsidR="00637647" w:rsidRPr="00287A9C">
        <w:t xml:space="preserve">stečajni sudac je </w:t>
      </w:r>
      <w:r w:rsidR="00713853" w:rsidRPr="00287A9C">
        <w:t>ocijenio</w:t>
      </w:r>
      <w:r w:rsidR="005F4B4F" w:rsidRPr="00287A9C">
        <w:t xml:space="preserve"> </w:t>
      </w:r>
      <w:r w:rsidR="00637647" w:rsidRPr="00287A9C">
        <w:t>da su nastali troškovi stečajnog upravitelja</w:t>
      </w:r>
      <w:r w:rsidR="005C1902" w:rsidRPr="00287A9C">
        <w:t>,</w:t>
      </w:r>
      <w:r w:rsidR="00637647" w:rsidRPr="00287A9C">
        <w:t xml:space="preserve"> u iznosu od </w:t>
      </w:r>
      <w:r w:rsidR="005B549D">
        <w:t>3.2</w:t>
      </w:r>
      <w:r w:rsidR="005B549D" w:rsidRPr="005B549D">
        <w:t>98,76 kuna</w:t>
      </w:r>
      <w:r w:rsidR="00E4728E" w:rsidRPr="00287A9C">
        <w:t>,</w:t>
      </w:r>
      <w:r w:rsidR="00637647" w:rsidRPr="00287A9C">
        <w:t xml:space="preserve"> opravdani</w:t>
      </w:r>
      <w:r w:rsidRPr="00287A9C">
        <w:t>.</w:t>
      </w:r>
      <w:r w:rsidR="00BB2F55" w:rsidRPr="00287A9C">
        <w:t xml:space="preserve"> </w:t>
      </w:r>
      <w:r w:rsidR="00637647" w:rsidRPr="00287A9C">
        <w:t xml:space="preserve">Slijedom navedenog, a na temelju čl. </w:t>
      </w:r>
      <w:smartTag w:element="metricconverter" w:uri="urn:schemas-microsoft-com:office:smarttags">
        <w:smartTagPr>
          <w:attr w:val="29. st" w:name="ProductID"/>
        </w:smartTagPr>
        <w:r w:rsidR="00637647" w:rsidRPr="00287A9C">
          <w:t>29. st</w:t>
        </w:r>
      </w:smartTag>
      <w:r w:rsidR="00637647" w:rsidRPr="00287A9C">
        <w:t xml:space="preserve">. 1. i 3. </w:t>
      </w:r>
      <w:smartTag w:element="zakoni" w:uri="http://www.java.hr/xml/smarttags/zakoni">
        <w:r w:rsidR="00637647" w:rsidRPr="00287A9C">
          <w:t>Stečajnog zakona</w:t>
        </w:r>
      </w:smartTag>
      <w:r w:rsidR="00FC5320" w:rsidRPr="00287A9C">
        <w:t>,</w:t>
      </w:r>
      <w:r w:rsidR="00637647" w:rsidRPr="00287A9C">
        <w:t xml:space="preserve"> valjalo </w:t>
      </w:r>
      <w:r w:rsidR="00E4728E" w:rsidRPr="00287A9C">
        <w:t xml:space="preserve">je </w:t>
      </w:r>
      <w:r w:rsidR="00637647" w:rsidRPr="00287A9C">
        <w:t xml:space="preserve">riješiti kao </w:t>
      </w:r>
      <w:r w:rsidR="00713853" w:rsidRPr="00287A9C">
        <w:t xml:space="preserve">u </w:t>
      </w:r>
      <w:r w:rsidR="00637647" w:rsidRPr="00287A9C">
        <w:t>izre</w:t>
      </w:r>
      <w:r w:rsidR="00713853" w:rsidRPr="00287A9C">
        <w:t>ci</w:t>
      </w:r>
      <w:r w:rsidR="00637647" w:rsidRPr="00287A9C">
        <w:t>.</w:t>
      </w:r>
    </w:p>
    <w:p w:rsidRDefault="00713853" w:rsidP="008A30FF" w:rsidR="00713853" w:rsidRPr="00287A9C">
      <w:pPr>
        <w:jc w:val="center"/>
      </w:pPr>
    </w:p>
    <w:p w:rsidRDefault="008A30FF" w:rsidP="008A30FF" w:rsidR="008A30FF">
      <w:pPr>
        <w:jc w:val="center"/>
      </w:pPr>
      <w:r w:rsidRPr="00287A9C">
        <w:t xml:space="preserve">U Pazinu, </w:t>
      </w:r>
      <w:r w:rsidR="005B549D">
        <w:t>31</w:t>
      </w:r>
      <w:r w:rsidR="00B30436" w:rsidRPr="00287A9C">
        <w:t>.</w:t>
      </w:r>
      <w:r w:rsidRPr="00287A9C">
        <w:t xml:space="preserve"> </w:t>
      </w:r>
      <w:r w:rsidR="005B549D">
        <w:t>kolovoza</w:t>
      </w:r>
      <w:r w:rsidR="002E6C0B" w:rsidRPr="00287A9C">
        <w:t xml:space="preserve"> </w:t>
      </w:r>
      <w:r w:rsidRPr="00287A9C">
        <w:t>201</w:t>
      </w:r>
      <w:r w:rsidR="005B549D">
        <w:t>6</w:t>
      </w:r>
      <w:r w:rsidRPr="00287A9C">
        <w:t>.</w:t>
      </w:r>
    </w:p>
    <w:p w:rsidRDefault="001E6FE9" w:rsidP="008A30FF" w:rsidR="001E6FE9" w:rsidRPr="00287A9C">
      <w:pPr>
        <w:jc w:val="center"/>
      </w:pPr>
    </w:p>
    <w:p w:rsidRDefault="008A30FF" w:rsidP="008A30FF" w:rsidR="008A30FF" w:rsidRPr="00287A9C">
      <w:pPr>
        <w:ind w:left="4956"/>
      </w:pPr>
      <w:r w:rsidRPr="00287A9C">
        <w:t xml:space="preserve">       </w:t>
      </w:r>
      <w:r w:rsidR="00B30436" w:rsidRPr="00287A9C">
        <w:tab/>
      </w:r>
      <w:r w:rsidR="00B30436" w:rsidRPr="00287A9C">
        <w:tab/>
      </w:r>
      <w:r w:rsidRPr="00287A9C">
        <w:t xml:space="preserve">Stečajni sudac </w:t>
      </w:r>
    </w:p>
    <w:p w:rsidRDefault="008A30FF" w:rsidP="008A30FF" w:rsidR="00B30436" w:rsidRPr="00287A9C">
      <w:pPr>
        <w:ind w:left="4956"/>
      </w:pPr>
      <w:r w:rsidRPr="00287A9C">
        <w:t xml:space="preserve">          </w:t>
      </w:r>
    </w:p>
    <w:p w:rsidRDefault="00B30436" w:rsidP="00B30436" w:rsidR="008A30FF" w:rsidRPr="00287A9C">
      <w:pPr>
        <w:ind w:left="4956"/>
      </w:pPr>
      <w:r w:rsidRPr="00287A9C">
        <w:t xml:space="preserve">          </w:t>
      </w:r>
      <w:r w:rsidRPr="00287A9C">
        <w:tab/>
      </w:r>
      <w:r w:rsidRPr="00287A9C">
        <w:tab/>
        <w:t xml:space="preserve">    </w:t>
      </w:r>
      <w:r w:rsidR="008A30FF" w:rsidRPr="00287A9C">
        <w:t>Ivan Dujić</w:t>
      </w:r>
      <w:r w:rsidR="00E769FE">
        <w:t>, v.r.</w:t>
      </w:r>
    </w:p>
    <w:p w:rsidRDefault="008A30FF" w:rsidP="008A30FF" w:rsidR="008A30FF" w:rsidRPr="00287A9C"/>
    <w:p w:rsidRDefault="00E77698" w:rsidP="008A30FF" w:rsidR="00E77698" w:rsidRPr="00287A9C"/>
    <w:p w:rsidRDefault="009C6765" w:rsidP="008A30FF" w:rsidR="009C6765" w:rsidRPr="00287A9C"/>
    <w:p w:rsidRDefault="009C6765" w:rsidP="008A30FF" w:rsidR="009C6765" w:rsidRPr="00287A9C"/>
    <w:p w:rsidRDefault="009C6765" w:rsidP="008A30FF" w:rsidR="009C6765" w:rsidRPr="00287A9C"/>
    <w:p w:rsidRDefault="008A30FF" w:rsidP="008A30FF" w:rsidR="008A30FF" w:rsidRPr="00287A9C">
      <w:r w:rsidRPr="00287A9C">
        <w:t>UPUTA O PRAVNOM LIJEKU</w:t>
      </w:r>
      <w:r w:rsidR="00B45412" w:rsidRPr="00287A9C">
        <w:t>:</w:t>
      </w:r>
    </w:p>
    <w:p w:rsidRDefault="00FC5320" w:rsidP="00FC5320" w:rsidR="008A30FF" w:rsidRPr="00287A9C">
      <w:pPr>
        <w:jc w:val="both"/>
      </w:pPr>
      <w:r w:rsidRPr="00287A9C">
        <w:t>Protiv rješenja pravo na žalbu imaju</w:t>
      </w:r>
      <w:r w:rsidR="00B45412" w:rsidRPr="00287A9C">
        <w:t xml:space="preserve"> </w:t>
      </w:r>
      <w:r w:rsidRPr="00287A9C">
        <w:t>stečajni upravitelj</w:t>
      </w:r>
      <w:r w:rsidR="00D74390" w:rsidRPr="00287A9C">
        <w:t>, dužnik pojedinac</w:t>
      </w:r>
      <w:r w:rsidRPr="00287A9C">
        <w:t xml:space="preserve"> i svaki stečajni vjerovnik. Žalba se podnosi u roku od 8 dana od dana primitka istog. Žalba se podnosi putem ovog suda</w:t>
      </w:r>
      <w:r w:rsidR="00D74390" w:rsidRPr="00287A9C">
        <w:t>,</w:t>
      </w:r>
      <w:r w:rsidRPr="00287A9C">
        <w:t xml:space="preserve"> u dva istovjetna primjerka, a o žalbi odlučuje Visoki trgovački sud Republike Hrvatske.</w:t>
      </w:r>
    </w:p>
    <w:p w:rsidRDefault="00467811" w:rsidP="00FC5320" w:rsidR="00467811" w:rsidRPr="00287A9C">
      <w:pPr>
        <w:jc w:val="both"/>
      </w:pPr>
    </w:p>
    <w:p w:rsidRDefault="00D74390" w:rsidP="00FC5320" w:rsidR="00D74390" w:rsidRPr="00287A9C">
      <w:pPr>
        <w:jc w:val="both"/>
      </w:pPr>
      <w:r w:rsidRPr="00287A9C">
        <w:t>DNA</w:t>
      </w:r>
    </w:p>
    <w:p w:rsidRDefault="005F4B4F" w:rsidP="00B30436" w:rsidR="00713853" w:rsidRPr="00287A9C">
      <w:pPr>
        <w:jc w:val="both"/>
        <w:rPr>
          <w:bCs w:val="false"/>
        </w:rPr>
      </w:pPr>
      <w:r w:rsidRPr="00287A9C">
        <w:t xml:space="preserve">- </w:t>
      </w:r>
      <w:r w:rsidR="00185B70" w:rsidRPr="00287A9C">
        <w:t>s</w:t>
      </w:r>
      <w:r w:rsidRPr="00287A9C">
        <w:t xml:space="preserve">tečajnoj upraviteljici </w:t>
      </w:r>
    </w:p>
    <w:p w:rsidRDefault="00B30436" w:rsidP="00185B70" w:rsidR="00185B70" w:rsidRPr="00287A9C">
      <w:pPr>
        <w:jc w:val="both"/>
        <w:rPr>
          <w:rStyle w:val="f01"/>
        </w:rPr>
      </w:pPr>
      <w:r w:rsidRPr="00287A9C">
        <w:rPr>
          <w:rStyle w:val="f01"/>
        </w:rPr>
        <w:t xml:space="preserve">- </w:t>
      </w:r>
      <w:r w:rsidR="00FF49BD">
        <w:rPr>
          <w:rStyle w:val="f01"/>
        </w:rPr>
        <w:t>e-</w:t>
      </w:r>
      <w:r w:rsidRPr="00287A9C">
        <w:rPr>
          <w:rStyle w:val="f01"/>
        </w:rPr>
        <w:t xml:space="preserve">Oglasna ploča suda – uz napomenu da se u pisarnici može izvršiti uvid u potpuni tekst rješenja (čl. </w:t>
      </w:r>
      <w:smartTag w:element="metricconverter" w:uri="urn:schemas-microsoft-com:office:smarttags">
        <w:smartTagPr>
          <w:attr w:val="29. st" w:name="ProductID"/>
        </w:smartTagPr>
        <w:r w:rsidRPr="00287A9C">
          <w:rPr>
            <w:rStyle w:val="f01"/>
          </w:rPr>
          <w:t>29. st</w:t>
        </w:r>
      </w:smartTag>
      <w:r w:rsidRPr="00287A9C">
        <w:rPr>
          <w:rStyle w:val="f01"/>
        </w:rPr>
        <w:t xml:space="preserve">. 4. SZ-a) </w:t>
      </w:r>
    </w:p>
    <w:p w:rsidRDefault="009C6765" w:rsidR="009C6765" w:rsidRPr="00287A9C">
      <w:pPr>
        <w:jc w:val="both"/>
        <w:rPr>
          <w:bCs w:val="false"/>
        </w:rPr>
      </w:pPr>
    </w:p>
    <w:sectPr w:rsidSect="00467811" w:rsidR="009C6765" w:rsidRPr="00287A9C">
      <w:headerReference w:type="even" r:id="rId10"/>
      <w:headerReference w:type="default" r:id="rId11"/>
      <w:headerReference w:type="first" r:id="rId12"/>
      <w:pgSz w:h="16838" w:w="11906"/>
      <w:pgMar w:gutter="0" w:footer="709" w:header="709" w:left="1701" w:bottom="125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B4C" w:rsidR="00937B4C">
      <w:r>
        <w:separator/>
      </w:r>
    </w:p>
  </w:endnote>
  <w:endnote w:id="0" w:type="continuationSeparator">
    <w:p w:rsidRDefault="00937B4C" w:rsidR="00937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B4C" w:rsidR="00937B4C">
      <w:r>
        <w:separator/>
      </w:r>
    </w:p>
  </w:footnote>
  <w:footnote w:id="0" w:type="continuationSeparator">
    <w:p w:rsidRDefault="00937B4C" w:rsidR="00937B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1902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6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1902" w:rsidP="007C5AF7" w:rsidR="005C1902" w:rsidRPr="0096036A">
    <w:pPr>
      <w:jc w:val="right"/>
      <w:rPr>
        <w:b/>
      </w:rPr>
    </w:pPr>
    <w:proofErr w:type="spellStart"/>
    <w:r w:rsidRPr="0096036A">
      <w:rPr>
        <w:b/>
      </w:rPr>
      <w:t>Posl</w:t>
    </w:r>
    <w:proofErr w:type="spellEnd"/>
    <w:r w:rsidRPr="0096036A">
      <w:rPr>
        <w:b/>
      </w:rPr>
      <w:t xml:space="preserve">. br. 20 </w:t>
    </w:r>
    <w:smartTag w:element="poslbr" w:uri="http://www.java.hr/xml/smarttags/poslbr">
      <w:r w:rsidRPr="0096036A">
        <w:rPr>
          <w:b/>
        </w:rPr>
        <w:t>St-8</w:t>
      </w:r>
      <w:r>
        <w:rPr>
          <w:b/>
        </w:rPr>
        <w:t>4/11</w:t>
      </w:r>
    </w:smartTag>
    <w:r>
      <w:rPr>
        <w:b/>
      </w:rPr>
      <w:t>-103</w:t>
    </w:r>
  </w:p>
  <w:p w:rsidRDefault="005C1902" w:rsidP="00C128AF" w:rsidR="005C190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C550D4" w:rsidR="005C1902" w:rsidRPr="007C5AF7">
    <w:pPr>
      <w:jc w:val="right"/>
    </w:pPr>
    <w:r w:rsidRPr="00A6594A">
      <w:t xml:space="preserve">    </w:t>
    </w:r>
    <w:proofErr w:type="spellStart"/>
    <w:r w:rsidRPr="00A6594A">
      <w:t>Posl</w:t>
    </w:r>
    <w:proofErr w:type="spellEnd"/>
    <w:r w:rsidRPr="00A6594A">
      <w:t xml:space="preserve">. br. </w:t>
    </w:r>
    <w:r w:rsidR="00C550D4">
      <w:t>1</w:t>
    </w:r>
    <w:r w:rsidRPr="00A6594A">
      <w:t>0 St-</w:t>
    </w:r>
    <w:r w:rsidR="00A128F1">
      <w:t>30</w:t>
    </w:r>
    <w:r w:rsidRPr="00A6594A">
      <w:t>/</w:t>
    </w:r>
    <w:r w:rsidR="00A128F1">
      <w:t>09</w:t>
    </w:r>
    <w:r w:rsidR="002E6C0B">
      <w:t>-</w:t>
    </w:r>
    <w:r w:rsidR="009D51E8">
      <w:t>101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C7DC7"/>
    <w:rsid w:val="000F6199"/>
    <w:rsid w:val="00147DD7"/>
    <w:rsid w:val="001612DD"/>
    <w:rsid w:val="00185B70"/>
    <w:rsid w:val="001C2EFC"/>
    <w:rsid w:val="001E4E0A"/>
    <w:rsid w:val="001E6FE9"/>
    <w:rsid w:val="0021424C"/>
    <w:rsid w:val="002573EB"/>
    <w:rsid w:val="00271CC7"/>
    <w:rsid w:val="00287A9C"/>
    <w:rsid w:val="002E6C0B"/>
    <w:rsid w:val="003414EC"/>
    <w:rsid w:val="0034208F"/>
    <w:rsid w:val="003A75B3"/>
    <w:rsid w:val="004039B3"/>
    <w:rsid w:val="00460F44"/>
    <w:rsid w:val="00467811"/>
    <w:rsid w:val="004777C2"/>
    <w:rsid w:val="00487557"/>
    <w:rsid w:val="004B6A4E"/>
    <w:rsid w:val="004D19F6"/>
    <w:rsid w:val="00521172"/>
    <w:rsid w:val="00524EC3"/>
    <w:rsid w:val="005574FF"/>
    <w:rsid w:val="005671A1"/>
    <w:rsid w:val="005715C0"/>
    <w:rsid w:val="00573846"/>
    <w:rsid w:val="005866E1"/>
    <w:rsid w:val="005877E8"/>
    <w:rsid w:val="005B3DC5"/>
    <w:rsid w:val="005B549D"/>
    <w:rsid w:val="005C1902"/>
    <w:rsid w:val="005C59EA"/>
    <w:rsid w:val="005F4B4F"/>
    <w:rsid w:val="006029CF"/>
    <w:rsid w:val="00637647"/>
    <w:rsid w:val="006B6AAB"/>
    <w:rsid w:val="006D2AC7"/>
    <w:rsid w:val="00713853"/>
    <w:rsid w:val="007C0673"/>
    <w:rsid w:val="007C5AF7"/>
    <w:rsid w:val="007D73AB"/>
    <w:rsid w:val="00821907"/>
    <w:rsid w:val="008466A1"/>
    <w:rsid w:val="008506B5"/>
    <w:rsid w:val="00880635"/>
    <w:rsid w:val="008A30FF"/>
    <w:rsid w:val="008A4863"/>
    <w:rsid w:val="008D1E92"/>
    <w:rsid w:val="008E0968"/>
    <w:rsid w:val="00937B4C"/>
    <w:rsid w:val="00967F0E"/>
    <w:rsid w:val="009C6765"/>
    <w:rsid w:val="009D51E8"/>
    <w:rsid w:val="009E4384"/>
    <w:rsid w:val="00A123D6"/>
    <w:rsid w:val="00A128F1"/>
    <w:rsid w:val="00A6594A"/>
    <w:rsid w:val="00A815D8"/>
    <w:rsid w:val="00B03CCE"/>
    <w:rsid w:val="00B11226"/>
    <w:rsid w:val="00B30436"/>
    <w:rsid w:val="00B45412"/>
    <w:rsid w:val="00B843B4"/>
    <w:rsid w:val="00BB2F55"/>
    <w:rsid w:val="00C128AF"/>
    <w:rsid w:val="00C4107C"/>
    <w:rsid w:val="00C550D4"/>
    <w:rsid w:val="00CB3EE5"/>
    <w:rsid w:val="00CF2443"/>
    <w:rsid w:val="00D74390"/>
    <w:rsid w:val="00D83C3D"/>
    <w:rsid w:val="00DA0A21"/>
    <w:rsid w:val="00DB61DE"/>
    <w:rsid w:val="00DE4BAD"/>
    <w:rsid w:val="00E4118D"/>
    <w:rsid w:val="00E4728E"/>
    <w:rsid w:val="00E542CE"/>
    <w:rsid w:val="00E57459"/>
    <w:rsid w:val="00E65419"/>
    <w:rsid w:val="00E708AA"/>
    <w:rsid w:val="00E756A3"/>
    <w:rsid w:val="00E769FE"/>
    <w:rsid w:val="00E77698"/>
    <w:rsid w:val="00E80B0E"/>
    <w:rsid w:val="00EB2648"/>
    <w:rsid w:val="00ED0A9A"/>
    <w:rsid w:val="00FC5320"/>
    <w:rsid w:val="00FE413F"/>
    <w:rsid w:val="00FF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oslbr" w:namespaceuri="http://www.java.hr/xml/smarttags/poslbr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E6F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6FE9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6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9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9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9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9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E6F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6FE9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6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9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9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9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9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2009.</izvorni_sadrzaj>
    <derivirana_varijabla naziv="DomainObject.Predmet.DatumOsnivanja_1">29.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2010.</izvorni_sadrzaj>
    <derivirana_varijabla naziv="DomainObject.Predmet.DatumRjesavanja_1">30. prosinca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je u radu u ref. 10 (sudac IVAN DUJIĆ)</izvorni_sadrzaj>
    <derivirana_varijabla naziv="DomainObject.Predmet.Opis_1">spis je u radu u ref. 10 (sudac IVAN DUJIĆ)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St-30/2009</izvorni_sadrzaj>
    <derivirana_varijabla naziv="DomainObject.Predmet.OznakaBroj_1">St-30/2009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stari br.: ST-29/06</izvorni_sadrzaj>
    <derivirana_varijabla naziv="DomainObject.Predmet.PrimjedbaSuca_1">stari br.: ST-29/06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ISTRATRANS d.d. u stečaju Labin</izvorni_sadrzaj>
    <derivirana_varijabla naziv="DomainObject.Predmet.ProtustrankaFormated_1">  ISTRATRANS d.d. u stečaju Labin</derivirana_varijabla>
  </DomainObject.Predmet.ProtustrankaFormated>
  <DomainObject.Predmet.ProtustrankaFormatedOIB>
    <izvorni_sadrzaj>  ISTRATRANS d.d. u stečaju Labin</izvorni_sadrzaj>
    <derivirana_varijabla naziv="DomainObject.Predmet.ProtustrankaFormatedOIB_1">  ISTRATRANS d.d. u stečaju Labin</derivirana_varijabla>
  </DomainObject.Predmet.ProtustrankaFormatedOIB>
  <DomainObject.Predmet.ProtustrankaFormatedWithAdress>
    <izvorni_sadrzaj> ISTRATRANS d.d. u stečaju Labin</izvorni_sadrzaj>
    <derivirana_varijabla naziv="DomainObject.Predmet.ProtustrankaFormatedWithAdress_1"> ISTRATRANS d.d. u stečaju Labin</derivirana_varijabla>
  </DomainObject.Predmet.ProtustrankaFormatedWithAdress>
  <DomainObject.Predmet.ProtustrankaFormatedWithAdressOIB>
    <izvorni_sadrzaj> ISTRATRANS d.d. u stečaju Labin</izvorni_sadrzaj>
    <derivirana_varijabla naziv="DomainObject.Predmet.ProtustrankaFormatedWithAdressOIB_1"> ISTRATRANS d.d. u stečaju Labin</derivirana_varijabla>
  </DomainObject.Predmet.ProtustrankaFormatedWithAdressOIB>
  <DomainObject.Predmet.ProtustrankaWithAdress>
    <izvorni_sadrzaj>ISTRATRANS d.d. u stečaju Labin </izvorni_sadrzaj>
    <derivirana_varijabla naziv="DomainObject.Predmet.ProtustrankaWithAdress_1">ISTRATRANS d.d. u stečaju Labin </derivirana_varijabla>
  </DomainObject.Predmet.ProtustrankaWithAdress>
  <DomainObject.Predmet.ProtustrankaWithAdressOIB>
    <izvorni_sadrzaj>ISTRATRANS d.d. u stečaju Labin</izvorni_sadrzaj>
    <derivirana_varijabla naziv="DomainObject.Predmet.ProtustrankaWithAdressOIB_1">ISTRATRANS d.d. u stečaju Labin</derivirana_varijabla>
  </DomainObject.Predmet.ProtustrankaWithAdressOIB>
  <DomainObject.Predmet.ProtustrankaNazivFormated>
    <izvorni_sadrzaj>ISTRATRANS d.d. u stečaju Labin</izvorni_sadrzaj>
    <derivirana_varijabla naziv="DomainObject.Predmet.ProtustrankaNazivFormated_1">ISTRATRANS d.d. u stečaju Labin</derivirana_varijabla>
  </DomainObject.Predmet.ProtustrankaNazivFormated>
  <DomainObject.Predmet.ProtustrankaNazivFormatedOIB>
    <izvorni_sadrzaj>ISTRATRANS d.d. u stečaju Labin</izvorni_sadrzaj>
    <derivirana_varijabla naziv="DomainObject.Predmet.ProtustrankaNazivFormatedOIB_1">ISTRATRANS d.d. u stečaju Labin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ISTRATRANS PUTNIČKI PROMET d.o.o. u stečaju</izvorni_sadrzaj>
    <derivirana_varijabla naziv="DomainObject.Predmet.StrankaFormated_1">  ISTRATRANS PUTNIČKI PROMET d.o.o. u stečaju</derivirana_varijabla>
  </DomainObject.Predmet.StrankaFormated>
  <DomainObject.Predmet.StrankaFormatedOIB>
    <izvorni_sadrzaj>  ISTRATRANS PUTNIČKI PROMET d.o.o. u stečaju</izvorni_sadrzaj>
    <derivirana_varijabla naziv="DomainObject.Predmet.StrankaFormatedOIB_1">  ISTRATRANS PUTNIČKI PROMET d.o.o. u stečaju</derivirana_varijabla>
  </DomainObject.Predmet.StrankaFormatedOIB>
  <DomainObject.Predmet.StrankaFormatedWithAdress>
    <izvorni_sadrzaj> ISTRATRANS PUTNIČKI PROMET d.o.o. u stečaju</izvorni_sadrzaj>
    <derivirana_varijabla naziv="DomainObject.Predmet.StrankaFormatedWithAdress_1"> ISTRATRANS PUTNIČKI PROMET d.o.o. u stečaju</derivirana_varijabla>
  </DomainObject.Predmet.StrankaFormatedWithAdress>
  <DomainObject.Predmet.StrankaFormatedWithAdressOIB>
    <izvorni_sadrzaj> ISTRATRANS PUTNIČKI PROMET d.o.o. u stečaju</izvorni_sadrzaj>
    <derivirana_varijabla naziv="DomainObject.Predmet.StrankaFormatedWithAdressOIB_1"> ISTRATRANS PUTNIČKI PROMET d.o.o. u stečaju</derivirana_varijabla>
  </DomainObject.Predmet.StrankaFormatedWithAdressOIB>
  <DomainObject.Predmet.StrankaWithAdress>
    <izvorni_sadrzaj>ISTRATRANS PUTNIČKI PROMET d.o.o. u stečaju </izvorni_sadrzaj>
    <derivirana_varijabla naziv="DomainObject.Predmet.StrankaWithAdress_1">ISTRATRANS PUTNIČKI PROMET d.o.o. u stečaju </derivirana_varijabla>
  </DomainObject.Predmet.StrankaWithAdress>
  <DomainObject.Predmet.StrankaWithAdressOIB>
    <izvorni_sadrzaj>ISTRATRANS PUTNIČKI PROMET d.o.o. u stečaju</izvorni_sadrzaj>
    <derivirana_varijabla naziv="DomainObject.Predmet.StrankaWithAdressOIB_1">ISTRATRANS PUTNIČKI PROMET d.o.o. u stečaju</derivirana_varijabla>
  </DomainObject.Predmet.StrankaWithAdressOIB>
  <DomainObject.Predmet.StrankaNazivFormated>
    <izvorni_sadrzaj>ISTRATRANS PUTNIČKI PROMET d.o.o. u stečaju</izvorni_sadrzaj>
    <derivirana_varijabla naziv="DomainObject.Predmet.StrankaNazivFormated_1">ISTRATRANS PUTNIČKI PROMET d.o.o. u stečaju</derivirana_varijabla>
  </DomainObject.Predmet.StrankaNazivFormated>
  <DomainObject.Predmet.StrankaNazivFormatedOIB>
    <izvorni_sadrzaj>ISTRATRANS PUTNIČKI PROMET d.o.o. u stečaju</izvorni_sadrzaj>
    <derivirana_varijabla naziv="DomainObject.Predmet.StrankaNazivFormatedOIB_1">ISTRATRANS PUTNIČKI PROMET d.o.o. u stečaju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176769.94</izvorni_sadrzaj>
    <derivirana_varijabla naziv="DomainObject.Predmet.TrenutnaVrijednost_1">176769.94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ISTRATRANS PUTNIČKI PROMET d.o.o. u stečaju</item>
    </izvorni_sadrzaj>
    <derivirana_varijabla naziv="DomainObject.Predmet.StrankaListFormated_1">
      <item>ISTRATRANS PUTNIČKI PROMET d.o.o. u stečaju</item>
    </derivirana_varijabla>
  </DomainObject.Predmet.StrankaListFormated>
  <DomainObject.Predmet.StrankaListFormatedOIB>
    <izvorni_sadrzaj>
      <item>ISTRATRANS PUTNIČKI PROMET d.o.o. u stečaju</item>
    </izvorni_sadrzaj>
    <derivirana_varijabla naziv="DomainObject.Predmet.StrankaListFormatedOIB_1">
      <item>ISTRATRANS PUTNIČKI PROMET d.o.o. u stečaju</item>
    </derivirana_varijabla>
  </DomainObject.Predmet.StrankaListFormatedOIB>
  <DomainObject.Predmet.StrankaListFormatedWithAdress>
    <izvorni_sadrzaj>
      <item>ISTRATRANS PUTNIČKI PROMET d.o.o. u stečaju</item>
    </izvorni_sadrzaj>
    <derivirana_varijabla naziv="DomainObject.Predmet.StrankaListFormatedWithAdress_1">
      <item>ISTRATRANS PUTNIČKI PROMET d.o.o. u stečaju</item>
    </derivirana_varijabla>
  </DomainObject.Predmet.StrankaListFormatedWithAdress>
  <DomainObject.Predmet.StrankaListFormatedWithAdressOIB>
    <izvorni_sadrzaj>
      <item>ISTRATRANS PUTNIČKI PROMET d.o.o. u stečaju</item>
    </izvorni_sadrzaj>
    <derivirana_varijabla naziv="DomainObject.Predmet.StrankaListFormatedWithAdressOIB_1">
      <item>ISTRATRANS PUTNIČKI PROMET d.o.o. u stečaju</item>
    </derivirana_varijabla>
  </DomainObject.Predmet.StrankaListFormatedWithAdressOIB>
  <DomainObject.Predmet.StrankaListNazivFormated>
    <izvorni_sadrzaj>
      <item>ISTRATRANS PUTNIČKI PROMET d.o.o. u stečaju</item>
    </izvorni_sadrzaj>
    <derivirana_varijabla naziv="DomainObject.Predmet.StrankaListNazivFormated_1">
      <item>ISTRATRANS PUTNIČKI PROMET d.o.o. u stečaju</item>
    </derivirana_varijabla>
  </DomainObject.Predmet.StrankaListNazivFormated>
  <DomainObject.Predmet.StrankaListNazivFormatedOIB>
    <izvorni_sadrzaj>
      <item>ISTRATRANS PUTNIČKI PROMET d.o.o. u stečaju</item>
    </izvorni_sadrzaj>
    <derivirana_varijabla naziv="DomainObject.Predmet.StrankaListNazivFormatedOIB_1">
      <item>ISTRATRANS PUTNIČKI PROMET d.o.o. u stečaju</item>
    </derivirana_varijabla>
  </DomainObject.Predmet.StrankaListNazivFormatedOIB>
  <DomainObject.Predmet.ProtuStrankaListFormated>
    <izvorni_sadrzaj>
      <item>ISTRATRANS d.d. u stečaju Labin</item>
    </izvorni_sadrzaj>
    <derivirana_varijabla naziv="DomainObject.Predmet.ProtuStrankaListFormated_1">
      <item>ISTRATRANS d.d. u stečaju Labin</item>
    </derivirana_varijabla>
  </DomainObject.Predmet.ProtuStrankaListFormated>
  <DomainObject.Predmet.ProtuStrankaListFormatedOIB>
    <izvorni_sadrzaj>
      <item>ISTRATRANS d.d. u stečaju Labin</item>
    </izvorni_sadrzaj>
    <derivirana_varijabla naziv="DomainObject.Predmet.ProtuStrankaListFormatedOIB_1">
      <item>ISTRATRANS d.d. u stečaju Labin</item>
    </derivirana_varijabla>
  </DomainObject.Predmet.ProtuStrankaListFormatedOIB>
  <DomainObject.Predmet.ProtuStrankaListFormatedWithAdress>
    <izvorni_sadrzaj>
      <item>ISTRATRANS d.d. u stečaju Labin</item>
    </izvorni_sadrzaj>
    <derivirana_varijabla naziv="DomainObject.Predmet.ProtuStrankaListFormatedWithAdress_1">
      <item>ISTRATRANS d.d. u stečaju Labin</item>
    </derivirana_varijabla>
  </DomainObject.Predmet.ProtuStrankaListFormatedWithAdress>
  <DomainObject.Predmet.ProtuStrankaListFormatedWithAdressOIB>
    <izvorni_sadrzaj>
      <item>ISTRATRANS d.d. u stečaju Labin</item>
    </izvorni_sadrzaj>
    <derivirana_varijabla naziv="DomainObject.Predmet.ProtuStrankaListFormatedWithAdressOIB_1">
      <item>ISTRATRANS d.d. u stečaju Labin</item>
    </derivirana_varijabla>
  </DomainObject.Predmet.ProtuStrankaListFormatedWithAdressOIB>
  <DomainObject.Predmet.ProtuStrankaListNazivFormated>
    <izvorni_sadrzaj>
      <item>ISTRATRANS d.d. u stečaju Labin</item>
    </izvorni_sadrzaj>
    <derivirana_varijabla naziv="DomainObject.Predmet.ProtuStrankaListNazivFormated_1">
      <item>ISTRATRANS d.d. u stečaju Labin</item>
    </derivirana_varijabla>
  </DomainObject.Predmet.ProtuStrankaListNazivFormated>
  <DomainObject.Predmet.ProtuStrankaListNazivFormatedOIB>
    <izvorni_sadrzaj>
      <item>ISTRATRANS d.d. u stečaju Labin</item>
    </izvorni_sadrzaj>
    <derivirana_varijabla naziv="DomainObject.Predmet.ProtuStrankaListNazivFormatedOIB_1">
      <item>ISTRATRANS d.d. u stečaju Labin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37, 52100 Pula</item>
    </izvorni_sadrzaj>
    <derivirana_varijabla naziv="DomainObject.Predmet.OstaliListFormatedWithAdress_1">
      <item>Vlasta Majstorović, Koparska 37, 52100 Pula</item>
    </derivirana_varijabla>
  </DomainObject.Predmet.OstaliListFormatedWithAdress>
  <DomainObject.Predmet.OstaliListFormatedWithAdressOIB>
    <izvorni_sadrzaj>
      <item>Vlasta Majstorović, OIB 78258328195, Koparska 37, 52100 Pula</item>
    </izvorni_sadrzaj>
    <derivirana_varijabla naziv="DomainObject.Predmet.OstaliListFormatedWithAdressOIB_1">
      <item>Vlasta Majstorović, OIB 78258328195, Koparska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ISTRATRANS PUTNIČKI PROMET d.o.o. u stečaju</izvorni_sadrzaj>
    <derivirana_varijabla naziv="DomainObject.Predmet.StrankaIDrugi_1">ISTRATRANS PUTNIČKI PROMET d.o.o. u stečaju</derivirana_varijabla>
  </DomainObject.Predmet.StrankaIDrugi>
  <DomainObject.Predmet.ProtustrankaIDrugi>
    <izvorni_sadrzaj>ISTRATRANS d.d. u stečaju Labin</izvorni_sadrzaj>
    <derivirana_varijabla naziv="DomainObject.Predmet.ProtustrankaIDrugi_1">ISTRATRANS d.d. u stečaju Labin</derivirana_varijabla>
  </DomainObject.Predmet.ProtustrankaIDrugi>
  <DomainObject.Predmet.StrankaIDrugiAdressOIB>
    <izvorni_sadrzaj>ISTRATRANS PUTNIČKI PROMET d.o.o. u stečaju</izvorni_sadrzaj>
    <derivirana_varijabla naziv="DomainObject.Predmet.StrankaIDrugiAdressOIB_1">ISTRATRANS PUTNIČKI PROMET d.o.o. u stečaju</derivirana_varijabla>
  </DomainObject.Predmet.StrankaIDrugiAdressOIB>
  <DomainObject.Predmet.ProtustrankaIDrugiAdressOIB>
    <izvorni_sadrzaj>ISTRATRANS d.d. u stečaju Labin</izvorni_sadrzaj>
    <derivirana_varijabla naziv="DomainObject.Predmet.ProtustrankaIDrugiAdressOIB_1">ISTRATRANS d.d. u stečaju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veljače 2010.</izvorni_sadrzaj>
    <derivirana_varijabla naziv="DomainObject.Predmet.OdlukaRjesenje.DatumDonosenjaOdluke_1">1. veljače 2010.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St-30/2009-2</izvorni_sadrzaj>
    <derivirana_varijabla naziv="DomainObject.Predmet.OdlukaRjesenje.Oznaka_1">St-30/2009-2</derivirana_varijabla>
  </DomainObject.Predmet.OdlukaRjesenje.Oznaka>
  <DomainObject.Predmet.SudioniciListNaziv>
    <izvorni_sadrzaj>
      <item>ISTRATRANS d.d. u stečaju Labin</item>
      <item>ISTRATRANS PUTNIČKI PROMET d.o.o. u stečaju</item>
      <item>Vlasta Majstorović</item>
    </izvorni_sadrzaj>
    <derivirana_varijabla naziv="DomainObject.Predmet.SudioniciListNaziv_1">
      <item>ISTRATRANS d.d. u stečaju Labin</item>
      <item>ISTRATRANS PUTNIČKI PROMET d.o.o. u stečaju</item>
      <item>Vlasta Majstorović</item>
    </derivirana_varijabla>
  </DomainObject.Predmet.SudioniciListNaziv>
  <DomainObject.Predmet.SudioniciListAdressOIB>
    <izvorni_sadrzaj>
      <item>ISTRATRANS d.d. u stečaju Labin</item>
      <item>ISTRATRANS PUTNIČKI PROMET d.o.o. u stečaju</item>
      <item>Vlasta Majstorović, OIB 78258328195, Koparska 37,52100 Pula</item>
    </izvorni_sadrzaj>
    <derivirana_varijabla naziv="DomainObject.Predmet.SudioniciListAdressOIB_1">
      <item>ISTRATRANS d.d. u stečaju Labin</item>
      <item>ISTRATRANS PUTNIČKI PROMET d.o.o. u stečaju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78258328195</item>
    </izvorni_sadrzaj>
    <derivirana_varijabla naziv="DomainObject.Predmet.SudioniciListNazivOIB_1">
      <item>, OIB null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1</properties:Pages>
  <properties:Words>258</properties:Words>
  <properties:Characters>1265</properties:Characters>
  <properties:Lines>46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2016-08-31T10:35:00Z</dcterms:created>
  <dc:creator>korisnik</dc:creator>
  <cp:lastModifiedBy>Sanja Lakošeljac</cp:lastModifiedBy>
  <cp:lastPrinted>2016-08-31T10:41:00Z</cp:lastPrinted>
  <dcterms:modified xmlns:xsi="http://www.w3.org/2001/XMLSchema-instance" xsi:type="dcterms:W3CDTF">2016-08-31T10:41:00Z</dcterms:modified>
  <cp:revision>5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