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63deeb" w14:paraId="763deeb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820B02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820B02">
              <w:rPr>
                <w:rFonts w:cs="Times New Roman" w:eastAsia="Times New Roman"/>
                <w:lang w:eastAsia="hr-HR"/>
              </w:rPr>
              <w:t>92/18-4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820B02">
        <w:rPr>
          <w:rFonts w:cs="Times New Roman"/>
        </w:rPr>
        <w:t xml:space="preserve"> KOS ELEKTROINSTALACIJE j.d.o.o., Drenovec 109/A, Varaždinske Toplice, OIB: 99366493562</w:t>
      </w:r>
      <w:r w:rsidR="004E39B1">
        <w:rPr>
          <w:rFonts w:cs="Times New Roman"/>
        </w:rPr>
        <w:t xml:space="preserve">, </w:t>
      </w:r>
      <w:r w:rsidR="00820B02">
        <w:rPr>
          <w:rFonts w:cs="Times New Roman"/>
        </w:rPr>
        <w:t>4. lipnja</w:t>
      </w:r>
      <w:r>
        <w:rPr>
          <w:rFonts w:cs="Times New Roman"/>
        </w:rPr>
        <w:t xml:space="preserve"> 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820B02">
        <w:t xml:space="preserve"> KOS ELEKTROINSTALACIJE j.d.o.o., Drenovec 109/A, Varaždinske Toplice, OIB: 99366493562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820B02">
        <w:t xml:space="preserve"> Sanja Janči, Mihovila Pavleka Miškine 25, Čakovec, OIB: 93345021703</w:t>
      </w:r>
      <w:r w:rsidR="004E39B1"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820B02">
        <w:rPr>
          <w:rFonts w:cs="Times New Roman"/>
        </w:rPr>
        <w:t>13. ožujka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820B02">
        <w:rPr>
          <w:rFonts w:cs="Times New Roman"/>
        </w:rPr>
        <w:t>21. ožujka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820B02">
        <w:rPr>
          <w:rFonts w:cs="Times New Roman"/>
        </w:rPr>
        <w:t>4. lipnja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640559">
        <w:rPr>
          <w:rFonts w:cs="Times New Roman"/>
        </w:rPr>
        <w:t>Varaždin</w:t>
      </w:r>
      <w:r>
        <w:rPr>
          <w:rFonts w:cs="Times New Roman"/>
        </w:rPr>
        <w:t xml:space="preserve">, Ispostava </w:t>
      </w:r>
      <w:r w:rsidR="00640559">
        <w:rPr>
          <w:rFonts w:cs="Times New Roman"/>
        </w:rPr>
        <w:t>Varaždin, Graberje 1,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KOS ELEKTROINSTALACIJE j.d.o.o., Drenovec 109/A, Varaždinske Toplice,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>
        <w:rPr>
          <w:rFonts w:cs="Times New Roman"/>
        </w:rPr>
        <w:t>Marijanu Kos, Drenovec, Drenovec 122,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4E39B1" w:rsidRPr="004E39B1">
        <w:t xml:space="preserve"> </w:t>
      </w:r>
      <w:r>
        <w:t>Sanja Janči, Mihovila Pavleka Miškine 25, Čakovec,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p w:rsidRDefault="00084862" w:rsidR="00084862"/>
    <w:p w:rsidRDefault="005879B6" w:rsidR="005879B6"/>
    <w:sectPr w:rsidSect="005879B6" w:rsidR="005879B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B8A" w:rsidP="005879B6" w:rsidR="00D26B8A">
      <w:pPr>
        <w:spacing w:after="0"/>
      </w:pPr>
      <w:r>
        <w:separator/>
      </w:r>
    </w:p>
  </w:endnote>
  <w:endnote w:id="0" w:type="continuationSeparator">
    <w:p w:rsidRDefault="00D26B8A" w:rsidP="005879B6" w:rsidR="00D26B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B8A" w:rsidP="005879B6" w:rsidR="00D26B8A">
      <w:pPr>
        <w:spacing w:after="0"/>
      </w:pPr>
      <w:r>
        <w:separator/>
      </w:r>
    </w:p>
  </w:footnote>
  <w:footnote w:id="0" w:type="continuationSeparator">
    <w:p w:rsidRDefault="00D26B8A" w:rsidP="005879B6" w:rsidR="00D26B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A18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820B02">
      <w:t>92/18-4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2A2C58"/>
    <w:rsid w:val="004E39B1"/>
    <w:rsid w:val="005879B6"/>
    <w:rsid w:val="00640559"/>
    <w:rsid w:val="006C6D13"/>
    <w:rsid w:val="006F4A18"/>
    <w:rsid w:val="00791E15"/>
    <w:rsid w:val="00820B02"/>
    <w:rsid w:val="00826138"/>
    <w:rsid w:val="00866E23"/>
    <w:rsid w:val="00954519"/>
    <w:rsid w:val="00B35BF4"/>
    <w:rsid w:val="00BB217C"/>
    <w:rsid w:val="00CA4ADC"/>
    <w:rsid w:val="00D26B8A"/>
    <w:rsid w:val="00D534D4"/>
    <w:rsid w:val="00F13AB2"/>
    <w:rsid w:val="00F3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A1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4A1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4A1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4A1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A1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4A1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4A1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4A1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50 dana</izvorni_sadrzaj>
    <derivirana_varijabla naziv="DomainObject.Predmet.PrimjedbaSuca_1">kal. 50 dana</derivirana_varijabla>
  </DomainObject.Predmet.PrimjedbaSuca>
  <DomainObject.Predmet.ProtustrankaFormated>
    <izvorni_sadrzaj>  KOS ELEKTROINSTALACIJE jednostavno društvo s ograničenom odgovornošću za uslužne djelatnosti zastupanog po punomoćniku Marijan Kos</izvorni_sadrzaj>
    <derivirana_varijabla naziv="DomainObject.Predmet.ProtustrankaFormated_1">  KOS ELEKTROINSTALACIJE jednostavno društvo s ograničenom odgovornošću za uslužne djelatnosti zastupanog po punomoćniku Marijan Kos</derivirana_varijabla>
  </DomainObject.Predmet.ProtustrankaFormated>
  <DomainObject.Predmet.ProtustrankaFormatedOIB>
    <izvorni_sadrzaj>  KOS ELEKTROINSTALACIJE jednostavno društvo s ograničenom odgovornošću za uslužne djelatnosti, OIB 99366493562 zastupanog po punomoćniku Marijan Kos</izvorni_sadrzaj>
    <derivirana_varijabla naziv="DomainObject.Predmet.ProtustrankaFormatedOIB_1">  KOS ELEKTROINSTALACIJE jednostavno društvo s ograničenom odgovornošću za uslužne djelatnosti, OIB 99366493562 zastupanog po punomoćniku Marijan Kos</derivirana_varijabla>
  </DomainObject.Predmet.ProtustrankaFormatedOIB>
  <DomainObject.Predmet.ProtustrankaFormatedWithAdress>
    <izvorni_sadrzaj> KOS ELEKTROINSTALACIJE jednostavno društvo s ograničenom odgovornošću za uslužne djelatnosti, Drenovec 109A, 42223 Drenovec zastupanog po punomoćniku Marijan Kos</izvorni_sadrzaj>
    <derivirana_varijabla naziv="DomainObject.Predmet.ProtustrankaFormatedWithAdress_1"> KOS ELEKTROINSTALACIJE jednostavno društvo s ograničenom odgovornošću za uslužne djelatnosti, Drenovec 109A, 42223 Drenovec zastupanog po punomoćniku Marijan Kos</derivirana_varijabla>
  </DomainObject.Predmet.ProtustrankaFormatedWithAdress>
  <DomainObject.Predmet.ProtustrankaFormatedWithAdressOIB>
    <izvorni_sadrzaj> KOS ELEKTROINSTALACIJE jednostavno društvo s ograničenom odgovornošću za uslužne djelatnosti, OIB 99366493562, Drenovec 109A, 42223 Drenovec zastupanog po punomoćniku Marijan Kos</izvorni_sadrzaj>
    <derivirana_varijabla naziv="DomainObject.Predmet.ProtustrankaFormatedWithAdressOIB_1"> KOS ELEKTROINSTALACIJE jednostavno društvo s ograničenom odgovornošću za uslužne djelatnosti, OIB 99366493562, Drenovec 109A, 42223 Drenovec zastupanog po punomoćniku Marijan Kos</derivirana_varijabla>
  </DomainObject.Predmet.ProtustrankaFormatedWithAdressOIB>
  <DomainObject.Predmet.ProtustrankaWithAdress>
    <izvorni_sadrzaj>KOS ELEKTROINSTALACIJE jednostavno društvo s ograničenom odgovornošću za uslužne djelatnosti Drenovec 109A, 42223 Drenovec</izvorni_sadrzaj>
    <derivirana_varijabla naziv="DomainObject.Predmet.ProtustrankaWithAdress_1">KOS ELEKTROINSTALACIJE jednostavno društvo s ograničenom odgovornošću za uslužne djelatnosti Drenovec 109A, 42223 Drenovec</derivirana_varijabla>
  </DomainObject.Predmet.ProtustrankaWithAdress>
  <DomainObject.Predmet.ProtustrankaWithAdressOIB>
    <izvorni_sadrzaj>KOS ELEKTROINSTALACIJE jednostavno društvo s ograničenom odgovornošću za uslužne djelatnosti, OIB 99366493562, Drenovec 109A, 42223 Drenovec</izvorni_sadrzaj>
    <derivirana_varijabla naziv="DomainObject.Predmet.ProtustrankaWithAdressOIB_1">KOS ELEKTROINSTALACIJE jednostavno društvo s ograničenom odgovornošću za uslužne djelatnosti, OIB 99366493562, Drenovec 109A, 42223 Drenovec</derivirana_varijabla>
  </DomainObject.Predmet.ProtustrankaWithAdressOIB>
  <DomainObject.Predmet.ProtustrankaNazivFormated>
    <izvorni_sadrzaj>KOS ELEKTROINSTALACIJE jednostavno društvo s ograničenom odgovornošću za uslužne djelatnosti</izvorni_sadrzaj>
    <derivirana_varijabla naziv="DomainObject.Predmet.ProtustrankaNazivFormated_1">KOS ELEKTROINSTALACIJE jednostavno društvo s ograničenom odgovornošću za uslužne djelatnosti</derivirana_varijabla>
  </DomainObject.Predmet.ProtustrankaNazivFormated>
  <DomainObject.Predmet.ProtustrankaNazivFormatedOIB>
    <izvorni_sadrzaj>KOS ELEKTROINSTALACIJE jednostavno društvo s ograničenom odgovornošću za uslužne djelatnosti, OIB 99366493562</izvorni_sadrzaj>
    <derivirana_varijabla naziv="DomainObject.Predmet.ProtustrankaNazivFormatedOIB_1">KOS ELEKTROINSTALACIJE jednostavno društvo s ograničenom odgovornošću za uslužne djelatnosti, OIB 99366493562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38697.09</izvorni_sadrzaj>
    <derivirana_varijabla naziv="DomainObject.Predmet.TrenutnaVrijednost_1">38697.09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ELEKTROINSTALACIJE jednostavno društvo s ograničenom odgovornošću za uslužne djelatnosti zastupanog po punomoćniku Marijan Kos</item>
    </izvorni_sadrzaj>
    <derivirana_varijabla naziv="DomainObject.Predmet.ProtuStrankaListFormated_1">
      <item>KOS ELEKTROINSTALACIJE jednostavno društvo s ograničenom odgovornošću za uslužne djelatnosti zastupanog po punomoćniku Marijan Kos</item>
    </derivirana_varijabla>
  </DomainObject.Predmet.ProtuStrankaListFormated>
  <DomainObject.Predmet.ProtuStrankaListFormatedOIB>
    <izvorni_sadrzaj>
      <item>KOS ELEKTROINSTALACIJE jednostavno društvo s ograničenom odgovornošću za uslužne djelatnosti, OIB 99366493562 zastupanog po punomoćniku Marijan Kos</item>
    </izvorni_sadrzaj>
    <derivirana_varijabla naziv="DomainObject.Predmet.ProtuStrankaListFormatedOIB_1">
      <item>KOS ELEKTROINSTALACIJE jednostavno društvo s ograničenom odgovornošću za uslužne djelatnosti, OIB 99366493562 zastupanog po punomoćniku Marijan Kos</item>
    </derivirana_varijabla>
  </DomainObject.Predmet.ProtuStrankaListFormatedOIB>
  <DomainObject.Predmet.ProtuStrankaListFormatedWithAdress>
    <izvorni_sadrzaj>
      <item>KOS ELEKTROINSTALACIJE jednostavno društvo s ograničenom odgovornošću za uslužne djelatnosti, Drenovec 109A, 42223 Drenovec zastupanog po punomoćniku Marijan Kos</item>
    </izvorni_sadrzaj>
    <derivirana_varijabla naziv="DomainObject.Predmet.ProtuStrankaListFormatedWithAdress_1">
      <item>KOS ELEKTROINSTALACIJE jednostavno društvo s ograničenom odgovornošću za uslužne djelatnosti, Drenovec 109A, 42223 Drenovec zastupanog po punomoćniku Marijan Kos</item>
    </derivirana_varijabla>
  </DomainObject.Predmet.ProtuStrankaListFormatedWithAdress>
  <DomainObject.Predmet.ProtuStrankaListFormatedWithAdressOIB>
    <izvorni_sadrzaj>
      <item>KOS ELEKTROINSTALACIJE jednostavno društvo s ograničenom odgovornošću za uslužne djelatnosti, OIB 99366493562, Drenovec 109A, 42223 Drenovec zastupanog po punomoćniku Marijan Kos</item>
    </izvorni_sadrzaj>
    <derivirana_varijabla naziv="DomainObject.Predmet.ProtuStrankaListFormatedWithAdressOIB_1">
      <item>KOS ELEKTROINSTALACIJE jednostavno društvo s ograničenom odgovornošću za uslužne djelatnosti, OIB 99366493562, Drenovec 109A, 42223 Drenovec zastupanog po punomoćniku Marijan Kos</item>
    </derivirana_varijabla>
  </DomainObject.Predmet.ProtuStrankaListFormatedWithAdressOIB>
  <DomainObject.Predmet.ProtuStrankaListNazivFormated>
    <izvorni_sadrzaj>
      <item>KOS ELEKTROINSTALACIJE jednostavno društvo s ograničenom odgovornošću za uslužne djelatnosti</item>
    </izvorni_sadrzaj>
    <derivirana_varijabla naziv="DomainObject.Predmet.ProtuStrankaListNazivFormated_1">
      <item>KOS ELEKTROINSTALACIJE jednostavno društvo s ograničenom odgovornošću za uslužne djelatnosti</item>
    </derivirana_varijabla>
  </DomainObject.Predmet.ProtuStrankaListNazivFormated>
  <DomainObject.Predmet.ProtuStrankaListNazivFormatedOIB>
    <izvorni_sadrzaj>
      <item>KOS ELEKTROINSTALACIJE jednostavno društvo s ograničenom odgovornošću za uslužne djelatnosti, OIB 99366493562</item>
    </izvorni_sadrzaj>
    <derivirana_varijabla naziv="DomainObject.Predmet.ProtuStrankaListNazivFormatedOIB_1">
      <item>KOS ELEKTROINSTALACIJE jednostavno društvo s ograničenom odgovornošću za uslužne djelatnosti, OIB 99366493562</item>
    </derivirana_varijabla>
  </DomainObject.Predmet.ProtuStrankaListNazivFormatedOIB>
  <DomainObject.Predmet.OstaliListFormated>
    <izvorni_sadrzaj>
      <item>Sudski registar</item>
      <item>Marijan Kos punomoćnik sudionika u postupku KOS ELEKTROINSTALACIJE jednostavno društvo s ograničenom odgovornošću za uslužne djelatnosti</item>
    </izvorni_sadrzaj>
    <derivirana_varijabla naziv="DomainObject.Predmet.OstaliListFormated_1">
      <item>Sudski registar</item>
      <item>Marijan Kos punomoćnik sudionika u postupku KOS ELEKTROINSTALACIJE jednostavno društvo s ograničenom odgovornošću za uslužne djelatnosti</item>
    </derivirana_varijabla>
  </DomainObject.Predmet.OstaliListFormated>
  <DomainObject.Predmet.OstaliListFormatedOIB>
    <izvorni_sadrzaj>
      <item>Sudski registar</item>
      <item>Marijan Kos, OIB 29644470448 punomoćnik sudionika u postupku KOS ELEKTROINSTALACIJE jednostavno društvo s ograničenom odgovornošću za uslužne djelatnosti</item>
    </izvorni_sadrzaj>
    <derivirana_varijabla naziv="DomainObject.Predmet.OstaliListFormatedOIB_1">
      <item>Sudski registar</item>
      <item>Marijan Kos, OIB 29644470448 punomoćnik sudionika u postupku KOS ELEKTROINSTALACIJE jednostavno društvo s ograničenom odgovornošću za uslužne djelatnosti</item>
    </derivirana_varijabla>
  </DomainObject.Predmet.OstaliListFormatedOIB>
  <DomainObject.Predmet.OstaliListFormatedWithAdress>
    <izvorni_sadrzaj>
      <item>Sudski registar</item>
      <item>Marijan Kos, Drenovec 122, 42223 Drenovec punomoćnik sudionika u postupku KOS ELEKTROINSTALACIJE jednostavno društvo s ograničenom odgovornošću za uslužne djelatnosti</item>
    </izvorni_sadrzaj>
    <derivirana_varijabla naziv="DomainObject.Predmet.OstaliListFormatedWithAdress_1">
      <item>Sudski registar</item>
      <item>Marijan Kos, Drenovec 122, 42223 Drenovec punomoćnik sudionika u postupku KOS ELEKTROINSTALACIJE jednostavno društvo s ograničenom odgovornošću za uslužne djelatnosti</item>
    </derivirana_varijabla>
  </DomainObject.Predmet.OstaliListFormatedWithAdress>
  <DomainObject.Predmet.OstaliListFormatedWithAdressOIB>
    <izvorni_sadrzaj>
      <item>Sudski registar</item>
      <item>Marijan Kos, OIB 29644470448, Drenovec 122, 42223 Drenovec punomoćnik sudionika u postupku KOS ELEKTROINSTALACIJE jednostavno društvo s ograničenom odgovornošću za uslužne djelatnosti</item>
    </izvorni_sadrzaj>
    <derivirana_varijabla naziv="DomainObject.Predmet.OstaliListFormatedWithAdressOIB_1">
      <item>Sudski registar</item>
      <item>Marijan Kos, OIB 29644470448, Drenovec 122, 42223 Drenovec punomoćnik sudionika u postupku KOS ELEKTROINSTALACIJE jednostavno društvo s ograničenom odgovornošću za uslužne djelatnosti</item>
    </derivirana_varijabla>
  </DomainObject.Predmet.OstaliListFormatedWithAdressOIB>
  <DomainObject.Predmet.OstaliListNazivFormated>
    <izvorni_sadrzaj>
      <item>Sudski registar</item>
      <item>Marijan Kos</item>
    </izvorni_sadrzaj>
    <derivirana_varijabla naziv="DomainObject.Predmet.OstaliListNazivFormated_1">
      <item>Sudski registar</item>
      <item>Marijan Kos</item>
    </derivirana_varijabla>
  </DomainObject.Predmet.OstaliListNazivFormated>
  <DomainObject.Predmet.OstaliListNazivFormatedOIB>
    <izvorni_sadrzaj>
      <item>Sudski registar</item>
      <item>Marijan Kos, OIB 29644470448</item>
    </izvorni_sadrzaj>
    <derivirana_varijabla naziv="DomainObject.Predmet.OstaliListNazivFormatedOIB_1">
      <item>Sudski registar</item>
      <item>Marijan Kos, OIB 29644470448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ELEKTROINSTALACIJE jednostavno društvo s ograničenom odgovornošću za uslužne djelatnosti</izvorni_sadrzaj>
    <derivirana_varijabla naziv="DomainObject.Predmet.ProtustrankaIDrugi_1">KOS ELEKTROINSTALACIJE jednostavno društvo s ograničenom odgovornošću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ELEKTROINSTALACIJE jednostavno društvo s ograničenom odgovornošću za uslužne djelatnosti, OIB 99366493562, Drenovec 109A, 42223 Drenovec</izvorni_sadrzaj>
    <derivirana_varijabla naziv="DomainObject.Predmet.ProtustrankaIDrugiAdressOIB_1">KOS ELEKTROINSTALACIJE jednostavno društvo s ograničenom odgovornošću za uslužne djelatnosti, OIB 99366493562, Drenovec 109A, 42223 Drenovec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ELEKTROINSTALACIJE jednostavno društvo s ograničenom odgovornošću za uslužne djelatnosti</item>
      <item>Sudski registar</item>
      <item>Marijan Kos</item>
    </izvorni_sadrzaj>
    <derivirana_varijabla naziv="DomainObject.Predmet.SudioniciListNaziv_1">
      <item>Financijska agencija</item>
      <item>KOS ELEKTROINSTALACIJE jednostavno društvo s ograničenom odgovornošću za uslužne djelatnosti</item>
      <item>Sudski registar</item>
      <item>Marijan Kos</item>
    </derivirana_varijabla>
  </DomainObject.Predmet.SudioniciListNaziv>
  <DomainObject.Predmet.SudioniciListAdressOIB>
    <izvorni_sadrzaj>
      <item>Financijska agencija, OIB 85821130368, Ulica grada Vukovara 70,10000 Zagreb</item>
      <item>KOS ELEKTROINSTALACIJE jednostavno društvo s ograničenom odgovornošću za uslužne djelatnosti, OIB 99366493562, Drenovec 109A,42223 Drenovec</item>
      <item>Sudski registar</item>
      <item>Marijan Kos, OIB 29644470448, Drenovec 122,42223 Drenovec</item>
    </izvorni_sadrzaj>
    <derivirana_varijabla naziv="DomainObject.Predmet.SudioniciListAdressOIB_1">
      <item>Financijska agencija, OIB 85821130368, Ulica grada Vukovara 70,10000 Zagreb</item>
      <item>KOS ELEKTROINSTALACIJE jednostavno društvo s ograničenom odgovornošću za uslužne djelatnosti, OIB 99366493562, Drenovec 109A,42223 Drenovec</item>
      <item>Sudski registar</item>
      <item>Marijan Kos, OIB 29644470448, Drenovec 122,42223 Drenovec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99366493562</item>
      <item>, OIB null</item>
      <item>, OIB 29644470448</item>
    </izvorni_sadrzaj>
    <derivirana_varijabla naziv="DomainObject.Predmet.SudioniciListNazivOIB_1">
      <item>, OIB 85821130368</item>
      <item>, OIB 99366493562</item>
      <item>, OIB null</item>
      <item>, OIB 29644470448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3011</properties:Characters>
  <properties:Lines>85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2018-06-04T11:51:00Z</cp:lastPrinted>
  <dcterms:modified xmlns:xsi="http://www.w3.org/2001/XMLSchema-instance" xsi:type="dcterms:W3CDTF">2018-06-05T08:11:00Z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(ST-92-18-4 OTVARANJE I ZAKLJUČENJE skraćeni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