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93e70" w14:paraId="4c93e70" w:rsidRDefault="005E01CE" w:rsidP="005E01CE" w:rsidR="005E01CE" w:rsidRPr="00AE492B">
      <w:pPr>
        <w:jc w:val="both"/>
        <w15:collapsed w:val="false"/>
      </w:pPr>
      <w:bookmarkStart w:name="_GoBack" w:id="0"/>
      <w:bookmarkEnd w:id="0"/>
      <w:r w:rsidRPr="00AE492B">
        <w:t xml:space="preserve">                  </w:t>
      </w:r>
      <w:r w:rsidRPr="00AE492B">
        <w:rPr>
          <w:noProof/>
          <w:lang w:eastAsia="hr-HR"/>
        </w:rPr>
        <w:drawing>
          <wp:inline distR="0" distL="0" distB="0" distT="0">
            <wp:extent cy="687628" cx="545889"/>
            <wp:effectExtent b="0" r="6985" t="0" l="0"/>
            <wp:docPr descr="HR grb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9993" cx="547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492B">
        <w:t xml:space="preserve">                                                                </w:t>
      </w:r>
    </w:p>
    <w:p w:rsidRDefault="005E01CE" w:rsidP="005E01CE" w:rsidR="005E01CE" w:rsidRPr="00AE492B">
      <w:r w:rsidRPr="00AE492B">
        <w:t xml:space="preserve">   REPUBLIKA HRVATSKA</w:t>
      </w:r>
    </w:p>
    <w:p w:rsidRDefault="005E01CE" w:rsidP="005E01CE" w:rsidR="005E01CE" w:rsidRPr="00AE492B">
      <w:r w:rsidRPr="00AE492B">
        <w:t xml:space="preserve">TRGOVAČKI SUD U PAZINU </w:t>
      </w:r>
      <w:r w:rsidRPr="00AE492B">
        <w:tab/>
      </w:r>
      <w:r w:rsidRPr="00AE492B">
        <w:tab/>
      </w:r>
      <w:r w:rsidRPr="00AE492B">
        <w:tab/>
      </w:r>
      <w:r w:rsidRPr="00AE492B">
        <w:tab/>
      </w:r>
      <w:r w:rsidRPr="00AE492B">
        <w:tab/>
        <w:t xml:space="preserve">      </w:t>
      </w:r>
      <w:r w:rsidR="00AA715D" w:rsidRPr="00AE492B">
        <w:t xml:space="preserve">              </w:t>
      </w:r>
      <w:r w:rsidR="00970AE3" w:rsidRPr="00AE492B">
        <w:t>1</w:t>
      </w:r>
      <w:r w:rsidRPr="00AE492B">
        <w:t xml:space="preserve"> St-</w:t>
      </w:r>
      <w:r w:rsidR="00AA715D" w:rsidRPr="00AE492B">
        <w:t>782</w:t>
      </w:r>
      <w:r w:rsidRPr="00AE492B">
        <w:t>/1</w:t>
      </w:r>
      <w:r w:rsidR="00AA715D" w:rsidRPr="00AE492B">
        <w:t>6</w:t>
      </w:r>
      <w:r w:rsidRPr="00AE492B">
        <w:t>-</w:t>
      </w:r>
      <w:r w:rsidR="00745AC9">
        <w:t>61</w:t>
      </w:r>
    </w:p>
    <w:p w:rsidRDefault="00D550F2" w:rsidP="005E01CE" w:rsidR="005E01CE" w:rsidRPr="00AE492B">
      <w:pPr>
        <w:jc w:val="both"/>
      </w:pPr>
      <w:r w:rsidRPr="00AE492B">
        <w:t xml:space="preserve">       52000</w:t>
      </w:r>
      <w:r w:rsidR="005E01CE" w:rsidRPr="00AE492B">
        <w:t xml:space="preserve"> Pazin, Dršćevka 1</w:t>
      </w:r>
      <w:r w:rsidR="005E01CE" w:rsidRPr="00AE492B">
        <w:tab/>
      </w:r>
      <w:r w:rsidR="005E01CE" w:rsidRPr="00AE492B">
        <w:tab/>
      </w:r>
      <w:r w:rsidR="005E01CE" w:rsidRPr="00AE492B">
        <w:tab/>
      </w:r>
      <w:r w:rsidR="005E01CE" w:rsidRPr="00AE492B">
        <w:tab/>
      </w:r>
      <w:r w:rsidR="005E01CE" w:rsidRPr="00AE492B">
        <w:tab/>
      </w:r>
      <w:r w:rsidR="005E01CE" w:rsidRPr="00AE492B">
        <w:tab/>
      </w:r>
      <w:r w:rsidR="005E01CE" w:rsidRPr="00AE492B">
        <w:tab/>
      </w:r>
    </w:p>
    <w:p w:rsidRDefault="00751698" w:rsidP="005E01CE" w:rsidR="00751698"/>
    <w:p w:rsidRDefault="000D7006" w:rsidP="005E01CE" w:rsidR="000D7006" w:rsidRPr="00AE492B"/>
    <w:p w:rsidRDefault="005E01CE" w:rsidP="005E01CE" w:rsidR="005E01CE" w:rsidRPr="00AE492B">
      <w:pPr>
        <w:jc w:val="center"/>
      </w:pPr>
      <w:r w:rsidRPr="00AE492B">
        <w:t>R E P U B L I K A  H R V A T S K A</w:t>
      </w:r>
    </w:p>
    <w:p w:rsidRDefault="005E01CE" w:rsidP="005E01CE" w:rsidR="005E01CE" w:rsidRPr="00AE492B">
      <w:pPr>
        <w:jc w:val="center"/>
      </w:pPr>
    </w:p>
    <w:p w:rsidRDefault="005E01CE" w:rsidP="005E01CE" w:rsidR="005E01CE" w:rsidRPr="00AE492B">
      <w:pPr>
        <w:jc w:val="center"/>
      </w:pPr>
      <w:r w:rsidRPr="00AE492B">
        <w:t>R J E Š E N J E</w:t>
      </w:r>
    </w:p>
    <w:p w:rsidRDefault="005E01CE" w:rsidP="005E01CE" w:rsidR="005E01CE" w:rsidRPr="00D15D03">
      <w:pPr>
        <w:jc w:val="center"/>
      </w:pPr>
    </w:p>
    <w:p w:rsidRDefault="002F142F" w:rsidP="002F142F" w:rsidR="002F142F" w:rsidRPr="00D15D03">
      <w:pPr>
        <w:ind w:firstLine="708"/>
        <w:jc w:val="both"/>
      </w:pPr>
      <w:r w:rsidRPr="00D15D03">
        <w:t xml:space="preserve">Trgovački sud u Pazinu, po stečajnom sucu </w:t>
      </w:r>
      <w:r w:rsidR="00E81947" w:rsidRPr="00D15D03">
        <w:t>Damiru Rabaru</w:t>
      </w:r>
      <w:r w:rsidRPr="00D15D03">
        <w:t xml:space="preserve">, u stečajnom postupku nad stečajnim dužnikom </w:t>
      </w:r>
      <w:r w:rsidR="00D15D03" w:rsidRPr="00D15D03">
        <w:t>PARENZANA j.d.o.o. u stečaju Poreč, Karla Huguesa 28, OIB: 02747549614</w:t>
      </w:r>
      <w:r w:rsidRPr="00D15D03">
        <w:t xml:space="preserve">, </w:t>
      </w:r>
      <w:r w:rsidR="00D15D03" w:rsidRPr="00D15D03">
        <w:t>13</w:t>
      </w:r>
      <w:r w:rsidR="00AC17C6" w:rsidRPr="00D15D03">
        <w:t xml:space="preserve">. </w:t>
      </w:r>
      <w:r w:rsidR="00D15D03" w:rsidRPr="00D15D03">
        <w:t xml:space="preserve">studenog </w:t>
      </w:r>
      <w:r w:rsidRPr="00D15D03">
        <w:t xml:space="preserve">2017. </w:t>
      </w:r>
    </w:p>
    <w:p w:rsidRDefault="005E01CE" w:rsidP="005E01CE" w:rsidR="005E01CE" w:rsidRPr="00D15D03">
      <w:pPr>
        <w:jc w:val="center"/>
      </w:pPr>
    </w:p>
    <w:p w:rsidRDefault="005E01CE" w:rsidP="005E01CE" w:rsidR="005E01CE" w:rsidRPr="00D15D03">
      <w:pPr>
        <w:jc w:val="center"/>
      </w:pPr>
      <w:r w:rsidRPr="00D15D03">
        <w:t>r i j e š i o  j e</w:t>
      </w:r>
    </w:p>
    <w:p w:rsidRDefault="005E01CE" w:rsidP="005E01CE" w:rsidR="005E01CE" w:rsidRPr="00AE492B">
      <w:pPr>
        <w:rPr>
          <w:color w:val="FF0000"/>
        </w:rPr>
      </w:pPr>
    </w:p>
    <w:p w:rsidRDefault="005E01CE" w:rsidP="005E01CE" w:rsidR="00BE6F44" w:rsidRPr="005C5CD9">
      <w:pPr>
        <w:jc w:val="both"/>
      </w:pPr>
      <w:r w:rsidRPr="005C5CD9">
        <w:tab/>
        <w:t>I.</w:t>
      </w:r>
      <w:r w:rsidRPr="005C5CD9">
        <w:tab/>
        <w:t xml:space="preserve">Iz iznosa kupovnine od </w:t>
      </w:r>
      <w:r w:rsidR="00BE6F44" w:rsidRPr="005C5CD9">
        <w:rPr>
          <w:bCs/>
        </w:rPr>
        <w:t xml:space="preserve">163.645,00 </w:t>
      </w:r>
      <w:r w:rsidR="004D4F3D" w:rsidRPr="005C5CD9">
        <w:t>kn</w:t>
      </w:r>
      <w:r w:rsidRPr="005C5CD9">
        <w:t xml:space="preserve">, ostvarenog prodajom </w:t>
      </w:r>
      <w:r w:rsidR="00964072" w:rsidRPr="005C5CD9">
        <w:t>po</w:t>
      </w:r>
      <w:r w:rsidRPr="005C5CD9">
        <w:t>kretnin</w:t>
      </w:r>
      <w:r w:rsidR="002F142F" w:rsidRPr="005C5CD9">
        <w:t xml:space="preserve">a stečajnog dužnika </w:t>
      </w:r>
      <w:r w:rsidR="00964072" w:rsidRPr="005C5CD9">
        <w:t>i to</w:t>
      </w:r>
      <w:r w:rsidR="00BE6F44" w:rsidRPr="005C5CD9">
        <w:t>:</w:t>
      </w:r>
    </w:p>
    <w:p w:rsidRDefault="00BE6F44" w:rsidP="00BE6F44" w:rsidR="00BE6F44">
      <w:pPr>
        <w:ind w:firstLine="708"/>
        <w:jc w:val="both"/>
      </w:pPr>
    </w:p>
    <w:p w:rsidRDefault="00BE6F44" w:rsidP="00BE6F44" w:rsidR="00BE6F44">
      <w:pPr>
        <w:ind w:firstLine="708"/>
        <w:jc w:val="both"/>
      </w:pPr>
      <w:r>
        <w:t xml:space="preserve">Turistički vlakić LAND ROVER STS FUN TRAIN AMICO XXL sa pratećim priključnim vozilima (2 kom): </w:t>
      </w:r>
    </w:p>
    <w:p w:rsidRDefault="00BE6F44" w:rsidP="00BE6F44" w:rsidR="00BE6F44">
      <w:pPr>
        <w:jc w:val="both"/>
      </w:pPr>
    </w:p>
    <w:p w:rsidRDefault="00BE6F44" w:rsidP="00BE6F44" w:rsidR="00BE6F44">
      <w:pPr>
        <w:widowControl w:val="false"/>
        <w:autoSpaceDE w:val="false"/>
        <w:autoSpaceDN w:val="false"/>
        <w:adjustRightInd w:val="false"/>
      </w:pPr>
      <w:r>
        <w:tab/>
        <w:t>FUN TRAIN - LAND ROVER</w:t>
      </w:r>
    </w:p>
    <w:p w:rsidRDefault="00BE6F44" w:rsidP="00BE6F44" w:rsidR="00BE6F44"/>
    <w:p w:rsidRDefault="00BE6F44" w:rsidP="00BE6F44" w:rsidR="00BE6F44">
      <w:pPr>
        <w:widowControl w:val="false"/>
        <w:numPr>
          <w:ilvl w:val="2"/>
          <w:numId w:val="3"/>
        </w:numPr>
        <w:suppressAutoHyphens w:val="false"/>
        <w:autoSpaceDE w:val="false"/>
        <w:autoSpaceDN w:val="false"/>
        <w:adjustRightInd w:val="false"/>
      </w:pPr>
      <w:r>
        <w:t>model : STS FUN TRAIN AMIGO XXL</w:t>
      </w:r>
    </w:p>
    <w:p w:rsidRDefault="00BE6F44" w:rsidP="00BE6F44" w:rsidR="00BE6F44">
      <w:pPr>
        <w:widowControl w:val="false"/>
        <w:numPr>
          <w:ilvl w:val="2"/>
          <w:numId w:val="3"/>
        </w:numPr>
        <w:suppressAutoHyphens w:val="false"/>
        <w:autoSpaceDE w:val="false"/>
        <w:autoSpaceDN w:val="false"/>
        <w:adjustRightInd w:val="false"/>
      </w:pPr>
      <w:r>
        <w:t>godina proizvodnje : 2011</w:t>
      </w:r>
    </w:p>
    <w:p w:rsidRDefault="00BE6F44" w:rsidP="00BE6F44" w:rsidR="00BE6F44">
      <w:pPr>
        <w:widowControl w:val="false"/>
        <w:numPr>
          <w:ilvl w:val="2"/>
          <w:numId w:val="3"/>
        </w:numPr>
        <w:suppressAutoHyphens w:val="false"/>
        <w:autoSpaceDE w:val="false"/>
        <w:autoSpaceDN w:val="false"/>
        <w:adjustRightInd w:val="false"/>
      </w:pPr>
      <w:r>
        <w:t>snaga motora : 90 kW</w:t>
      </w:r>
    </w:p>
    <w:p w:rsidRDefault="00BE6F44" w:rsidP="00BE6F44" w:rsidR="00BE6F44">
      <w:pPr>
        <w:widowControl w:val="false"/>
        <w:numPr>
          <w:ilvl w:val="2"/>
          <w:numId w:val="3"/>
        </w:numPr>
        <w:suppressAutoHyphens w:val="false"/>
        <w:autoSpaceDE w:val="false"/>
        <w:autoSpaceDN w:val="false"/>
        <w:adjustRightInd w:val="false"/>
      </w:pPr>
      <w:r>
        <w:t>radni obujam motora : 2402 cm3</w:t>
      </w:r>
    </w:p>
    <w:p w:rsidRDefault="00BE6F44" w:rsidP="00BE6F44" w:rsidR="00BE6F44">
      <w:pPr>
        <w:widowControl w:val="false"/>
        <w:numPr>
          <w:ilvl w:val="2"/>
          <w:numId w:val="3"/>
        </w:numPr>
        <w:suppressAutoHyphens w:val="false"/>
        <w:autoSpaceDE w:val="false"/>
        <w:autoSpaceDN w:val="false"/>
        <w:adjustRightInd w:val="false"/>
      </w:pPr>
      <w:r>
        <w:t>vrsta motora : DIESEL</w:t>
      </w:r>
    </w:p>
    <w:p w:rsidRDefault="00BE6F44" w:rsidP="00BE6F44" w:rsidR="00BE6F44">
      <w:pPr>
        <w:widowControl w:val="false"/>
        <w:numPr>
          <w:ilvl w:val="2"/>
          <w:numId w:val="3"/>
        </w:numPr>
        <w:suppressAutoHyphens w:val="false"/>
        <w:autoSpaceDE w:val="false"/>
        <w:autoSpaceDN w:val="false"/>
        <w:adjustRightInd w:val="false"/>
      </w:pPr>
      <w:r>
        <w:t>boja vozila : zelena</w:t>
      </w:r>
    </w:p>
    <w:p w:rsidRDefault="00BE6F44" w:rsidP="00BE6F44" w:rsidR="00BE6F44">
      <w:pPr>
        <w:widowControl w:val="false"/>
        <w:numPr>
          <w:ilvl w:val="2"/>
          <w:numId w:val="3"/>
        </w:numPr>
        <w:suppressAutoHyphens w:val="false"/>
        <w:autoSpaceDE w:val="false"/>
        <w:autoSpaceDN w:val="false"/>
        <w:adjustRightInd w:val="false"/>
      </w:pPr>
      <w:r>
        <w:t>broj šasije : SALLDWNS8BA824656</w:t>
      </w:r>
    </w:p>
    <w:p w:rsidRDefault="00BE6F44" w:rsidP="00BE6F44" w:rsidR="00BE6F44">
      <w:pPr>
        <w:widowControl w:val="false"/>
        <w:numPr>
          <w:ilvl w:val="2"/>
          <w:numId w:val="3"/>
        </w:numPr>
        <w:suppressAutoHyphens w:val="false"/>
        <w:autoSpaceDE w:val="false"/>
        <w:autoSpaceDN w:val="false"/>
        <w:adjustRightInd w:val="false"/>
      </w:pPr>
      <w:r>
        <w:t>prednje gume : 205/80 R16</w:t>
      </w:r>
    </w:p>
    <w:p w:rsidRDefault="00BE6F44" w:rsidP="00BE6F44" w:rsidR="00BE6F44">
      <w:pPr>
        <w:widowControl w:val="false"/>
        <w:numPr>
          <w:ilvl w:val="2"/>
          <w:numId w:val="3"/>
        </w:numPr>
        <w:suppressAutoHyphens w:val="false"/>
        <w:autoSpaceDE w:val="false"/>
        <w:autoSpaceDN w:val="false"/>
        <w:adjustRightInd w:val="false"/>
      </w:pPr>
      <w:r>
        <w:t>stražnje gume : 205/80 R16</w:t>
      </w:r>
    </w:p>
    <w:p w:rsidRDefault="00BE6F44" w:rsidP="00BE6F44" w:rsidR="00BE6F44">
      <w:pPr>
        <w:widowControl w:val="false"/>
        <w:numPr>
          <w:ilvl w:val="2"/>
          <w:numId w:val="3"/>
        </w:numPr>
        <w:suppressAutoHyphens w:val="false"/>
        <w:autoSpaceDE w:val="false"/>
        <w:autoSpaceDN w:val="false"/>
        <w:adjustRightInd w:val="false"/>
      </w:pPr>
      <w:r>
        <w:t>registriran : NE</w:t>
      </w:r>
    </w:p>
    <w:p w:rsidRDefault="00BE6F44" w:rsidP="00BE6F44" w:rsidR="00BE6F44"/>
    <w:p w:rsidRDefault="00BE6F44" w:rsidP="00BE6F44" w:rsidR="00BE6F44">
      <w:pPr>
        <w:widowControl w:val="false"/>
        <w:numPr>
          <w:ilvl w:val="1"/>
          <w:numId w:val="4"/>
        </w:numPr>
        <w:suppressAutoHyphens w:val="false"/>
        <w:autoSpaceDE w:val="false"/>
        <w:autoSpaceDN w:val="false"/>
        <w:adjustRightInd w:val="false"/>
      </w:pPr>
      <w:r>
        <w:t>PRIKLJUČNO VOZILO 1</w:t>
      </w:r>
    </w:p>
    <w:p w:rsidRDefault="00BE6F44" w:rsidP="00BE6F44" w:rsidR="00BE6F44">
      <w:pPr>
        <w:widowControl w:val="false"/>
        <w:numPr>
          <w:ilvl w:val="2"/>
          <w:numId w:val="4"/>
        </w:numPr>
        <w:suppressAutoHyphens w:val="false"/>
        <w:autoSpaceDE w:val="false"/>
        <w:autoSpaceDN w:val="false"/>
        <w:adjustRightInd w:val="false"/>
      </w:pPr>
      <w:r>
        <w:t>model : STS FUN TRAIN</w:t>
      </w:r>
    </w:p>
    <w:p w:rsidRDefault="00BE6F44" w:rsidP="00BE6F44" w:rsidR="00BE6F44">
      <w:pPr>
        <w:widowControl w:val="false"/>
        <w:numPr>
          <w:ilvl w:val="2"/>
          <w:numId w:val="4"/>
        </w:numPr>
        <w:suppressAutoHyphens w:val="false"/>
        <w:autoSpaceDE w:val="false"/>
        <w:autoSpaceDN w:val="false"/>
        <w:adjustRightInd w:val="false"/>
      </w:pPr>
      <w:r>
        <w:t>godina proizvodnje : 2013</w:t>
      </w:r>
    </w:p>
    <w:p w:rsidRDefault="00BE6F44" w:rsidP="00BE6F44" w:rsidR="00BE6F44">
      <w:pPr>
        <w:widowControl w:val="false"/>
        <w:numPr>
          <w:ilvl w:val="2"/>
          <w:numId w:val="4"/>
        </w:numPr>
        <w:suppressAutoHyphens w:val="false"/>
        <w:autoSpaceDE w:val="false"/>
        <w:autoSpaceDN w:val="false"/>
        <w:adjustRightInd w:val="false"/>
      </w:pPr>
      <w:r>
        <w:t>boja vozila : žuta</w:t>
      </w:r>
    </w:p>
    <w:p w:rsidRDefault="00BE6F44" w:rsidP="00BE6F44" w:rsidR="00BE6F44">
      <w:pPr>
        <w:widowControl w:val="false"/>
        <w:numPr>
          <w:ilvl w:val="2"/>
          <w:numId w:val="4"/>
        </w:numPr>
        <w:suppressAutoHyphens w:val="false"/>
        <w:autoSpaceDE w:val="false"/>
        <w:autoSpaceDN w:val="false"/>
        <w:adjustRightInd w:val="false"/>
      </w:pPr>
      <w:r>
        <w:t>dopuštena nosivost : 2.680 kg</w:t>
      </w:r>
    </w:p>
    <w:p w:rsidRDefault="00BE6F44" w:rsidP="00BE6F44" w:rsidR="00BE6F44">
      <w:pPr>
        <w:widowControl w:val="false"/>
        <w:numPr>
          <w:ilvl w:val="2"/>
          <w:numId w:val="4"/>
        </w:numPr>
        <w:suppressAutoHyphens w:val="false"/>
        <w:autoSpaceDE w:val="false"/>
        <w:autoSpaceDN w:val="false"/>
        <w:adjustRightInd w:val="false"/>
      </w:pPr>
      <w:r>
        <w:t>broj sjedećih mjesta : 20</w:t>
      </w:r>
    </w:p>
    <w:p w:rsidRDefault="00BE6F44" w:rsidP="00BE6F44" w:rsidR="00BE6F44">
      <w:pPr>
        <w:widowControl w:val="false"/>
        <w:numPr>
          <w:ilvl w:val="2"/>
          <w:numId w:val="4"/>
        </w:numPr>
        <w:suppressAutoHyphens w:val="false"/>
        <w:autoSpaceDE w:val="false"/>
        <w:autoSpaceDN w:val="false"/>
        <w:adjustRightInd w:val="false"/>
      </w:pPr>
      <w:r>
        <w:t>broj šasije : VA9STA002S0STS208</w:t>
      </w:r>
    </w:p>
    <w:p w:rsidRDefault="00BE6F44" w:rsidP="00BE6F44" w:rsidR="00BE6F44">
      <w:pPr>
        <w:widowControl w:val="false"/>
        <w:numPr>
          <w:ilvl w:val="2"/>
          <w:numId w:val="4"/>
        </w:numPr>
        <w:suppressAutoHyphens w:val="false"/>
        <w:autoSpaceDE w:val="false"/>
        <w:autoSpaceDN w:val="false"/>
        <w:adjustRightInd w:val="false"/>
      </w:pPr>
      <w:r>
        <w:t>prednje gume : 195/50 R13C</w:t>
      </w:r>
    </w:p>
    <w:p w:rsidRDefault="00BE6F44" w:rsidP="00BE6F44" w:rsidR="00BE6F44">
      <w:pPr>
        <w:widowControl w:val="false"/>
        <w:numPr>
          <w:ilvl w:val="2"/>
          <w:numId w:val="4"/>
        </w:numPr>
        <w:suppressAutoHyphens w:val="false"/>
        <w:autoSpaceDE w:val="false"/>
        <w:autoSpaceDN w:val="false"/>
        <w:adjustRightInd w:val="false"/>
      </w:pPr>
      <w:r>
        <w:t>stražnje gume : 195/50 R13C</w:t>
      </w:r>
    </w:p>
    <w:p w:rsidRDefault="00BE6F44" w:rsidP="00BE6F44" w:rsidR="00BE6F44">
      <w:pPr>
        <w:widowControl w:val="false"/>
        <w:numPr>
          <w:ilvl w:val="2"/>
          <w:numId w:val="4"/>
        </w:numPr>
        <w:suppressAutoHyphens w:val="false"/>
        <w:autoSpaceDE w:val="false"/>
        <w:autoSpaceDN w:val="false"/>
        <w:adjustRightInd w:val="false"/>
      </w:pPr>
      <w:r>
        <w:t>registriran : NE</w:t>
      </w:r>
    </w:p>
    <w:p w:rsidRDefault="00BE6F44" w:rsidP="00BE6F44" w:rsidR="00BE6F44"/>
    <w:p w:rsidRDefault="00BE6F44" w:rsidP="00BE6F44" w:rsidR="00BE6F44">
      <w:pPr>
        <w:widowControl w:val="false"/>
        <w:numPr>
          <w:ilvl w:val="1"/>
          <w:numId w:val="4"/>
        </w:numPr>
        <w:suppressAutoHyphens w:val="false"/>
        <w:autoSpaceDE w:val="false"/>
        <w:autoSpaceDN w:val="false"/>
        <w:adjustRightInd w:val="false"/>
      </w:pPr>
      <w:r>
        <w:lastRenderedPageBreak/>
        <w:t>PRIKLJUČNO VOZILO 2</w:t>
      </w:r>
    </w:p>
    <w:p w:rsidRDefault="00BE6F44" w:rsidP="00BE6F44" w:rsidR="00BE6F44">
      <w:pPr>
        <w:widowControl w:val="false"/>
        <w:numPr>
          <w:ilvl w:val="2"/>
          <w:numId w:val="4"/>
        </w:numPr>
        <w:suppressAutoHyphens w:val="false"/>
        <w:autoSpaceDE w:val="false"/>
        <w:autoSpaceDN w:val="false"/>
        <w:adjustRightInd w:val="false"/>
      </w:pPr>
      <w:r>
        <w:t>model : STS FUN TRAIN</w:t>
      </w:r>
    </w:p>
    <w:p w:rsidRDefault="00BE6F44" w:rsidP="00BE6F44" w:rsidR="00BE6F44">
      <w:pPr>
        <w:widowControl w:val="false"/>
        <w:numPr>
          <w:ilvl w:val="2"/>
          <w:numId w:val="4"/>
        </w:numPr>
        <w:suppressAutoHyphens w:val="false"/>
        <w:autoSpaceDE w:val="false"/>
        <w:autoSpaceDN w:val="false"/>
        <w:adjustRightInd w:val="false"/>
      </w:pPr>
      <w:r>
        <w:t>godina proizvodnje : 2013</w:t>
      </w:r>
    </w:p>
    <w:p w:rsidRDefault="00BE6F44" w:rsidP="00BE6F44" w:rsidR="00BE6F44">
      <w:pPr>
        <w:widowControl w:val="false"/>
        <w:numPr>
          <w:ilvl w:val="2"/>
          <w:numId w:val="4"/>
        </w:numPr>
        <w:suppressAutoHyphens w:val="false"/>
        <w:autoSpaceDE w:val="false"/>
        <w:autoSpaceDN w:val="false"/>
        <w:adjustRightInd w:val="false"/>
      </w:pPr>
      <w:r>
        <w:t>boja vozila : žuta</w:t>
      </w:r>
    </w:p>
    <w:p w:rsidRDefault="00BE6F44" w:rsidP="00BE6F44" w:rsidR="00BE6F44">
      <w:pPr>
        <w:widowControl w:val="false"/>
        <w:numPr>
          <w:ilvl w:val="2"/>
          <w:numId w:val="4"/>
        </w:numPr>
        <w:suppressAutoHyphens w:val="false"/>
        <w:autoSpaceDE w:val="false"/>
        <w:autoSpaceDN w:val="false"/>
        <w:adjustRightInd w:val="false"/>
      </w:pPr>
      <w:r>
        <w:t>dopuštena nosivost : 2.680 kg</w:t>
      </w:r>
    </w:p>
    <w:p w:rsidRDefault="00BE6F44" w:rsidP="00BE6F44" w:rsidR="00BE6F44">
      <w:pPr>
        <w:widowControl w:val="false"/>
        <w:numPr>
          <w:ilvl w:val="2"/>
          <w:numId w:val="4"/>
        </w:numPr>
        <w:suppressAutoHyphens w:val="false"/>
        <w:autoSpaceDE w:val="false"/>
        <w:autoSpaceDN w:val="false"/>
        <w:adjustRightInd w:val="false"/>
      </w:pPr>
      <w:r>
        <w:t>broj sjedećih mjesta : 20</w:t>
      </w:r>
    </w:p>
    <w:p w:rsidRDefault="00BE6F44" w:rsidP="00BE6F44" w:rsidR="00BE6F44">
      <w:pPr>
        <w:widowControl w:val="false"/>
        <w:numPr>
          <w:ilvl w:val="2"/>
          <w:numId w:val="4"/>
        </w:numPr>
        <w:suppressAutoHyphens w:val="false"/>
        <w:autoSpaceDE w:val="false"/>
        <w:autoSpaceDN w:val="false"/>
        <w:adjustRightInd w:val="false"/>
      </w:pPr>
      <w:r>
        <w:t>broj šasije : VA9STA002S0STS216</w:t>
      </w:r>
    </w:p>
    <w:p w:rsidRDefault="00BE6F44" w:rsidP="00BE6F44" w:rsidR="00BE6F44">
      <w:pPr>
        <w:widowControl w:val="false"/>
        <w:numPr>
          <w:ilvl w:val="2"/>
          <w:numId w:val="4"/>
        </w:numPr>
        <w:suppressAutoHyphens w:val="false"/>
        <w:autoSpaceDE w:val="false"/>
        <w:autoSpaceDN w:val="false"/>
        <w:adjustRightInd w:val="false"/>
      </w:pPr>
      <w:r>
        <w:t>prednje gume : 195/50 R13C</w:t>
      </w:r>
    </w:p>
    <w:p w:rsidRDefault="00BE6F44" w:rsidP="00BE6F44" w:rsidR="00BE6F44">
      <w:pPr>
        <w:widowControl w:val="false"/>
        <w:numPr>
          <w:ilvl w:val="2"/>
          <w:numId w:val="4"/>
        </w:numPr>
        <w:suppressAutoHyphens w:val="false"/>
        <w:autoSpaceDE w:val="false"/>
        <w:autoSpaceDN w:val="false"/>
        <w:adjustRightInd w:val="false"/>
      </w:pPr>
      <w:r>
        <w:t>stražnje gume : 195/50 R13C</w:t>
      </w:r>
    </w:p>
    <w:p w:rsidRDefault="00BE6F44" w:rsidP="00BE6F44" w:rsidR="00BE6F44">
      <w:pPr>
        <w:widowControl w:val="false"/>
        <w:numPr>
          <w:ilvl w:val="2"/>
          <w:numId w:val="4"/>
        </w:numPr>
        <w:suppressAutoHyphens w:val="false"/>
        <w:autoSpaceDE w:val="false"/>
        <w:autoSpaceDN w:val="false"/>
        <w:adjustRightInd w:val="false"/>
      </w:pPr>
      <w:r>
        <w:t>registriran : NE</w:t>
      </w:r>
      <w:r>
        <w:tab/>
      </w:r>
      <w:r>
        <w:tab/>
      </w:r>
      <w:r>
        <w:tab/>
      </w:r>
    </w:p>
    <w:p w:rsidRDefault="00964072" w:rsidP="005E01CE" w:rsidR="00964072" w:rsidRPr="00BE6F44">
      <w:pPr>
        <w:jc w:val="both"/>
      </w:pPr>
    </w:p>
    <w:p w:rsidRDefault="00BE6F44" w:rsidP="005E01CE" w:rsidR="005E01CE" w:rsidRPr="00BE6F44">
      <w:pPr>
        <w:jc w:val="both"/>
      </w:pPr>
      <w:r w:rsidRPr="00BE6F44">
        <w:tab/>
      </w:r>
      <w:r w:rsidR="002228F1" w:rsidRPr="00BE6F44">
        <w:t>namir</w:t>
      </w:r>
      <w:r w:rsidR="005E01CE" w:rsidRPr="00BE6F44">
        <w:t xml:space="preserve">it će se: </w:t>
      </w:r>
    </w:p>
    <w:p w:rsidRDefault="005E01CE" w:rsidP="005E01CE" w:rsidR="005E01CE" w:rsidRPr="00AE492B">
      <w:pPr>
        <w:jc w:val="both"/>
        <w:rPr>
          <w:color w:val="FF0000"/>
        </w:rPr>
      </w:pPr>
    </w:p>
    <w:p w:rsidRDefault="002228F1" w:rsidP="005E01CE" w:rsidR="002228F1" w:rsidRPr="00964072">
      <w:pPr>
        <w:jc w:val="both"/>
      </w:pPr>
      <w:r w:rsidRPr="00964072">
        <w:t>1.)</w:t>
      </w:r>
      <w:r w:rsidRPr="00964072">
        <w:tab/>
        <w:t>troškovi</w:t>
      </w:r>
      <w:r w:rsidR="005E01CE" w:rsidRPr="00964072">
        <w:t xml:space="preserve"> </w:t>
      </w:r>
      <w:r w:rsidRPr="00964072">
        <w:t>unovčenja</w:t>
      </w:r>
      <w:r w:rsidR="005E01CE" w:rsidRPr="00964072">
        <w:t xml:space="preserve"> u iznosu od </w:t>
      </w:r>
      <w:r w:rsidR="00964072" w:rsidRPr="00964072">
        <w:t xml:space="preserve">66.609,50 </w:t>
      </w:r>
      <w:r w:rsidR="005E01CE" w:rsidRPr="00964072">
        <w:t xml:space="preserve">kn, </w:t>
      </w:r>
    </w:p>
    <w:p w:rsidRDefault="002228F1" w:rsidP="005E01CE" w:rsidR="002228F1" w:rsidRPr="00AE492B">
      <w:pPr>
        <w:jc w:val="both"/>
        <w:rPr>
          <w:color w:val="FF0000"/>
        </w:rPr>
      </w:pPr>
    </w:p>
    <w:p w:rsidRDefault="005E01CE" w:rsidP="005E01CE" w:rsidR="002228F1" w:rsidRPr="00964072">
      <w:pPr>
        <w:jc w:val="both"/>
      </w:pPr>
      <w:r w:rsidRPr="00964072">
        <w:t>2.)</w:t>
      </w:r>
      <w:r w:rsidRPr="00964072">
        <w:tab/>
      </w:r>
      <w:r w:rsidR="00F84424" w:rsidRPr="00964072">
        <w:t xml:space="preserve">djelomično </w:t>
      </w:r>
      <w:r w:rsidRPr="00964072">
        <w:t xml:space="preserve">tražbina razlučnog vjerovnika </w:t>
      </w:r>
      <w:r w:rsidR="00B12AD3">
        <w:t xml:space="preserve">Istarska kreditna banka Umag d.d. Umag, Ernesta Miloša 1, </w:t>
      </w:r>
      <w:r w:rsidR="00B12AD3" w:rsidRPr="00745AC9">
        <w:t xml:space="preserve">OIB: </w:t>
      </w:r>
      <w:r w:rsidR="00745AC9" w:rsidRPr="00745AC9">
        <w:t>65723536010</w:t>
      </w:r>
      <w:r w:rsidR="001045E9" w:rsidRPr="00745AC9">
        <w:t>,</w:t>
      </w:r>
      <w:r w:rsidR="002228F1" w:rsidRPr="00745AC9">
        <w:t xml:space="preserve"> u </w:t>
      </w:r>
      <w:r w:rsidR="002228F1" w:rsidRPr="00964072">
        <w:t xml:space="preserve">iznosu od </w:t>
      </w:r>
      <w:r w:rsidR="00964072" w:rsidRPr="00964072">
        <w:t xml:space="preserve">97.035,50 </w:t>
      </w:r>
      <w:r w:rsidR="002228F1" w:rsidRPr="00964072">
        <w:t>kn</w:t>
      </w:r>
      <w:r w:rsidRPr="00964072">
        <w:t>,</w:t>
      </w:r>
    </w:p>
    <w:p w:rsidRDefault="002228F1" w:rsidP="005E01CE" w:rsidR="002228F1" w:rsidRPr="00AE492B">
      <w:pPr>
        <w:jc w:val="both"/>
        <w:rPr>
          <w:color w:val="FF0000"/>
        </w:rPr>
      </w:pPr>
    </w:p>
    <w:p w:rsidRDefault="005E01CE" w:rsidP="00771769" w:rsidR="00771769" w:rsidRPr="009F3CC5">
      <w:pPr>
        <w:jc w:val="both"/>
        <w:rPr>
          <w:i/>
        </w:rPr>
      </w:pPr>
      <w:r w:rsidRPr="00AE492B">
        <w:rPr>
          <w:color w:val="FF0000"/>
        </w:rPr>
        <w:tab/>
      </w:r>
      <w:r w:rsidRPr="00964072">
        <w:t>II.</w:t>
      </w:r>
      <w:r w:rsidRPr="00964072">
        <w:tab/>
        <w:t xml:space="preserve">Nalaže se </w:t>
      </w:r>
      <w:r w:rsidR="00745AC9">
        <w:t>Financijskoj</w:t>
      </w:r>
      <w:r w:rsidR="001C2C98" w:rsidRPr="00964072">
        <w:t xml:space="preserve"> agenciji, Regionalni centar Rijeka, Frana Kurelca 3, </w:t>
      </w:r>
      <w:r w:rsidRPr="00964072">
        <w:t xml:space="preserve">da nakon pravomoćnosti ovog rješenja izvrši isplatu </w:t>
      </w:r>
      <w:r w:rsidR="001C2C98" w:rsidRPr="00964072">
        <w:t xml:space="preserve">sa računa </w:t>
      </w:r>
      <w:r w:rsidR="001C2C98" w:rsidRPr="009F3CC5">
        <w:t>HR1123900011300028787</w:t>
      </w:r>
      <w:r w:rsidR="00771769" w:rsidRPr="009F3CC5">
        <w:t>,</w:t>
      </w:r>
      <w:r w:rsidR="009C33F1" w:rsidRPr="009F3CC5">
        <w:t xml:space="preserve"> </w:t>
      </w:r>
      <w:r w:rsidR="00771769" w:rsidRPr="009F3CC5">
        <w:t xml:space="preserve"> iznos od </w:t>
      </w:r>
      <w:r w:rsidR="009F3CC5" w:rsidRPr="009F3CC5">
        <w:t>142.359,00</w:t>
      </w:r>
      <w:r w:rsidR="00771769" w:rsidRPr="009F3CC5">
        <w:t xml:space="preserve"> kn, te sa </w:t>
      </w:r>
      <w:r w:rsidR="009C33F1" w:rsidRPr="009F3CC5">
        <w:t>računa</w:t>
      </w:r>
      <w:r w:rsidR="00771769" w:rsidRPr="009F3CC5">
        <w:rPr>
          <w:i/>
        </w:rPr>
        <w:t xml:space="preserve">: </w:t>
      </w:r>
      <w:r w:rsidR="009F3CC5" w:rsidRPr="009F3CC5">
        <w:t>HR3323900011300028779</w:t>
      </w:r>
      <w:r w:rsidR="00771769" w:rsidRPr="009F3CC5">
        <w:t xml:space="preserve">, iznos od </w:t>
      </w:r>
      <w:r w:rsidR="009F3CC5" w:rsidRPr="009F3CC5">
        <w:t>21.286,00</w:t>
      </w:r>
      <w:r w:rsidR="00771769" w:rsidRPr="009F3CC5">
        <w:t xml:space="preserve"> kn na način kako slijedi:</w:t>
      </w:r>
    </w:p>
    <w:p w:rsidRDefault="00771769" w:rsidP="005E01CE" w:rsidR="00771769" w:rsidRPr="009F3CC5">
      <w:pPr>
        <w:jc w:val="both"/>
      </w:pPr>
      <w:r w:rsidRPr="009F3CC5">
        <w:t xml:space="preserve"> </w:t>
      </w:r>
    </w:p>
    <w:p w:rsidRDefault="001C2C98" w:rsidP="005E01CE" w:rsidR="005E01CE" w:rsidRPr="009F3CC5">
      <w:pPr>
        <w:jc w:val="both"/>
      </w:pPr>
      <w:r w:rsidRPr="007A3BC6">
        <w:tab/>
        <w:t>- stečajnom dužniku</w:t>
      </w:r>
      <w:r w:rsidR="005E01CE" w:rsidRPr="007A3BC6">
        <w:t xml:space="preserve"> </w:t>
      </w:r>
      <w:r w:rsidR="00AD1E5E" w:rsidRPr="007A3BC6">
        <w:t>PARENZANA j.d.o.o. u stečaju Poreč, Karla Huguesa 28, OIB: 02747549614</w:t>
      </w:r>
      <w:r w:rsidRPr="007A3BC6">
        <w:t xml:space="preserve">, iznos od </w:t>
      </w:r>
      <w:r w:rsidR="00AD1E5E" w:rsidRPr="007A3BC6">
        <w:t xml:space="preserve">66.609,50 </w:t>
      </w:r>
      <w:r w:rsidRPr="007A3BC6">
        <w:t xml:space="preserve">kn na račun </w:t>
      </w:r>
      <w:r w:rsidR="009F3CC5">
        <w:t>HR30 2340 0091 1900 2508 0</w:t>
      </w:r>
      <w:r w:rsidR="00771769" w:rsidRPr="009F3CC5">
        <w:t>,</w:t>
      </w:r>
    </w:p>
    <w:p w:rsidRDefault="00E17047" w:rsidP="005E01CE" w:rsidR="00E17047" w:rsidRPr="00AE492B">
      <w:pPr>
        <w:jc w:val="both"/>
        <w:rPr>
          <w:color w:val="FF0000"/>
        </w:rPr>
      </w:pPr>
    </w:p>
    <w:p w:rsidRDefault="00E17047" w:rsidP="005E01CE" w:rsidR="005E01CE">
      <w:pPr>
        <w:jc w:val="both"/>
      </w:pPr>
      <w:r w:rsidRPr="00AE492B">
        <w:rPr>
          <w:color w:val="FF0000"/>
        </w:rPr>
        <w:tab/>
      </w:r>
      <w:r w:rsidRPr="009F3CC5">
        <w:t xml:space="preserve">- razlučnom vjerovniku </w:t>
      </w:r>
      <w:r w:rsidR="002C2556" w:rsidRPr="009F3CC5">
        <w:t xml:space="preserve">Istarska kreditna banka Umag d.d. Umag, Ernesta Miloša 1, </w:t>
      </w:r>
      <w:r w:rsidR="00C06D3C" w:rsidRPr="009F3CC5">
        <w:t xml:space="preserve">OIB: </w:t>
      </w:r>
      <w:r w:rsidR="00745AC9" w:rsidRPr="009F3CC5">
        <w:t>65723536010</w:t>
      </w:r>
      <w:r w:rsidR="00C06D3C" w:rsidRPr="009F3CC5">
        <w:t xml:space="preserve">. </w:t>
      </w:r>
      <w:r w:rsidRPr="009F3CC5">
        <w:t xml:space="preserve">u iznosu od </w:t>
      </w:r>
      <w:r w:rsidR="00F62060" w:rsidRPr="009F3CC5">
        <w:t xml:space="preserve">97.035,50 </w:t>
      </w:r>
      <w:r w:rsidR="00237521" w:rsidRPr="009F3CC5">
        <w:t>kn,</w:t>
      </w:r>
      <w:r w:rsidRPr="009F3CC5">
        <w:t xml:space="preserve"> na račun IBAN HR</w:t>
      </w:r>
      <w:r w:rsidR="009F3CC5" w:rsidRPr="009F3CC5">
        <w:t>77 2380 0061 0000 0000 5</w:t>
      </w:r>
      <w:r w:rsidR="000D7006">
        <w:t>.</w:t>
      </w:r>
    </w:p>
    <w:p w:rsidRDefault="000D7006" w:rsidP="005E01CE" w:rsidR="000D7006" w:rsidRPr="00AE492B">
      <w:pPr>
        <w:jc w:val="both"/>
        <w:rPr>
          <w:color w:val="FF0000"/>
        </w:rPr>
      </w:pPr>
    </w:p>
    <w:p w:rsidRDefault="005E01CE" w:rsidP="005E01CE" w:rsidR="005E01CE" w:rsidRPr="00F62060">
      <w:pPr>
        <w:jc w:val="center"/>
      </w:pPr>
      <w:r w:rsidRPr="00F62060">
        <w:t>Obrazloženje</w:t>
      </w:r>
    </w:p>
    <w:p w:rsidRDefault="005E01CE" w:rsidP="005E01CE" w:rsidR="005E01CE" w:rsidRPr="00F62060">
      <w:pPr>
        <w:ind w:firstLine="708"/>
        <w:jc w:val="both"/>
      </w:pPr>
    </w:p>
    <w:p w:rsidRDefault="008B44CD" w:rsidP="005E01CE" w:rsidR="001045E9" w:rsidRPr="00F62060">
      <w:pPr>
        <w:ind w:firstLine="708"/>
        <w:jc w:val="both"/>
      </w:pPr>
      <w:r w:rsidRPr="00F62060">
        <w:t>Po</w:t>
      </w:r>
      <w:r w:rsidR="001045E9" w:rsidRPr="00F62060">
        <w:t>kretnine</w:t>
      </w:r>
      <w:r w:rsidR="005E01CE" w:rsidRPr="00F62060">
        <w:t xml:space="preserve"> stečajnog dužnika </w:t>
      </w:r>
      <w:r w:rsidR="004345F4" w:rsidRPr="00F62060">
        <w:t xml:space="preserve">označene </w:t>
      </w:r>
      <w:r w:rsidR="00BE6F44" w:rsidRPr="00F62060">
        <w:rPr>
          <w:bCs/>
        </w:rPr>
        <w:t>u točci I. izreke ovog rješenja</w:t>
      </w:r>
      <w:r w:rsidR="001045E9" w:rsidRPr="00F62060">
        <w:t>, prodane</w:t>
      </w:r>
      <w:r w:rsidR="005E01CE" w:rsidRPr="00F62060">
        <w:t xml:space="preserve"> </w:t>
      </w:r>
      <w:r w:rsidR="001045E9" w:rsidRPr="00F62060">
        <w:t>su skupno</w:t>
      </w:r>
      <w:r w:rsidR="005E01CE" w:rsidRPr="00F62060">
        <w:t xml:space="preserve"> u stečajnom postupku</w:t>
      </w:r>
      <w:r w:rsidR="001045E9" w:rsidRPr="00F62060">
        <w:t xml:space="preserve"> na </w:t>
      </w:r>
      <w:r w:rsidR="001A42A7">
        <w:t>prvoj</w:t>
      </w:r>
      <w:r w:rsidR="001045E9" w:rsidRPr="00F62060">
        <w:t xml:space="preserve"> elektroničkoj javnoj dražbi</w:t>
      </w:r>
      <w:r w:rsidR="001F376A" w:rsidRPr="00F62060">
        <w:t xml:space="preserve"> za iznos od </w:t>
      </w:r>
      <w:r w:rsidR="00F62060" w:rsidRPr="00F62060">
        <w:rPr>
          <w:bCs/>
        </w:rPr>
        <w:t xml:space="preserve">163.645,00 </w:t>
      </w:r>
      <w:r w:rsidR="001F376A" w:rsidRPr="00F62060">
        <w:t>kn</w:t>
      </w:r>
      <w:r w:rsidR="001045E9" w:rsidRPr="00F62060">
        <w:t xml:space="preserve">. </w:t>
      </w:r>
    </w:p>
    <w:p w:rsidRDefault="001045E9" w:rsidP="005E01CE" w:rsidR="001045E9" w:rsidRPr="00AE492B">
      <w:pPr>
        <w:ind w:firstLine="708"/>
        <w:jc w:val="both"/>
        <w:rPr>
          <w:color w:val="FF0000"/>
        </w:rPr>
      </w:pPr>
    </w:p>
    <w:p w:rsidRDefault="001F376A" w:rsidP="005E01CE" w:rsidR="005E01CE" w:rsidRPr="008B44CD">
      <w:pPr>
        <w:ind w:firstLine="708"/>
        <w:jc w:val="both"/>
      </w:pPr>
      <w:r w:rsidRPr="008B44CD">
        <w:t>Odredbom čl. 248. st. 1. Stečajnog zakona (NN 71/15, dalje: SZ),</w:t>
      </w:r>
      <w:r w:rsidR="005E01CE" w:rsidRPr="008B44CD">
        <w:t xml:space="preserve"> propisano je da će, nakon </w:t>
      </w:r>
      <w:r w:rsidRPr="008B44CD">
        <w:t>unovčenja</w:t>
      </w:r>
      <w:r w:rsidR="005E01CE" w:rsidRPr="008B44CD">
        <w:t xml:space="preserve"> stvar</w:t>
      </w:r>
      <w:r w:rsidRPr="008B44CD">
        <w:t>i ili prava</w:t>
      </w:r>
      <w:r w:rsidR="005E01CE" w:rsidRPr="008B44CD">
        <w:t xml:space="preserve"> na kojemu postoji razlučno pravo upisano u javnoj knjizi, </w:t>
      </w:r>
      <w:r w:rsidRPr="008B44CD">
        <w:t>sud</w:t>
      </w:r>
      <w:r w:rsidR="005E01CE" w:rsidRPr="008B44CD">
        <w:t xml:space="preserve"> iz iznosa ostvarenog prodajom: 1. namiriti troškove unovčenja </w:t>
      </w:r>
      <w:r w:rsidR="00956E5D" w:rsidRPr="008B44CD">
        <w:t>iz čl.</w:t>
      </w:r>
      <w:r w:rsidR="005E01CE" w:rsidRPr="008B44CD">
        <w:t xml:space="preserve"> </w:t>
      </w:r>
      <w:r w:rsidRPr="008B44CD">
        <w:t>254</w:t>
      </w:r>
      <w:r w:rsidR="005E01CE" w:rsidRPr="008B44CD">
        <w:t xml:space="preserve">. </w:t>
      </w:r>
      <w:r w:rsidRPr="008B44CD">
        <w:t>tog Zakona</w:t>
      </w:r>
      <w:r w:rsidR="005E01CE" w:rsidRPr="008B44CD">
        <w:t xml:space="preserve">, 2. namiriti tražbine razlučnih vjerovnika prema redoslijedu </w:t>
      </w:r>
      <w:r w:rsidRPr="008B44CD">
        <w:t>određe</w:t>
      </w:r>
      <w:r w:rsidR="005E01CE" w:rsidRPr="008B44CD">
        <w:t>nom pravilima ovršnog postupka i 3. preostali iznos predati stečajnom upravitelju za namirenje stečajnih vjerovnika.</w:t>
      </w:r>
    </w:p>
    <w:p w:rsidRDefault="0068628F" w:rsidP="005E01CE" w:rsidR="00956E5D" w:rsidRPr="008B44CD">
      <w:pPr>
        <w:ind w:firstLine="708"/>
        <w:jc w:val="both"/>
      </w:pPr>
      <w:r w:rsidRPr="008B44CD">
        <w:t>Po odredbi čl. 114. st. 1. i 3. Ovršnog zakona (NN 112/12, 25/13, 93/14, 55/16-Odluka USRH</w:t>
      </w:r>
      <w:r w:rsidR="005156D1" w:rsidRPr="008B44CD">
        <w:t>, dalje: OZ</w:t>
      </w:r>
      <w:r w:rsidRPr="008B44CD">
        <w:t xml:space="preserve">), nakon namirenja </w:t>
      </w:r>
      <w:r w:rsidR="005156D1" w:rsidRPr="008B44CD">
        <w:t>tražbina koje se prvenstveno namiruju,</w:t>
      </w:r>
      <w:r w:rsidRPr="008B44CD">
        <w:t xml:space="preserve"> namiruju se tražbine osigurane založnim pravom po redu stjecanja založnog prava. </w:t>
      </w:r>
    </w:p>
    <w:p w:rsidRDefault="0068628F" w:rsidP="005E01CE" w:rsidR="0068628F" w:rsidRPr="00E903D0">
      <w:pPr>
        <w:ind w:firstLine="708"/>
        <w:jc w:val="both"/>
      </w:pPr>
    </w:p>
    <w:p w:rsidRDefault="0068628F" w:rsidP="004A24E7" w:rsidR="001320E0" w:rsidRPr="00E903D0">
      <w:pPr>
        <w:ind w:firstLine="708"/>
        <w:jc w:val="both"/>
      </w:pPr>
      <w:r w:rsidRPr="00E903D0">
        <w:t xml:space="preserve">Uvidom u </w:t>
      </w:r>
      <w:r w:rsidR="00A10830">
        <w:rPr>
          <w:lang w:val="pt-PT"/>
        </w:rPr>
        <w:t>Uvjerenje Mup-a</w:t>
      </w:r>
      <w:r w:rsidR="001320E0" w:rsidRPr="00E903D0">
        <w:rPr>
          <w:lang w:val="pt-PT"/>
        </w:rPr>
        <w:t xml:space="preserve"> od 17.11.2016.g. </w:t>
      </w:r>
      <w:r w:rsidRPr="00E903D0">
        <w:t xml:space="preserve">za unovčene </w:t>
      </w:r>
      <w:r w:rsidR="005C5CD9" w:rsidRPr="00E903D0">
        <w:t>po</w:t>
      </w:r>
      <w:r w:rsidRPr="00E903D0">
        <w:t xml:space="preserve">kretnine utvrđeno je da je prvi upisani razlučni vjerovnik </w:t>
      </w:r>
      <w:r w:rsidR="001320E0" w:rsidRPr="00E903D0">
        <w:t>Istarsk</w:t>
      </w:r>
      <w:r w:rsidR="004A24E7" w:rsidRPr="00E903D0">
        <w:t>a</w:t>
      </w:r>
      <w:r w:rsidR="001320E0" w:rsidRPr="00E903D0">
        <w:t xml:space="preserve"> kreditn</w:t>
      </w:r>
      <w:r w:rsidR="004A24E7" w:rsidRPr="00E903D0">
        <w:t>a</w:t>
      </w:r>
      <w:r w:rsidR="001320E0" w:rsidRPr="00E903D0">
        <w:t xml:space="preserve"> bank</w:t>
      </w:r>
      <w:r w:rsidR="004A24E7" w:rsidRPr="00E903D0">
        <w:t>a</w:t>
      </w:r>
      <w:r w:rsidR="001320E0" w:rsidRPr="00E903D0">
        <w:t xml:space="preserve"> Umag d.d., na iznos od 2.243.196,88 kuna, prema ugovoru o kreditu s aneksom br. 9100030106 i Sporazumu o osiguranju tražbine zasnivanjem založnog prava na pokretninama od 14.09.2014.,</w:t>
      </w:r>
      <w:r w:rsidR="004A24E7" w:rsidRPr="00E903D0">
        <w:t xml:space="preserve"> te da je drugi upisani razlučni vjerovnik </w:t>
      </w:r>
      <w:r w:rsidR="001320E0" w:rsidRPr="00E903D0">
        <w:t>Republik</w:t>
      </w:r>
      <w:r w:rsidR="004A24E7" w:rsidRPr="00E903D0">
        <w:t>a</w:t>
      </w:r>
      <w:r w:rsidR="001320E0" w:rsidRPr="00E903D0">
        <w:t xml:space="preserve"> Hrvatske, Ministarstvo financija, Porezna uprava, Područni ured Istra, Hrvatsko primorje, Gorski kotar i Lika, na iznos od 31.272,84 kune, prema rješenju o ovrsi MF PU od 16.03.2016. o pljenidbi, procjenom i prodajom pokretnina. </w:t>
      </w:r>
    </w:p>
    <w:p w:rsidRDefault="00477C26" w:rsidP="00477C26" w:rsidR="00477C26" w:rsidRPr="00E903D0">
      <w:pPr>
        <w:suppressAutoHyphens w:val="false"/>
        <w:ind w:left="1080"/>
        <w:jc w:val="both"/>
      </w:pPr>
    </w:p>
    <w:p w:rsidRDefault="005E01CE" w:rsidP="005E01CE" w:rsidR="005E01CE" w:rsidRPr="00E903D0">
      <w:pPr>
        <w:jc w:val="both"/>
      </w:pPr>
      <w:r w:rsidRPr="00E903D0">
        <w:tab/>
        <w:t>Kako</w:t>
      </w:r>
      <w:r w:rsidR="009951B5" w:rsidRPr="00E903D0">
        <w:t xml:space="preserve"> na ročištu za diobu kupovnine </w:t>
      </w:r>
      <w:r w:rsidR="004A24E7" w:rsidRPr="00E903D0">
        <w:t>23</w:t>
      </w:r>
      <w:r w:rsidR="009951B5" w:rsidRPr="00E903D0">
        <w:t xml:space="preserve">. </w:t>
      </w:r>
      <w:r w:rsidR="004A24E7" w:rsidRPr="00E903D0">
        <w:t xml:space="preserve">listopada </w:t>
      </w:r>
      <w:r w:rsidR="009951B5" w:rsidRPr="00E903D0">
        <w:t>2017. niti u pisanom podnesku</w:t>
      </w:r>
      <w:r w:rsidRPr="00E903D0">
        <w:t xml:space="preserve"> nitko nije osporio zahtjev stečajnog upravitelja za namirenje troškova</w:t>
      </w:r>
      <w:r w:rsidR="005156D1" w:rsidRPr="00E903D0">
        <w:t xml:space="preserve"> unovčenja</w:t>
      </w:r>
      <w:r w:rsidRPr="00E903D0">
        <w:t xml:space="preserve"> po odredbi čl. </w:t>
      </w:r>
      <w:r w:rsidR="005156D1" w:rsidRPr="00E903D0">
        <w:t>254</w:t>
      </w:r>
      <w:r w:rsidRPr="00E903D0">
        <w:t>. st. 1. i 2. SZ-a, a zahtjev za isplatu troškova je dokumentiran, ocijenjen je osnovanim te je isti prihvaćen u cijelosti</w:t>
      </w:r>
      <w:r w:rsidR="005156D1" w:rsidRPr="00E903D0">
        <w:t xml:space="preserve"> u visini od </w:t>
      </w:r>
      <w:r w:rsidR="00AB1C29" w:rsidRPr="00E903D0">
        <w:t xml:space="preserve">66.609,50 </w:t>
      </w:r>
      <w:r w:rsidR="005156D1" w:rsidRPr="00E903D0">
        <w:t>kn</w:t>
      </w:r>
      <w:r w:rsidRPr="00E903D0">
        <w:t>.</w:t>
      </w:r>
    </w:p>
    <w:p w:rsidRDefault="005E01CE" w:rsidP="005E01CE" w:rsidR="005E01CE" w:rsidRPr="00E903D0">
      <w:pPr>
        <w:ind w:firstLine="708"/>
        <w:jc w:val="both"/>
      </w:pPr>
    </w:p>
    <w:p w:rsidRDefault="005156D1" w:rsidP="005E01CE" w:rsidR="008C0614" w:rsidRPr="00E903D0">
      <w:pPr>
        <w:ind w:firstLine="708"/>
        <w:jc w:val="both"/>
      </w:pPr>
      <w:r w:rsidRPr="00E903D0">
        <w:t xml:space="preserve">Također nije bilo osporavanja zahtjeva za namirenje koje </w:t>
      </w:r>
      <w:r w:rsidR="00146886" w:rsidRPr="00E903D0">
        <w:t xml:space="preserve">je </w:t>
      </w:r>
      <w:r w:rsidRPr="00E903D0">
        <w:t>podni</w:t>
      </w:r>
      <w:r w:rsidR="00146886" w:rsidRPr="00E903D0">
        <w:t>o</w:t>
      </w:r>
      <w:r w:rsidRPr="00E903D0">
        <w:t xml:space="preserve"> razlučni vjerovni</w:t>
      </w:r>
      <w:r w:rsidR="00146886" w:rsidRPr="00E903D0">
        <w:t>k</w:t>
      </w:r>
      <w:r w:rsidRPr="00E903D0">
        <w:t xml:space="preserve"> </w:t>
      </w:r>
      <w:r w:rsidR="00AB1C29" w:rsidRPr="00E903D0">
        <w:t>Istarska kreditna banka Umag d.d.</w:t>
      </w:r>
      <w:r w:rsidR="00E903D0" w:rsidRPr="00E903D0">
        <w:t>,</w:t>
      </w:r>
      <w:r w:rsidR="00AB1C29" w:rsidRPr="00E903D0">
        <w:t xml:space="preserve"> </w:t>
      </w:r>
      <w:r w:rsidRPr="00E903D0">
        <w:t xml:space="preserve">to se po odredbama čl. 114. st. 1. i 2. OZ-a u svezi s čl. 248. st. 1. t 1. i 2. SZ-a </w:t>
      </w:r>
      <w:r w:rsidR="00C929A2" w:rsidRPr="00E903D0">
        <w:t xml:space="preserve">djelomično </w:t>
      </w:r>
      <w:r w:rsidRPr="00E903D0">
        <w:t xml:space="preserve">namiruje tražbina prvog razlučnog vjerovnika </w:t>
      </w:r>
      <w:r w:rsidR="00E903D0" w:rsidRPr="00E903D0">
        <w:t>Istarska kreditna banka Umag d.d.</w:t>
      </w:r>
      <w:r w:rsidRPr="00E903D0">
        <w:t xml:space="preserve">, u iznosu od </w:t>
      </w:r>
      <w:r w:rsidR="00E903D0" w:rsidRPr="00E903D0">
        <w:t xml:space="preserve">97.035,50 </w:t>
      </w:r>
      <w:r w:rsidRPr="00E903D0">
        <w:t>kn</w:t>
      </w:r>
      <w:r w:rsidR="00C929A2" w:rsidRPr="00E903D0">
        <w:t>.</w:t>
      </w:r>
    </w:p>
    <w:p w:rsidRDefault="00C929A2" w:rsidP="005E01CE" w:rsidR="00C929A2" w:rsidRPr="00AE492B">
      <w:pPr>
        <w:ind w:firstLine="708"/>
        <w:jc w:val="both"/>
        <w:rPr>
          <w:color w:val="FF0000"/>
        </w:rPr>
      </w:pPr>
    </w:p>
    <w:p w:rsidRDefault="008C0614" w:rsidP="005E01CE" w:rsidR="008C0614" w:rsidRPr="00363874">
      <w:pPr>
        <w:ind w:firstLine="708"/>
        <w:jc w:val="both"/>
      </w:pPr>
      <w:r w:rsidRPr="00363874">
        <w:t xml:space="preserve">Slijedom navedenog a i temeljem odredbe čl. </w:t>
      </w:r>
      <w:r w:rsidR="009951B5" w:rsidRPr="00363874">
        <w:t xml:space="preserve">125. st. 1., čl. </w:t>
      </w:r>
      <w:r w:rsidRPr="00363874">
        <w:t>132.c st. 3., čl. 132.i st. 1. OZ-a u svezi s čl. 28. st. 1. i 2. Pravilnika o načinu i postupku provedbe prodaje nekretnina i pokretnina u ovršnom postupku (NN 156/14)</w:t>
      </w:r>
      <w:r w:rsidR="009951B5" w:rsidRPr="00363874">
        <w:t xml:space="preserve"> donesena je odluka kao u izreci.</w:t>
      </w:r>
    </w:p>
    <w:p w:rsidRDefault="005E01CE" w:rsidP="005E01CE" w:rsidR="005E01CE" w:rsidRPr="00AE492B">
      <w:pPr>
        <w:ind w:firstLine="708"/>
        <w:jc w:val="both"/>
        <w:rPr>
          <w:color w:val="FF0000"/>
        </w:rPr>
      </w:pPr>
    </w:p>
    <w:p w:rsidRDefault="009F3CC5" w:rsidP="005E01CE" w:rsidR="005E01CE" w:rsidRPr="007F4CBE">
      <w:pPr>
        <w:jc w:val="center"/>
      </w:pPr>
      <w:r>
        <w:t>U Pazinu,</w:t>
      </w:r>
      <w:r w:rsidR="005E01CE" w:rsidRPr="007F4CBE">
        <w:t xml:space="preserve"> </w:t>
      </w:r>
      <w:r w:rsidR="007F4CBE" w:rsidRPr="007F4CBE">
        <w:t>13</w:t>
      </w:r>
      <w:r w:rsidR="00AC17C6" w:rsidRPr="007F4CBE">
        <w:t xml:space="preserve">. </w:t>
      </w:r>
      <w:r w:rsidR="007F4CBE" w:rsidRPr="007F4CBE">
        <w:t xml:space="preserve">studenog </w:t>
      </w:r>
      <w:r w:rsidR="00D550F2" w:rsidRPr="007F4CBE">
        <w:t>2017.</w:t>
      </w:r>
      <w:r w:rsidR="005E01CE" w:rsidRPr="007F4CBE">
        <w:t xml:space="preserve"> </w:t>
      </w:r>
    </w:p>
    <w:p w:rsidRDefault="005E01CE" w:rsidP="005E01CE" w:rsidR="005E01CE" w:rsidRPr="007F4CBE"/>
    <w:p w:rsidRDefault="005E01CE" w:rsidP="005E01CE" w:rsidR="005E01CE" w:rsidRPr="007F4CBE">
      <w:pPr>
        <w:ind w:left="4956"/>
      </w:pPr>
      <w:r w:rsidRPr="007F4CBE">
        <w:t xml:space="preserve">        </w:t>
      </w:r>
      <w:r w:rsidRPr="007F4CBE">
        <w:tab/>
      </w:r>
      <w:r w:rsidRPr="007F4CBE">
        <w:tab/>
      </w:r>
      <w:r w:rsidRPr="007F4CBE">
        <w:tab/>
        <w:t xml:space="preserve">Stečajni sudac </w:t>
      </w:r>
    </w:p>
    <w:p w:rsidRDefault="005E01CE" w:rsidP="005E01CE" w:rsidR="005E01CE" w:rsidRPr="007F4CBE">
      <w:pPr>
        <w:ind w:left="4956"/>
      </w:pPr>
      <w:r w:rsidRPr="007F4CBE">
        <w:tab/>
        <w:t xml:space="preserve">           </w:t>
      </w:r>
      <w:r w:rsidR="00E042A9" w:rsidRPr="007F4CBE">
        <w:tab/>
      </w:r>
      <w:r w:rsidR="00E042A9" w:rsidRPr="007F4CBE">
        <w:tab/>
        <w:t>Damir Rabar</w:t>
      </w:r>
      <w:r w:rsidR="004771E4">
        <w:t>, v.r.</w:t>
      </w:r>
    </w:p>
    <w:p w:rsidRDefault="00751698" w:rsidP="005E01CE" w:rsidR="00751698" w:rsidRPr="007F4CBE">
      <w:pPr>
        <w:ind w:left="4956"/>
      </w:pPr>
    </w:p>
    <w:p w:rsidRDefault="005E01CE" w:rsidP="005E01CE" w:rsidR="005E01CE" w:rsidRPr="007F4CBE"/>
    <w:p w:rsidRDefault="005E01CE" w:rsidP="005E01CE" w:rsidR="005E01CE" w:rsidRPr="007F4CBE">
      <w:pPr>
        <w:jc w:val="both"/>
      </w:pPr>
      <w:r w:rsidRPr="007F4CBE">
        <w:t>UPUTA O PRAVNOM LIJEKU:</w:t>
      </w:r>
    </w:p>
    <w:p w:rsidRDefault="005E01CE" w:rsidP="005E01CE" w:rsidR="005E01CE" w:rsidRPr="007F4CBE">
      <w:pPr>
        <w:jc w:val="both"/>
      </w:pPr>
      <w:r w:rsidRPr="007F4CBE">
        <w:tab/>
        <w:t xml:space="preserve">Protiv ovog rješenja pravo na žalbu imaju stranke i sve osobe koje su polagale pravo na namirenje iz kupovnine. Žalba se podnosi u roku od 8 dana od dana objave rješenja na mrežnoj stranici e-Oglasna ploča sudova (čl. 12. st. 1. i 2. SZ-a, NN 71/15), putem ovog suda u četiri primjerka, a o žalbi odlučuje Visoki trgovački sud Republike Hrvatske. Žalba protiv rješenja o namirenju odgađa isplatu (članak </w:t>
      </w:r>
      <w:r w:rsidR="009951B5" w:rsidRPr="007F4CBE">
        <w:t xml:space="preserve">125. </w:t>
      </w:r>
      <w:r w:rsidRPr="007F4CBE">
        <w:t>stavak 6. Ovršnog zakona).</w:t>
      </w:r>
    </w:p>
    <w:p w:rsidRDefault="005E01CE" w:rsidP="005E01CE" w:rsidR="005E01CE" w:rsidRPr="007F4CBE"/>
    <w:p w:rsidRDefault="005E01CE" w:rsidP="005E01CE" w:rsidR="005E01CE" w:rsidRPr="00745AC9">
      <w:r w:rsidRPr="00745AC9">
        <w:t xml:space="preserve">DNA: </w:t>
      </w:r>
    </w:p>
    <w:p w:rsidRDefault="005E01CE" w:rsidP="005E01CE" w:rsidR="005E01CE" w:rsidRPr="00745AC9">
      <w:pPr>
        <w:jc w:val="both"/>
      </w:pPr>
      <w:r w:rsidRPr="00745AC9">
        <w:t xml:space="preserve">- Stečajni upravitelj </w:t>
      </w:r>
      <w:r w:rsidR="006A17E1" w:rsidRPr="00745AC9">
        <w:t>Jasna Kučević</w:t>
      </w:r>
      <w:r w:rsidR="00B170CC" w:rsidRPr="00745AC9">
        <w:t xml:space="preserve">, Pula, </w:t>
      </w:r>
      <w:r w:rsidR="00745AC9">
        <w:t>Kaštanjer 64,</w:t>
      </w:r>
    </w:p>
    <w:p w:rsidRDefault="005E01CE" w:rsidP="005E01CE" w:rsidR="005E01CE" w:rsidRPr="00745AC9">
      <w:r w:rsidRPr="00745AC9">
        <w:t>- Republika Hrvatska po ŽDO Pula, Pula, Rovinjska ul. 2</w:t>
      </w:r>
      <w:r w:rsidR="00745AC9">
        <w:t>,</w:t>
      </w:r>
    </w:p>
    <w:p w:rsidRDefault="00E373CC" w:rsidP="005E01CE" w:rsidR="00E373CC" w:rsidRPr="00745AC9">
      <w:r w:rsidRPr="00745AC9">
        <w:t>- Istarska kreditna banka Umag d.d. Umag, Ernesta Miloša 1,</w:t>
      </w:r>
    </w:p>
    <w:p w:rsidRDefault="005E01CE" w:rsidP="005E01CE" w:rsidR="005E01CE" w:rsidRPr="00745AC9">
      <w:r w:rsidRPr="00745AC9">
        <w:t>- e-oglasna ploča suda 8 dana</w:t>
      </w:r>
    </w:p>
    <w:p w:rsidRDefault="00527991" w:rsidP="005E01CE" w:rsidR="00527991" w:rsidRPr="00745AC9"/>
    <w:p w:rsidRDefault="00527991" w:rsidP="005E01CE" w:rsidR="00527991" w:rsidRPr="00745AC9">
      <w:r w:rsidRPr="00745AC9">
        <w:t>Po pravomoćnosti:</w:t>
      </w:r>
    </w:p>
    <w:p w:rsidRDefault="00527991" w:rsidR="00F7092C" w:rsidRPr="00745AC9">
      <w:r w:rsidRPr="00745AC9">
        <w:t>- FINA, F. Kurelca 8, Rijeka</w:t>
      </w:r>
    </w:p>
    <w:sectPr w:rsidSect="00751698" w:rsidR="00F7092C" w:rsidRPr="00745AC9">
      <w:headerReference w:type="default" r:id="rId11"/>
      <w:footnotePr>
        <w:pos w:val="beneathText"/>
      </w:footnotePr>
      <w:pgSz w:h="16837" w:w="11905"/>
      <w:pgMar w:gutter="0" w:footer="708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5AC9" w:rsidP="005E01CE" w:rsidR="00745AC9">
      <w:r>
        <w:separator/>
      </w:r>
    </w:p>
  </w:endnote>
  <w:endnote w:id="0" w:type="continuationSeparator">
    <w:p w:rsidRDefault="00745AC9" w:rsidP="005E01CE" w:rsidR="00745A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5AC9" w:rsidP="005E01CE" w:rsidR="00745AC9">
      <w:r>
        <w:separator/>
      </w:r>
    </w:p>
  </w:footnote>
  <w:footnote w:id="0" w:type="continuationSeparator">
    <w:p w:rsidRDefault="00745AC9" w:rsidP="005E01CE" w:rsidR="00745A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B4F" w:rsidR="00745AC9">
    <w:pPr>
      <w:pStyle w:val="Zaglavlje"/>
    </w:pPr>
    <w:r>
      <w:rPr>
        <w:noProof/>
        <w:lang w:eastAsia="hr-HR"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stroked="f" o:spid="_x0000_s2049" id="Text Box 1" style="position:absolute;margin-left:0;margin-top:.05pt;width:13.2pt;height:19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">
          <v:fill opacity="0"/>
          <v:textbox inset="0,0,0,0">
            <w:txbxContent>
              <w:p w:rsidRDefault="00745AC9" w:rsidR="00745AC9">
                <w:pPr>
                  <w:pStyle w:val="Zaglavlje"/>
                </w:pPr>
                <w:r>
                  <w:rPr>
                    <w:rStyle w:val="Brojstranice"/>
                  </w:rPr>
                  <w:fldChar w:fldCharType="begin"/>
                </w:r>
                <w:r>
                  <w:rPr>
                    <w:rStyle w:val="Brojstranice"/>
                  </w:rPr>
                  <w:instrText xml:space="preserve"> PAGE </w:instrText>
                </w:r>
                <w:r>
                  <w:rPr>
                    <w:rStyle w:val="Brojstranice"/>
                  </w:rPr>
                  <w:fldChar w:fldCharType="separate"/>
                </w:r>
                <w:r w:rsidR="00614B4F">
                  <w:rPr>
                    <w:rStyle w:val="Brojstranice"/>
                    <w:noProof/>
                  </w:rPr>
                  <w:t>3</w:t>
                </w:r>
                <w:r>
                  <w:rPr>
                    <w:rStyle w:val="Brojstranice"/>
                  </w:rPr>
                  <w:fldChar w:fldCharType="end"/>
                </w:r>
                <w:r>
                  <w:rPr>
                    <w:rStyle w:val="Brojstranice"/>
                  </w:rPr>
                  <w:t xml:space="preserve"> </w:t>
                </w:r>
              </w:p>
            </w:txbxContent>
          </v:textbox>
          <w10:wrap anchorx="margin" side="largest" type="square"/>
        </v:shape>
      </w:pict>
    </w:r>
    <w:r w:rsidR="00745AC9">
      <w:tab/>
    </w:r>
    <w:r w:rsidR="00745AC9">
      <w:tab/>
    </w:r>
    <w:r w:rsidR="00745AC9" w:rsidRPr="00F40F61">
      <w:t xml:space="preserve"> </w:t>
    </w:r>
    <w:r w:rsidR="00745AC9">
      <w:t>1</w:t>
    </w:r>
    <w:r w:rsidR="00745AC9" w:rsidRPr="00F40F61">
      <w:t xml:space="preserve"> </w:t>
    </w:r>
    <w:r w:rsidR="00745AC9">
      <w:t>St-782/16</w:t>
    </w:r>
    <w:r w:rsidR="00745AC9" w:rsidRPr="000E11E0">
      <w:t>-</w:t>
    </w:r>
    <w:r w:rsidR="00745AC9">
      <w:t>61</w:t>
    </w:r>
    <w:r w:rsidR="00745AC9">
      <w:tab/>
    </w:r>
    <w:r w:rsidR="00745AC9">
      <w:tab/>
    </w:r>
  </w:p>
  <w:p w:rsidRDefault="00745AC9" w:rsidR="00745A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C728A"/>
    <w:multiLevelType w:val="hybridMultilevel"/>
    <w:tmpl w:val="F440D3FE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plc="4566EDC0" w:ilvl="1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13987207"/>
    <w:multiLevelType w:val="multilevel"/>
    <w:tmpl w:val="C91A7D8E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2">
    <w:nsid w:val="4571425D"/>
    <w:multiLevelType w:val="multilevel"/>
    <w:tmpl w:val="358497CC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">
    <w:nsid w:val="6142731F"/>
    <w:multiLevelType w:val="hybridMultilevel"/>
    <w:tmpl w:val="69BA5C48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01CE"/>
    <w:rsid w:val="00036A2B"/>
    <w:rsid w:val="00037C53"/>
    <w:rsid w:val="000D4F49"/>
    <w:rsid w:val="000D7006"/>
    <w:rsid w:val="001045E9"/>
    <w:rsid w:val="001320E0"/>
    <w:rsid w:val="00146886"/>
    <w:rsid w:val="00157878"/>
    <w:rsid w:val="001A42A7"/>
    <w:rsid w:val="001C2C98"/>
    <w:rsid w:val="001D11D0"/>
    <w:rsid w:val="001E5853"/>
    <w:rsid w:val="001E7B63"/>
    <w:rsid w:val="001F376A"/>
    <w:rsid w:val="002228F1"/>
    <w:rsid w:val="00237521"/>
    <w:rsid w:val="002C2556"/>
    <w:rsid w:val="002F142F"/>
    <w:rsid w:val="00335898"/>
    <w:rsid w:val="00363874"/>
    <w:rsid w:val="00366627"/>
    <w:rsid w:val="00391012"/>
    <w:rsid w:val="003F7FEB"/>
    <w:rsid w:val="00427D04"/>
    <w:rsid w:val="004345F4"/>
    <w:rsid w:val="004771E4"/>
    <w:rsid w:val="00477C26"/>
    <w:rsid w:val="004A24E7"/>
    <w:rsid w:val="004A26A7"/>
    <w:rsid w:val="004C580F"/>
    <w:rsid w:val="004D1BB7"/>
    <w:rsid w:val="004D253B"/>
    <w:rsid w:val="004D4F3D"/>
    <w:rsid w:val="004E17D0"/>
    <w:rsid w:val="005156D1"/>
    <w:rsid w:val="00527991"/>
    <w:rsid w:val="00536061"/>
    <w:rsid w:val="00554328"/>
    <w:rsid w:val="00556CF5"/>
    <w:rsid w:val="005A54E5"/>
    <w:rsid w:val="005B49AB"/>
    <w:rsid w:val="005C5CD9"/>
    <w:rsid w:val="005E01CE"/>
    <w:rsid w:val="00614B4F"/>
    <w:rsid w:val="0065420B"/>
    <w:rsid w:val="0068628F"/>
    <w:rsid w:val="006A17E1"/>
    <w:rsid w:val="006F7CF3"/>
    <w:rsid w:val="00744FC8"/>
    <w:rsid w:val="00745AC9"/>
    <w:rsid w:val="00751698"/>
    <w:rsid w:val="00756CE6"/>
    <w:rsid w:val="00767E4D"/>
    <w:rsid w:val="00771769"/>
    <w:rsid w:val="00795930"/>
    <w:rsid w:val="007A3BC6"/>
    <w:rsid w:val="007F4CBE"/>
    <w:rsid w:val="008274D8"/>
    <w:rsid w:val="008B44CD"/>
    <w:rsid w:val="008C0614"/>
    <w:rsid w:val="008C29A4"/>
    <w:rsid w:val="008D2A11"/>
    <w:rsid w:val="0094030C"/>
    <w:rsid w:val="00956E5D"/>
    <w:rsid w:val="00964072"/>
    <w:rsid w:val="00970AE3"/>
    <w:rsid w:val="00972EAA"/>
    <w:rsid w:val="00985388"/>
    <w:rsid w:val="009951B5"/>
    <w:rsid w:val="009C33F1"/>
    <w:rsid w:val="009F3CC5"/>
    <w:rsid w:val="00A10830"/>
    <w:rsid w:val="00A17082"/>
    <w:rsid w:val="00A2768E"/>
    <w:rsid w:val="00A66CFB"/>
    <w:rsid w:val="00A9418F"/>
    <w:rsid w:val="00AA715D"/>
    <w:rsid w:val="00AA747A"/>
    <w:rsid w:val="00AB1C29"/>
    <w:rsid w:val="00AC17C6"/>
    <w:rsid w:val="00AD1E5E"/>
    <w:rsid w:val="00AE492B"/>
    <w:rsid w:val="00B0385E"/>
    <w:rsid w:val="00B12AD3"/>
    <w:rsid w:val="00B170CC"/>
    <w:rsid w:val="00B411AF"/>
    <w:rsid w:val="00B569E7"/>
    <w:rsid w:val="00B645CB"/>
    <w:rsid w:val="00B828CE"/>
    <w:rsid w:val="00BE6F44"/>
    <w:rsid w:val="00BF27A7"/>
    <w:rsid w:val="00C040E6"/>
    <w:rsid w:val="00C06D3C"/>
    <w:rsid w:val="00C2152D"/>
    <w:rsid w:val="00C31505"/>
    <w:rsid w:val="00C35EBC"/>
    <w:rsid w:val="00C54057"/>
    <w:rsid w:val="00C61B03"/>
    <w:rsid w:val="00C8098B"/>
    <w:rsid w:val="00C929A2"/>
    <w:rsid w:val="00D15D03"/>
    <w:rsid w:val="00D550F2"/>
    <w:rsid w:val="00D75956"/>
    <w:rsid w:val="00D93A3C"/>
    <w:rsid w:val="00E042A9"/>
    <w:rsid w:val="00E17047"/>
    <w:rsid w:val="00E373CC"/>
    <w:rsid w:val="00E81947"/>
    <w:rsid w:val="00E903D0"/>
    <w:rsid w:val="00F62060"/>
    <w:rsid w:val="00F7092C"/>
    <w:rsid w:val="00F84424"/>
    <w:rsid w:val="00FD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E01CE"/>
    <w:pPr>
      <w:suppressAutoHyphens/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5E01CE"/>
  </w:style>
  <w:style w:styleId="Zaglavlje" w:type="paragraph">
    <w:name w:val="header"/>
    <w:basedOn w:val="Normal"/>
    <w:link w:val="ZaglavljeChar"/>
    <w:rsid w:val="005E01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01CE"/>
    <w:rPr>
      <w:rFonts w:cs="Times New Roman" w:eastAsia="Times New Roman" w:hAnsi="Times New Roman" w:asci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01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01CE"/>
    <w:rPr>
      <w:rFonts w:cs="Tahoma" w:eastAsia="Times New Roman" w:hAnsi="Tahoma" w:asci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5E01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01CE"/>
    <w:rPr>
      <w:rFonts w:cs="Times New Roman" w:eastAsia="Times New Roman" w:hAnsi="Times New Roman" w:asci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614B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4B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4B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4B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4B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E01CE"/>
    <w:pPr>
      <w:suppressAutoHyphens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5E01CE"/>
  </w:style>
  <w:style w:styleId="Zaglavlje" w:type="paragraph">
    <w:name w:val="header"/>
    <w:basedOn w:val="Normal"/>
    <w:link w:val="ZaglavljeChar"/>
    <w:rsid w:val="005E01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01CE"/>
    <w:rPr>
      <w:rFonts w:ascii="Times New Roman" w:cs="Times New Roman" w:eastAsia="Times New Roman" w:hAns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01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01CE"/>
    <w:rPr>
      <w:rFonts w:ascii="Tahoma" w:cs="Tahoma" w:eastAsia="Times New Roman" w:hAns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5E01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01CE"/>
    <w:rPr>
      <w:rFonts w:ascii="Times New Roman" w:cs="Times New Roman" w:eastAsia="Times New Roman" w:hAns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614B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4B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4B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4B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4B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644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3542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1714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</izvorni_sadrzaj>
    <derivirana_varijabla naziv="DomainObject.Predmet.Broj_1">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St-782/2016</izvorni_sadrzaj>
    <derivirana_varijabla naziv="DomainObject.Predmet.OznakaBroj_1">St-782/2016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PARENZANA j.d.o.o. POREČ</izvorni_sadrzaj>
    <derivirana_varijabla naziv="DomainObject.Predmet.ProtustrankaFormated_1">  PARENZANA j.d.o.o. POREČ</derivirana_varijabla>
  </DomainObject.Predmet.ProtustrankaFormated>
  <DomainObject.Predmet.ProtustrankaFormatedOIB>
    <izvorni_sadrzaj>  PARENZANA j.d.o.o. POREČ, OIB 02747549614</izvorni_sadrzaj>
    <derivirana_varijabla naziv="DomainObject.Predmet.ProtustrankaFormatedOIB_1">  PARENZANA j.d.o.o. POREČ, OIB 02747549614</derivirana_varijabla>
  </DomainObject.Predmet.ProtustrankaFormatedOIB>
  <DomainObject.Predmet.ProtustrankaFormatedWithAdress>
    <izvorni_sadrzaj> PARENZANA j.d.o.o. POREČ, Karla Huguesa 28, 52440 Poreč</izvorni_sadrzaj>
    <derivirana_varijabla naziv="DomainObject.Predmet.ProtustrankaFormatedWithAdress_1"> PARENZANA j.d.o.o. POREČ, Karla Huguesa 28, 52440 Poreč</derivirana_varijabla>
  </DomainObject.Predmet.ProtustrankaFormatedWithAdress>
  <DomainObject.Predmet.ProtustrankaFormatedWithAdressOIB>
    <izvorni_sadrzaj> PARENZANA j.d.o.o. POREČ, OIB 02747549614, Karla Huguesa 28, 52440 Poreč</izvorni_sadrzaj>
    <derivirana_varijabla naziv="DomainObject.Predmet.ProtustrankaFormatedWithAdressOIB_1"> PARENZANA j.d.o.o. POREČ, OIB 02747549614, Karla Huguesa 28, 52440 Poreč</derivirana_varijabla>
  </DomainObject.Predmet.ProtustrankaFormatedWithAdressOIB>
  <DomainObject.Predmet.ProtustrankaWithAdress>
    <izvorni_sadrzaj>PARENZANA j.d.o.o. POREČ Karla Huguesa 28, 52440 Poreč</izvorni_sadrzaj>
    <derivirana_varijabla naziv="DomainObject.Predmet.ProtustrankaWithAdress_1">PARENZANA j.d.o.o. POREČ Karla Huguesa 28, 52440 Poreč</derivirana_varijabla>
  </DomainObject.Predmet.ProtustrankaWithAdress>
  <DomainObject.Predmet.ProtustrankaWithAdressOIB>
    <izvorni_sadrzaj>PARENZANA j.d.o.o. POREČ, OIB 02747549614, Karla Huguesa 28, 52440 Poreč</izvorni_sadrzaj>
    <derivirana_varijabla naziv="DomainObject.Predmet.ProtustrankaWithAdressOIB_1">PARENZANA j.d.o.o. POREČ, OIB 02747549614, Karla Huguesa 28, 52440 Poreč</derivirana_varijabla>
  </DomainObject.Predmet.ProtustrankaWithAdressOIB>
  <DomainObject.Predmet.ProtustrankaNazivFormated>
    <izvorni_sadrzaj>PARENZANA j.d.o.o. POREČ</izvorni_sadrzaj>
    <derivirana_varijabla naziv="DomainObject.Predmet.ProtustrankaNazivFormated_1">PARENZANA j.d.o.o. POREČ</derivirana_varijabla>
  </DomainObject.Predmet.ProtustrankaNazivFormated>
  <DomainObject.Predmet.ProtustrankaNazivFormatedOIB>
    <izvorni_sadrzaj>PARENZANA j.d.o.o. POREČ, OIB 02747549614</izvorni_sadrzaj>
    <derivirana_varijabla naziv="DomainObject.Predmet.ProtustrankaNazivFormatedOIB_1">PARENZANA j.d.o.o. POREČ, OIB 02747549614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d.d. UMAG</izvorni_sadrzaj>
    <derivirana_varijabla naziv="DomainObject.Predmet.StrankaFormated_1">  ISTARSKA KREDITNA BANKA UMAG d.d. UMAG</derivirana_varijabla>
  </DomainObject.Predmet.StrankaFormated>
  <DomainObject.Predmet.StrankaFormatedOIB>
    <izvorni_sadrzaj>  ISTARSKA KREDITNA BANKA UMAG d.d. UMAG, OIB 65723536010</izvorni_sadrzaj>
    <derivirana_varijabla naziv="DomainObject.Predmet.StrankaFormatedOIB_1">  ISTARSKA KREDITNA BANKA UMAG d.d. UMAG, OIB 65723536010</derivirana_varijabla>
  </DomainObject.Predmet.StrankaFormatedOIB>
  <DomainObject.Predmet.StrankaFormatedWithAdress>
    <izvorni_sadrzaj> ISTARSKA KREDITNA BANKA UMAG d.d. UMAG, Ernesta Miloša 1, 52470 Umag</izvorni_sadrzaj>
    <derivirana_varijabla naziv="DomainObject.Predmet.StrankaFormatedWithAdress_1"> ISTARSKA KREDITNA BANKA UMAG d.d. UMAG, Ernesta Miloša 1, 52470 Umag</derivirana_varijabla>
  </DomainObject.Predmet.StrankaFormatedWithAdress>
  <DomainObject.Predmet.StrankaFormatedWithAdressOIB>
    <izvorni_sadrzaj> ISTARSKA KREDITNA BANKA UMAG d.d. UMAG, OIB 65723536010, Ernesta Miloša 1, 52470 Umag</izvorni_sadrzaj>
    <derivirana_varijabla naziv="DomainObject.Predmet.StrankaFormatedWithAdressOIB_1"> ISTARSKA KREDITNA BANKA UMAG d.d. UMAG, OIB 65723536010, Ernesta Miloša 1, 52470 Umag</derivirana_varijabla>
  </DomainObject.Predmet.StrankaFormatedWithAdressOIB>
  <DomainObject.Predmet.StrankaWithAdress>
    <izvorni_sadrzaj>ISTARSKA KREDITNA BANKA UMAG d.d. UMAG Ernesta Miloša 1,52470 Umag</izvorni_sadrzaj>
    <derivirana_varijabla naziv="DomainObject.Predmet.StrankaWithAdress_1">ISTARSKA KREDITNA BANKA UMAG d.d. UMAG Ernesta Miloša 1,52470 Umag</derivirana_varijabla>
  </DomainObject.Predmet.StrankaWithAdress>
  <DomainObject.Predmet.StrankaWithAdressOIB>
    <izvorni_sadrzaj>ISTARSKA KREDITNA BANKA UMAG d.d. UMAG, OIB 65723536010, Ernesta Miloša 1,52470 Umag</izvorni_sadrzaj>
    <derivirana_varijabla naziv="DomainObject.Predmet.StrankaWithAdressOIB_1">ISTARSKA KREDITNA BANKA UMAG d.d. UMAG, OIB 65723536010, Ernesta Miloša 1,52470 Umag</derivirana_varijabla>
  </DomainObject.Predmet.StrankaWithAdressOIB>
  <DomainObject.Predmet.StrankaNazivFormated>
    <izvorni_sadrzaj>ISTARSKA KREDITNA BANKA UMAG d.d. UMAG</izvorni_sadrzaj>
    <derivirana_varijabla naziv="DomainObject.Predmet.StrankaNazivFormated_1">ISTARSKA KREDITNA BANKA UMAG d.d. UMAG</derivirana_varijabla>
  </DomainObject.Predmet.StrankaNazivFormated>
  <DomainObject.Predmet.StrankaNazivFormatedOIB>
    <izvorni_sadrzaj>ISTARSKA KREDITNA BANKA UMAG d.d. UMAG, OIB 65723536010</izvorni_sadrzaj>
    <derivirana_varijabla naziv="DomainObject.Predmet.StrankaNazivFormatedOIB_1">ISTARSKA KREDITNA BANKA UMAG d.d. UMAG,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414703.01</izvorni_sadrzaj>
    <derivirana_varijabla naziv="DomainObject.Predmet.TrenutnaVrijednost_1">414703.01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ISTARSKA KREDITNA BANKA UMAG d.d. UMAG</item>
    </izvorni_sadrzaj>
    <derivirana_varijabla naziv="DomainObject.Predmet.StrankaListFormated_1">
      <item>ISTARSKA KREDITNA BANKA UMAG d.d. UMAG</item>
    </derivirana_varijabla>
  </DomainObject.Predmet.StrankaListFormated>
  <DomainObject.Predmet.StrankaListFormatedOIB>
    <izvorni_sadrzaj>
      <item>ISTARSKA KREDITNA BANKA UMAG d.d. UMAG, OIB 65723536010</item>
    </izvorni_sadrzaj>
    <derivirana_varijabla naziv="DomainObject.Predmet.StrankaListFormatedOIB_1">
      <item>ISTARSKA KREDITNA BANKA UMAG d.d. UMAG, OIB 65723536010</item>
    </derivirana_varijabla>
  </DomainObject.Predmet.StrankaListFormatedOIB>
  <DomainObject.Predmet.StrankaListFormatedWithAdress>
    <izvorni_sadrzaj>
      <item>ISTARSKA KREDITNA BANKA UMAG d.d. UMAG, Ernesta Miloša 1, 52470 Umag</item>
    </izvorni_sadrzaj>
    <derivirana_varijabla naziv="DomainObject.Predmet.StrankaListFormatedWithAdress_1">
      <item>ISTARSKA KREDITNA BANKA UMAG d.d. UMAG, Ernesta Miloša 1, 52470 Umag</item>
    </derivirana_varijabla>
  </DomainObject.Predmet.StrankaListFormatedWithAdress>
  <DomainObject.Predmet.StrankaListFormatedWithAdressOIB>
    <izvorni_sadrzaj>
      <item>ISTARSKA KREDITNA BANKA UMAG d.d. UMAG, OIB 65723536010, Ernesta Miloša 1, 52470 Umag</item>
    </izvorni_sadrzaj>
    <derivirana_varijabla naziv="DomainObject.Predmet.StrankaListFormatedWithAdressOIB_1">
      <item>ISTARSKA KREDITNA BANKA UMAG d.d. UMAG, OIB 65723536010, Ernesta Miloša 1, 52470 Umag</item>
    </derivirana_varijabla>
  </DomainObject.Predmet.StrankaListFormatedWithAdressOIB>
  <DomainObject.Predmet.StrankaListNazivFormated>
    <izvorni_sadrzaj>
      <item>ISTARSKA KREDITNA BANKA UMAG d.d. UMAG</item>
    </izvorni_sadrzaj>
    <derivirana_varijabla naziv="DomainObject.Predmet.StrankaListNazivFormated_1">
      <item>ISTARSKA KREDITNA BANKA UMAG d.d. UMAG</item>
    </derivirana_varijabla>
  </DomainObject.Predmet.StrankaListNazivFormated>
  <DomainObject.Predmet.StrankaListNazivFormatedOIB>
    <izvorni_sadrzaj>
      <item>ISTARSKA KREDITNA BANKA UMAG d.d. UMAG, OIB 65723536010</item>
    </izvorni_sadrzaj>
    <derivirana_varijabla naziv="DomainObject.Predmet.StrankaListNazivFormatedOIB_1">
      <item>ISTARSKA KREDITNA BANKA UMAG d.d. UMAG, OIB 65723536010</item>
    </derivirana_varijabla>
  </DomainObject.Predmet.StrankaListNazivFormatedOIB>
  <DomainObject.Predmet.ProtuStrankaListFormated>
    <izvorni_sadrzaj>
      <item>PARENZANA j.d.o.o. POREČ</item>
    </izvorni_sadrzaj>
    <derivirana_varijabla naziv="DomainObject.Predmet.ProtuStrankaListFormated_1">
      <item>PARENZANA j.d.o.o. POREČ</item>
    </derivirana_varijabla>
  </DomainObject.Predmet.ProtuStrankaListFormated>
  <DomainObject.Predmet.ProtuStrankaListFormatedOIB>
    <izvorni_sadrzaj>
      <item>PARENZANA j.d.o.o. POREČ, OIB 02747549614</item>
    </izvorni_sadrzaj>
    <derivirana_varijabla naziv="DomainObject.Predmet.ProtuStrankaListFormatedOIB_1">
      <item>PARENZANA j.d.o.o. POREČ, OIB 02747549614</item>
    </derivirana_varijabla>
  </DomainObject.Predmet.ProtuStrankaListFormatedOIB>
  <DomainObject.Predmet.ProtuStrankaListFormatedWithAdress>
    <izvorni_sadrzaj>
      <item>PARENZANA j.d.o.o. POREČ, Karla Huguesa 28, 52440 Poreč</item>
    </izvorni_sadrzaj>
    <derivirana_varijabla naziv="DomainObject.Predmet.ProtuStrankaListFormatedWithAdress_1">
      <item>PARENZANA j.d.o.o. POREČ, Karla Huguesa 28, 52440 Poreč</item>
    </derivirana_varijabla>
  </DomainObject.Predmet.ProtuStrankaListFormatedWithAdress>
  <DomainObject.Predmet.ProtuStrankaListFormatedWithAdressOIB>
    <izvorni_sadrzaj>
      <item>PARENZANA j.d.o.o. POREČ, OIB 02747549614, Karla Huguesa 28, 52440 Poreč</item>
    </izvorni_sadrzaj>
    <derivirana_varijabla naziv="DomainObject.Predmet.ProtuStrankaListFormatedWithAdressOIB_1">
      <item>PARENZANA j.d.o.o. POREČ, OIB 02747549614, Karla Huguesa 28, 52440 Poreč</item>
    </derivirana_varijabla>
  </DomainObject.Predmet.ProtuStrankaListFormatedWithAdressOIB>
  <DomainObject.Predmet.ProtuStrankaListNazivFormated>
    <izvorni_sadrzaj>
      <item>PARENZANA j.d.o.o. POREČ</item>
    </izvorni_sadrzaj>
    <derivirana_varijabla naziv="DomainObject.Predmet.ProtuStrankaListNazivFormated_1">
      <item>PARENZANA j.d.o.o. POREČ</item>
    </derivirana_varijabla>
  </DomainObject.Predmet.ProtuStrankaListNazivFormated>
  <DomainObject.Predmet.ProtuStrankaListNazivFormatedOIB>
    <izvorni_sadrzaj>
      <item>PARENZANA j.d.o.o. POREČ, OIB 02747549614</item>
    </izvorni_sadrzaj>
    <derivirana_varijabla naziv="DomainObject.Predmet.ProtuStrankaListNazivFormatedOIB_1">
      <item>PARENZANA j.d.o.o. POREČ, OIB 02747549614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ISTARSKA KREDITNA BANKA UMAG d.d. UMAG</izvorni_sadrzaj>
    <derivirana_varijabla naziv="DomainObject.Predmet.StrankaIDrugi_1">ISTARSKA KREDITNA BANKA UMAG d.d. UMAG</derivirana_varijabla>
  </DomainObject.Predmet.StrankaIDrugi>
  <DomainObject.Predmet.ProtustrankaIDrugi>
    <izvorni_sadrzaj>PARENZANA j.d.o.o. POREČ</izvorni_sadrzaj>
    <derivirana_varijabla naziv="DomainObject.Predmet.ProtustrankaIDrugi_1">PARENZANA j.d.o.o. POREČ</derivirana_varijabla>
  </DomainObject.Predmet.ProtustrankaIDrugi>
  <DomainObject.Predmet.StrankaIDrugiAdressOIB>
    <izvorni_sadrzaj>ISTARSKA KREDITNA BANKA UMAG d.d. UMAG, OIB 65723536010, Ernesta Miloša 1, 52470 Umag</izvorni_sadrzaj>
    <derivirana_varijabla naziv="DomainObject.Predmet.StrankaIDrugiAdressOIB_1">ISTARSKA KREDITNA BANKA UMAG d.d. UMAG, OIB 65723536010, Ernesta Miloša 1, 52470 Umag</derivirana_varijabla>
  </DomainObject.Predmet.StrankaIDrugiAdressOIB>
  <DomainObject.Predmet.ProtustrankaIDrugiAdressOIB>
    <izvorni_sadrzaj>PARENZANA j.d.o.o. POREČ, OIB 02747549614, Karla Huguesa 28, 52440 Poreč</izvorni_sadrzaj>
    <derivirana_varijabla naziv="DomainObject.Predmet.ProtustrankaIDrugiAdressOIB_1">PARENZANA j.d.o.o. POREČ, OIB 02747549614, Karla Huguesa 28,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PARENZANA j.d.o.o. POREČ</item>
      <item>ISTARSKA KREDITNA BANKA UMAG d.d. UMAG</item>
    </izvorni_sadrzaj>
    <derivirana_varijabla naziv="DomainObject.Predmet.SudioniciListNaziv_1">
      <item>PARENZANA j.d.o.o. POREČ</item>
      <item>ISTARSKA KREDITNA BANKA UMAG d.d. UMAG</item>
    </derivirana_varijabla>
  </DomainObject.Predmet.SudioniciListNaziv>
  <DomainObject.Predmet.SudioniciListAdressOIB>
    <izvorni_sadrzaj>
      <item>PARENZANA j.d.o.o. POREČ, OIB 02747549614, Karla Huguesa 28,52440 Poreč</item>
      <item>ISTARSKA KREDITNA BANKA UMAG d.d. UMAG, OIB 65723536010, Ernesta Miloša 1,52470 Umag</item>
    </izvorni_sadrzaj>
    <derivirana_varijabla naziv="DomainObject.Predmet.SudioniciListAdressOIB_1">
      <item>PARENZANA j.d.o.o. POREČ, OIB 02747549614, Karla Huguesa 28,52440 Poreč</item>
      <item>ISTARSKA KREDITNA BANKA UMAG d.d. UMAG, OIB 65723536010, Ernesta Miloša 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02747549614</item>
      <item>, OIB 65723536010</item>
    </izvorni_sadrzaj>
    <derivirana_varijabla naziv="DomainObject.Predmet.SudioniciListNazivOIB_1">
      <item>, OIB 02747549614</item>
      <item>, OIB 65723536010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327360-3BFC-42B3-9632-871E0AC3DB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898</properties:Words>
  <properties:Characters>4440</properties:Characters>
  <properties:Lines>132</properties:Lines>
  <properties:Paragraphs>66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2017-11-13T12:18:00Z</dcterms:created>
  <dc:creator>Jasmina Matika</dc:creator>
  <cp:lastModifiedBy>Lorena Paris Aničić</cp:lastModifiedBy>
  <cp:lastPrinted>2017-11-13T13:01:00Z</cp:lastPrinted>
  <dcterms:modified xmlns:xsi="http://www.w3.org/2001/XMLSchema-instance" xsi:type="dcterms:W3CDTF">2017-11-13T13:07:00Z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