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9c45" w14:paraId="4549c45" w:rsidRDefault="00485DB9" w:rsidP="00910611" w:rsidR="00485DB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85DB9" w:rsidP="00910611" w:rsidR="00485DB9">
      <w:r>
        <w:rPr>
          <w:rFonts w:eastAsia="MS Mincho"/>
        </w:rPr>
        <w:t>REPUBLIKA HRVATSKA</w:t>
      </w:r>
    </w:p>
    <w:p w:rsidRDefault="00485DB9" w:rsidP="00910611" w:rsidR="00485DB9">
      <w:r>
        <w:rPr>
          <w:rFonts w:eastAsia="MS Mincho"/>
        </w:rPr>
        <w:t>TRGOVAČKI SUD U RIJECI</w:t>
      </w:r>
    </w:p>
    <w:p w:rsidRDefault="00485DB9" w:rsidR="00485DB9"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0593F" w:rsidRPr="00E0593F">
        <w:rPr>
          <w:bCs/>
        </w:rPr>
        <w:t>EURO NOVALJA</w:t>
      </w:r>
      <w:r w:rsidR="00E0593F" w:rsidRPr="00E0593F">
        <w:t xml:space="preserve"> jednostavno društvo s ograničenom odgovornošću za ugostiteljstvo Novalja, Orlje 42</w:t>
      </w:r>
      <w:r w:rsidR="00400848" w:rsidRPr="00E0593F">
        <w:t>,</w:t>
      </w:r>
      <w:r w:rsidR="002050E6" w:rsidRPr="00E0593F">
        <w:t xml:space="preserve"> OIB: </w:t>
      </w:r>
      <w:r w:rsidR="00E0593F" w:rsidRPr="00E0593F">
        <w:t>91351966344</w:t>
      </w:r>
      <w:r w:rsidR="002050E6" w:rsidRPr="00E0593F">
        <w:t xml:space="preserve">, MBS: </w:t>
      </w:r>
      <w:r w:rsidR="00E0593F" w:rsidRPr="00E0593F">
        <w:t>040341131</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E0593F" w:rsidRPr="00E0593F">
        <w:rPr>
          <w:bCs/>
        </w:rPr>
        <w:t>EURO NOVALJA</w:t>
      </w:r>
      <w:r w:rsidR="00E0593F" w:rsidRPr="00E0593F">
        <w:t xml:space="preserve"> jednostavno društvo s ograničenom odgovornošću za ugostiteljstvo Novalja, Orlje 42, OIB: 91351966344, MBS: 040341131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E0593F">
        <w:t xml:space="preserve">Naređuje se osobi ovlaštenoj za zastupanje dužnika </w:t>
      </w:r>
      <w:r w:rsidR="00E0593F" w:rsidRPr="00E0593F">
        <w:t>Marko Vinković, OIB: 95770176066, Lopatinec, Vladimira Nazora 6</w:t>
      </w:r>
      <w:r w:rsidR="001B17A2" w:rsidRPr="00E0593F">
        <w:t xml:space="preserve"> </w:t>
      </w:r>
      <w:r w:rsidRPr="00E0593F">
        <w:t xml:space="preserve">u roku od osam dana preda sudu pisano izviješće o </w:t>
      </w:r>
      <w:r w:rsidRPr="001B17A2">
        <w:t xml:space="preserve">financijsko –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001CF7" w:rsidP="00B524C7" w:rsidR="00B524C7">
      <w:pPr>
        <w:jc w:val="center"/>
        <w:rPr>
          <w:bCs/>
        </w:rPr>
      </w:pPr>
      <w:r>
        <w:rPr>
          <w:bCs/>
        </w:rPr>
        <w:t>8. ožujka</w:t>
      </w:r>
      <w:r w:rsidR="00EA59D7">
        <w:rPr>
          <w:bCs/>
        </w:rPr>
        <w:t xml:space="preserve"> </w:t>
      </w:r>
      <w:r w:rsidR="00B524C7">
        <w:rPr>
          <w:bCs/>
        </w:rPr>
        <w:t xml:space="preserve">2017. godine u </w:t>
      </w:r>
      <w:r w:rsidR="001B17A2">
        <w:rPr>
          <w:bCs/>
        </w:rPr>
        <w:t>1</w:t>
      </w:r>
      <w:r w:rsidR="00E0593F">
        <w:rPr>
          <w:bCs/>
        </w:rPr>
        <w:t>1</w:t>
      </w:r>
      <w:r w:rsidR="00B524C7">
        <w:rPr>
          <w:bCs/>
        </w:rPr>
        <w:t>:</w:t>
      </w:r>
      <w:r w:rsidR="00E0593F">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E0593F">
        <w:t>22. travnja</w:t>
      </w:r>
      <w:r w:rsidR="00A3399A">
        <w:t xml:space="preserve"> 2016</w:t>
      </w:r>
      <w:r>
        <w:t xml:space="preserve">. godine podnijela ovome sudu prijedlog za otvaranje stečajnog postupka nad dužnikom </w:t>
      </w:r>
      <w:r w:rsidR="00E0593F" w:rsidRPr="00E0593F">
        <w:rPr>
          <w:bCs/>
        </w:rPr>
        <w:t>EURO NOVALJA</w:t>
      </w:r>
      <w:r w:rsidR="00E0593F" w:rsidRPr="00E0593F">
        <w:t xml:space="preserve"> jednostavno društvo s ograničenom odgovornošću za ugostiteljstvo Novalja, Orlje 42, OIB: 91351966344, MBS: 040341131</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E0593F">
        <w:t>18. travnja 2016</w:t>
      </w:r>
      <w:r>
        <w:t xml:space="preserve">. godine u Očevidniku redoslijeda osnova za plaćanje ima evidentirane neizvršene osnove za plaćanje u neprekinutom razdoblju od </w:t>
      </w:r>
      <w:r w:rsidR="00E0593F">
        <w:t>120</w:t>
      </w:r>
      <w:r>
        <w:t xml:space="preserve"> dana u ukupnom iznosu od </w:t>
      </w:r>
      <w:r w:rsidR="00E0593F">
        <w:t>19.483,04</w:t>
      </w:r>
      <w:r w:rsidR="00CC3420">
        <w:t xml:space="preserve"> </w:t>
      </w:r>
      <w:r>
        <w:t>kn u koji iznos je uračunata i kamata i naknada Financijske agencije za pr</w:t>
      </w:r>
      <w:r w:rsidR="00D04310">
        <w:t xml:space="preserve">ovedbe ovrhe, te da dužnik ima </w:t>
      </w:r>
      <w:r w:rsidR="001B17A2">
        <w:t>dva</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E0593F">
        <w:t>HPB</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851" w:rsidP="00B524C7" w:rsidR="000B0851">
      <w:r>
        <w:separator/>
      </w:r>
    </w:p>
  </w:endnote>
  <w:endnote w:id="0" w:type="continuationSeparator">
    <w:p w:rsidRDefault="000B0851" w:rsidP="00B524C7" w:rsidR="000B08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485DB9">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851" w:rsidP="00B524C7" w:rsidR="000B0851">
      <w:r>
        <w:separator/>
      </w:r>
    </w:p>
  </w:footnote>
  <w:footnote w:id="0" w:type="continuationSeparator">
    <w:p w:rsidRDefault="000B0851" w:rsidP="00B524C7" w:rsidR="000B08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E0593F">
      <w:t>992</w:t>
    </w:r>
    <w:r w:rsidR="002050E6">
      <w:t>/201</w:t>
    </w:r>
    <w:r w:rsidR="00A3399A">
      <w:t>6</w:t>
    </w:r>
    <w:r w:rsidR="008F5458">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0B0851"/>
    <w:rsid w:val="001329A6"/>
    <w:rsid w:val="001333B0"/>
    <w:rsid w:val="00141C75"/>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85DB9"/>
    <w:rsid w:val="004A3125"/>
    <w:rsid w:val="004F229D"/>
    <w:rsid w:val="004F6C16"/>
    <w:rsid w:val="00520689"/>
    <w:rsid w:val="0052499F"/>
    <w:rsid w:val="0052543B"/>
    <w:rsid w:val="005D5E67"/>
    <w:rsid w:val="00611C30"/>
    <w:rsid w:val="00612985"/>
    <w:rsid w:val="00654899"/>
    <w:rsid w:val="006A00C6"/>
    <w:rsid w:val="006D72E5"/>
    <w:rsid w:val="007435A5"/>
    <w:rsid w:val="0076139A"/>
    <w:rsid w:val="00781A62"/>
    <w:rsid w:val="007B6D04"/>
    <w:rsid w:val="007C24B0"/>
    <w:rsid w:val="007D5CFB"/>
    <w:rsid w:val="007E6268"/>
    <w:rsid w:val="00833EB9"/>
    <w:rsid w:val="00836506"/>
    <w:rsid w:val="00841FAE"/>
    <w:rsid w:val="008657F4"/>
    <w:rsid w:val="008F5458"/>
    <w:rsid w:val="00921DDC"/>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A4BBE"/>
    <w:rsid w:val="00DD4AE4"/>
    <w:rsid w:val="00E01380"/>
    <w:rsid w:val="00E0593F"/>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85DB9"/>
    <w:rPr>
      <w:color w:val="808080"/>
      <w:bdr w:space="0" w:sz="0" w:color="auto" w:val="none"/>
      <w:shd w:fill="auto" w:color="auto" w:val="clear"/>
    </w:rPr>
  </w:style>
  <w:style w:customStyle="true" w:styleId="eSPISCCParagraphDefaultFont" w:type="character">
    <w:name w:val="eSPIS_CC_Paragraph Default Font"/>
    <w:basedOn w:val="Zadanifontodlomka"/>
    <w:rsid w:val="00485DB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DB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85DB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DB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85DB9"/>
    <w:rPr>
      <w:color w:val="808080"/>
      <w:bdr w:color="auto" w:space="0" w:sz="0" w:val="none"/>
      <w:shd w:color="auto" w:fill="auto" w:val="clear"/>
    </w:rPr>
  </w:style>
  <w:style w:customStyle="1" w:styleId="eSPISCCParagraphDefaultFont" w:type="character">
    <w:name w:val="eSPIS_CC_Paragraph Default Font"/>
    <w:basedOn w:val="Zadanifontodlomka"/>
    <w:rsid w:val="00485DB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85DB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85DB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DB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NOVALJA j.d.o.o.</izvorni_sadrzaj>
    <derivirana_varijabla naziv="DomainObject.Predmet.ProtustrankaFormated_1">  EURO NOVALJA j.d.o.o.</derivirana_varijabla>
  </DomainObject.Predmet.ProtustrankaFormated>
  <DomainObject.Predmet.ProtustrankaFormatedOIB>
    <izvorni_sadrzaj>  EURO NOVALJA j.d.o.o., OIB 91351966344</izvorni_sadrzaj>
    <derivirana_varijabla naziv="DomainObject.Predmet.ProtustrankaFormatedOIB_1">  EURO NOVALJA j.d.o.o., OIB 91351966344</derivirana_varijabla>
  </DomainObject.Predmet.ProtustrankaFormatedOIB>
  <DomainObject.Predmet.ProtustrankaFormatedWithAdress>
    <izvorni_sadrzaj> EURO NOVALJA j.d.o.o., Orlje 42, 53291 Novalja</izvorni_sadrzaj>
    <derivirana_varijabla naziv="DomainObject.Predmet.ProtustrankaFormatedWithAdress_1"> EURO NOVALJA j.d.o.o., Orlje 42, 53291 Novalja</derivirana_varijabla>
  </DomainObject.Predmet.ProtustrankaFormatedWithAdress>
  <DomainObject.Predmet.ProtustrankaFormatedWithAdressOIB>
    <izvorni_sadrzaj> EURO NOVALJA j.d.o.o., OIB 91351966344, Orlje 42, 53291 Novalja</izvorni_sadrzaj>
    <derivirana_varijabla naziv="DomainObject.Predmet.ProtustrankaFormatedWithAdressOIB_1"> EURO NOVALJA j.d.o.o., OIB 91351966344, Orlje 42, 53291 Novalja</derivirana_varijabla>
  </DomainObject.Predmet.ProtustrankaFormatedWithAdressOIB>
  <DomainObject.Predmet.ProtustrankaWithAdress>
    <izvorni_sadrzaj>EURO NOVALJA j.d.o.o. Orlje 42, 53291 Novalja</izvorni_sadrzaj>
    <derivirana_varijabla naziv="DomainObject.Predmet.ProtustrankaWithAdress_1">EURO NOVALJA j.d.o.o. Orlje 42, 53291 Novalja</derivirana_varijabla>
  </DomainObject.Predmet.ProtustrankaWithAdress>
  <DomainObject.Predmet.ProtustrankaWithAdressOIB>
    <izvorni_sadrzaj>EURO NOVALJA j.d.o.o., OIB 91351966344, Orlje 42, 53291 Novalja</izvorni_sadrzaj>
    <derivirana_varijabla naziv="DomainObject.Predmet.ProtustrankaWithAdressOIB_1">EURO NOVALJA j.d.o.o., OIB 91351966344, Orlje 42, 53291 Novalja</derivirana_varijabla>
  </DomainObject.Predmet.ProtustrankaWithAdressOIB>
  <DomainObject.Predmet.ProtustrankaNazivFormated>
    <izvorni_sadrzaj>EURO NOVALJA j.d.o.o.</izvorni_sadrzaj>
    <derivirana_varijabla naziv="DomainObject.Predmet.ProtustrankaNazivFormated_1">EURO NOVALJA j.d.o.o.</derivirana_varijabla>
  </DomainObject.Predmet.ProtustrankaNazivFormated>
  <DomainObject.Predmet.ProtustrankaNazivFormatedOIB>
    <izvorni_sadrzaj>EURO NOVALJA j.d.o.o., OIB 91351966344</izvorni_sadrzaj>
    <derivirana_varijabla naziv="DomainObject.Predmet.ProtustrankaNazivFormatedOIB_1">EURO NOVALJA j.d.o.o., OIB 91351966344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NOVALJA j.d.o.o.</item>
    </izvorni_sadrzaj>
    <derivirana_varijabla naziv="DomainObject.Predmet.ProtuStrankaListFormated_1">
      <item>EURO NOVALJA j.d.o.o.</item>
    </derivirana_varijabla>
  </DomainObject.Predmet.ProtuStrankaListFormated>
  <DomainObject.Predmet.ProtuStrankaListFormatedOIB>
    <izvorni_sadrzaj>
      <item>EURO NOVALJA j.d.o.o., OIB 91351966344</item>
    </izvorni_sadrzaj>
    <derivirana_varijabla naziv="DomainObject.Predmet.ProtuStrankaListFormatedOIB_1">
      <item>EURO NOVALJA j.d.o.o., OIB 91351966344</item>
    </derivirana_varijabla>
  </DomainObject.Predmet.ProtuStrankaListFormatedOIB>
  <DomainObject.Predmet.ProtuStrankaListFormatedWithAdress>
    <izvorni_sadrzaj>
      <item>EURO NOVALJA j.d.o.o., Orlje 42, 53291 Novalja</item>
    </izvorni_sadrzaj>
    <derivirana_varijabla naziv="DomainObject.Predmet.ProtuStrankaListFormatedWithAdress_1">
      <item>EURO NOVALJA j.d.o.o., Orlje 42, 53291 Novalja</item>
    </derivirana_varijabla>
  </DomainObject.Predmet.ProtuStrankaListFormatedWithAdress>
  <DomainObject.Predmet.ProtuStrankaListFormatedWithAdressOIB>
    <izvorni_sadrzaj>
      <item>EURO NOVALJA j.d.o.o., OIB 91351966344, Orlje 42, 53291 Novalja</item>
    </izvorni_sadrzaj>
    <derivirana_varijabla naziv="DomainObject.Predmet.ProtuStrankaListFormatedWithAdressOIB_1">
      <item>EURO NOVALJA j.d.o.o., OIB 91351966344, Orlje 42, 53291 Novalja</item>
    </derivirana_varijabla>
  </DomainObject.Predmet.ProtuStrankaListFormatedWithAdressOIB>
  <DomainObject.Predmet.ProtuStrankaListNazivFormated>
    <izvorni_sadrzaj>
      <item>EURO NOVALJA j.d.o.o.</item>
    </izvorni_sadrzaj>
    <derivirana_varijabla naziv="DomainObject.Predmet.ProtuStrankaListNazivFormated_1">
      <item>EURO NOVALJA j.d.o.o.</item>
    </derivirana_varijabla>
  </DomainObject.Predmet.ProtuStrankaListNazivFormated>
  <DomainObject.Predmet.ProtuStrankaListNazivFormatedOIB>
    <izvorni_sadrzaj>
      <item>EURO NOVALJA j.d.o.o., OIB 91351966344</item>
    </izvorni_sadrzaj>
    <derivirana_varijabla naziv="DomainObject.Predmet.ProtuStrankaListNazivFormatedOIB_1">
      <item>EURO NOVALJA j.d.o.o., OIB 91351966344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NOVALJA j.d.o.o.</izvorni_sadrzaj>
    <derivirana_varijabla naziv="DomainObject.Predmet.ProtustrankaIDrugi_1">EURO NOVALJA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NOVALJA j.d.o.o., OIB 91351966344, Orlje 42, 53291 Novalja</izvorni_sadrzaj>
    <derivirana_varijabla naziv="DomainObject.Predmet.ProtustrankaIDrugiAdressOIB_1">EURO NOVALJA j.d.o.o., OIB 91351966344, Orlje 42,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NOVALJA j.d.o.o.</item>
    </izvorni_sadrzaj>
    <derivirana_varijabla naziv="DomainObject.Predmet.SudioniciListNaziv_1">
      <item>FINA  Rijeka</item>
      <item>EURO NOVALJA j.d.o.o.</item>
    </derivirana_varijabla>
  </DomainObject.Predmet.SudioniciListNaziv>
  <DomainObject.Predmet.SudioniciListAdressOIB>
    <izvorni_sadrzaj>
      <item>FINA  Rijeka, OIB 85821130368, Frana Kurelca 8,51000 Rijeka</item>
      <item>EURO NOVALJA j.d.o.o., OIB 91351966344, Orlje 42,53291 Novalja</item>
    </izvorni_sadrzaj>
    <derivirana_varijabla naziv="DomainObject.Predmet.SudioniciListAdressOIB_1">
      <item>FINA  Rijeka, OIB 85821130368, Frana Kurelca 8,51000 Rijeka</item>
      <item>EURO NOVALJA j.d.o.o., OIB 91351966344, Orlje 42,53291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91351966344</item>
    </izvorni_sadrzaj>
    <derivirana_varijabla naziv="DomainObject.Predmet.SudioniciListNazivOIB_1">
      <item>, OIB 85821130368</item>
      <item>, OIB 91351966344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762</properties:Words>
  <properties:Characters>4162</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2016-12-12T12:45:00Z</dcterms:created>
  <dc:creator>Vera Jelenović</dc:creator>
  <cp:lastModifiedBy>Danijela Fumić</cp:lastModifiedBy>
  <dcterms:modified xmlns:xsi="http://www.w3.org/2001/XMLSchema-instance" xsi:type="dcterms:W3CDTF">2016-12-12T12:45:00Z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