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7229" w14:paraId="28f7229" w:rsidRDefault="008229C0" w:rsidP="008229C0" w:rsidR="008229C0" w:rsidRPr="00C95702">
      <w:pPr>
        <w:jc w:val="both"/>
        <w15:collapsed w:val="false"/>
      </w:pPr>
      <w:bookmarkStart w:name="_GoBack" w:id="0"/>
      <w:bookmarkEnd w:id="0"/>
      <w:r w:rsidRPr="00C95702">
        <w:t xml:space="preserve">                 </w:t>
      </w:r>
      <w:r w:rsidRPr="00C9570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702">
        <w:t xml:space="preserve">                    </w:t>
      </w:r>
      <w:r w:rsidRPr="00C95702">
        <w:tab/>
      </w:r>
    </w:p>
    <w:p w:rsidRDefault="008229C0" w:rsidP="008229C0" w:rsidR="008229C0" w:rsidRPr="00C95702">
      <w:pPr>
        <w:jc w:val="both"/>
      </w:pPr>
      <w:r w:rsidRPr="00C95702">
        <w:t xml:space="preserve">   REPUBLIKA HRVATSKA</w:t>
      </w:r>
    </w:p>
    <w:p w:rsidRDefault="008229C0" w:rsidP="008229C0" w:rsidR="008229C0" w:rsidRPr="00C95702">
      <w:pPr>
        <w:jc w:val="both"/>
      </w:pPr>
      <w:r w:rsidRPr="00C95702">
        <w:t xml:space="preserve">TRGOVAČKI SUD U </w:t>
      </w:r>
      <w:proofErr w:type="spellStart"/>
      <w:r w:rsidRPr="00C95702">
        <w:t>PAZINU</w:t>
      </w:r>
      <w:proofErr w:type="spellEnd"/>
    </w:p>
    <w:p w:rsidRDefault="008229C0" w:rsidP="008229C0" w:rsidR="008229C0" w:rsidRPr="00C95702">
      <w:pPr>
        <w:jc w:val="both"/>
      </w:pPr>
      <w:r w:rsidRPr="00C95702">
        <w:t xml:space="preserve">     </w:t>
      </w:r>
      <w:proofErr w:type="spellStart"/>
      <w:r w:rsidRPr="00C95702">
        <w:t>52000</w:t>
      </w:r>
      <w:proofErr w:type="spellEnd"/>
      <w:r w:rsidRPr="00C95702">
        <w:t xml:space="preserve"> Pazin, </w:t>
      </w:r>
      <w:proofErr w:type="spellStart"/>
      <w:r w:rsidRPr="00C95702">
        <w:t>Drševka</w:t>
      </w:r>
      <w:proofErr w:type="spellEnd"/>
      <w:r w:rsidRPr="00C95702">
        <w:t xml:space="preserve"> 1</w:t>
      </w:r>
      <w:r w:rsidRPr="00C95702">
        <w:tab/>
      </w:r>
      <w:r w:rsidRPr="00C95702">
        <w:tab/>
      </w:r>
      <w:r w:rsidRPr="00C95702">
        <w:tab/>
      </w:r>
      <w:r w:rsidRPr="00C95702">
        <w:tab/>
      </w:r>
      <w:r w:rsidRPr="00C95702">
        <w:tab/>
      </w:r>
      <w:r w:rsidRPr="00C95702">
        <w:tab/>
        <w:t xml:space="preserve">      </w:t>
      </w:r>
    </w:p>
    <w:p w:rsidRDefault="008229C0" w:rsidP="008229C0" w:rsidR="008229C0" w:rsidRPr="00C95702">
      <w:pPr>
        <w:jc w:val="both"/>
      </w:pPr>
    </w:p>
    <w:p w:rsidRDefault="008229C0" w:rsidP="008229C0" w:rsidR="008229C0" w:rsidRPr="00C95702">
      <w:pPr>
        <w:jc w:val="center"/>
      </w:pPr>
      <w:r w:rsidRPr="00C95702">
        <w:t>R E P U B L I K A  H R V A T S K A</w:t>
      </w:r>
    </w:p>
    <w:p w:rsidRDefault="008229C0" w:rsidP="008229C0" w:rsidR="008229C0" w:rsidRPr="00C95702">
      <w:pPr>
        <w:jc w:val="center"/>
      </w:pPr>
    </w:p>
    <w:p w:rsidRDefault="008229C0" w:rsidP="008229C0" w:rsidR="008229C0" w:rsidRPr="00C95702">
      <w:pPr>
        <w:jc w:val="center"/>
      </w:pPr>
      <w:r w:rsidRPr="00C95702">
        <w:t>R J E Š E N J E</w:t>
      </w:r>
    </w:p>
    <w:p w:rsidRDefault="008229C0" w:rsidP="008229C0" w:rsidR="008229C0" w:rsidRPr="00C95702">
      <w:pPr>
        <w:jc w:val="center"/>
      </w:pPr>
    </w:p>
    <w:p w:rsidRDefault="008229C0" w:rsidP="008229C0" w:rsidR="008229C0" w:rsidRPr="00C95702">
      <w:pPr>
        <w:jc w:val="both"/>
      </w:pPr>
      <w:r w:rsidRPr="00C95702">
        <w:tab/>
        <w:t xml:space="preserve">Trgovački sud u Pazinu, po stečajnom sucu </w:t>
      </w:r>
      <w:r w:rsidR="004D08BE" w:rsidRPr="00C95702">
        <w:t>Damiru Rabaru</w:t>
      </w:r>
      <w:r w:rsidRPr="00C95702">
        <w:t xml:space="preserve">, u stečajnom postupku nad stečajnim dužnikom </w:t>
      </w:r>
      <w:proofErr w:type="spellStart"/>
      <w:r w:rsidR="00CC0212" w:rsidRPr="00C95702">
        <w:t>EMONIA</w:t>
      </w:r>
      <w:proofErr w:type="spellEnd"/>
      <w:r w:rsidR="00CC0212" w:rsidRPr="00C95702">
        <w:t xml:space="preserve"> NOVA d.o.o. u stečaju, Pula, </w:t>
      </w:r>
      <w:proofErr w:type="spellStart"/>
      <w:r w:rsidR="00CC0212" w:rsidRPr="00C95702">
        <w:t>Tartinijeva</w:t>
      </w:r>
      <w:proofErr w:type="spellEnd"/>
      <w:r w:rsidR="00CC0212" w:rsidRPr="00C95702">
        <w:t xml:space="preserve"> </w:t>
      </w:r>
      <w:proofErr w:type="spellStart"/>
      <w:r w:rsidR="00CC0212" w:rsidRPr="00C95702">
        <w:t>15</w:t>
      </w:r>
      <w:proofErr w:type="spellEnd"/>
      <w:r w:rsidR="00CC0212" w:rsidRPr="00C95702">
        <w:t xml:space="preserve">, </w:t>
      </w:r>
      <w:proofErr w:type="spellStart"/>
      <w:r w:rsidR="00CC0212" w:rsidRPr="00C95702">
        <w:t>OIB</w:t>
      </w:r>
      <w:proofErr w:type="spellEnd"/>
      <w:r w:rsidR="00CC0212" w:rsidRPr="00C95702">
        <w:t xml:space="preserve">: </w:t>
      </w:r>
      <w:proofErr w:type="spellStart"/>
      <w:r w:rsidR="00CC0212" w:rsidRPr="00C95702">
        <w:t>67488200435</w:t>
      </w:r>
      <w:proofErr w:type="spellEnd"/>
      <w:r w:rsidR="00004D0D" w:rsidRPr="00C95702">
        <w:t xml:space="preserve">, </w:t>
      </w:r>
      <w:r w:rsidR="00A91D72">
        <w:t xml:space="preserve">dana </w:t>
      </w:r>
      <w:proofErr w:type="spellStart"/>
      <w:r w:rsidR="00A91D72">
        <w:t>10</w:t>
      </w:r>
      <w:proofErr w:type="spellEnd"/>
      <w:r w:rsidR="00A91D72">
        <w:t xml:space="preserve">. veljače </w:t>
      </w:r>
      <w:proofErr w:type="spellStart"/>
      <w:r w:rsidR="00A91D72">
        <w:t>2017</w:t>
      </w:r>
      <w:proofErr w:type="spellEnd"/>
      <w:r w:rsidR="00A91D72">
        <w:t>.</w:t>
      </w:r>
    </w:p>
    <w:p w:rsidRDefault="008229C0" w:rsidP="008229C0" w:rsidR="008229C0" w:rsidRPr="00C95702">
      <w:pPr>
        <w:jc w:val="center"/>
      </w:pPr>
    </w:p>
    <w:p w:rsidRDefault="008229C0" w:rsidP="008229C0" w:rsidR="008229C0" w:rsidRPr="00C95702">
      <w:pPr>
        <w:jc w:val="center"/>
      </w:pPr>
      <w:r w:rsidRPr="00C95702">
        <w:t>r i j e š i o  j e</w:t>
      </w:r>
    </w:p>
    <w:p w:rsidRDefault="008229C0" w:rsidP="008229C0" w:rsidR="008229C0" w:rsidRPr="00C95702">
      <w:pPr>
        <w:ind w:firstLine="708"/>
        <w:jc w:val="both"/>
      </w:pPr>
    </w:p>
    <w:p w:rsidRDefault="008229C0" w:rsidP="008229C0" w:rsidR="008229C0" w:rsidRPr="00C95702">
      <w:pPr>
        <w:jc w:val="both"/>
      </w:pPr>
      <w:r w:rsidRPr="00C95702">
        <w:tab/>
      </w:r>
      <w:r w:rsidR="00004D0D" w:rsidRPr="00C95702">
        <w:t xml:space="preserve">I. </w:t>
      </w:r>
      <w:r w:rsidRPr="00C95702">
        <w:t xml:space="preserve">Odbacuje se kao </w:t>
      </w:r>
      <w:r w:rsidR="00BE6B71" w:rsidRPr="00C95702">
        <w:t>nedopuštena</w:t>
      </w:r>
      <w:r w:rsidRPr="00C95702">
        <w:t xml:space="preserve"> prijava tražbine </w:t>
      </w:r>
      <w:proofErr w:type="spellStart"/>
      <w:r w:rsidR="00CC0212" w:rsidRPr="00C95702">
        <w:t>B2</w:t>
      </w:r>
      <w:proofErr w:type="spellEnd"/>
      <w:r w:rsidR="00CC0212" w:rsidRPr="00C95702">
        <w:t xml:space="preserve"> KAPITAL d.o.o. Zagreb, Radnička cesta </w:t>
      </w:r>
      <w:proofErr w:type="spellStart"/>
      <w:r w:rsidR="00CC0212" w:rsidRPr="00C95702">
        <w:t>41</w:t>
      </w:r>
      <w:proofErr w:type="spellEnd"/>
      <w:r w:rsidR="00CC0212" w:rsidRPr="00C95702">
        <w:t xml:space="preserve">, </w:t>
      </w:r>
      <w:proofErr w:type="spellStart"/>
      <w:r w:rsidR="00CC0212" w:rsidRPr="00C95702">
        <w:t>OIB</w:t>
      </w:r>
      <w:proofErr w:type="spellEnd"/>
      <w:r w:rsidR="00CC0212" w:rsidRPr="00C95702">
        <w:t xml:space="preserve"> </w:t>
      </w:r>
      <w:proofErr w:type="spellStart"/>
      <w:r w:rsidR="00CC0212" w:rsidRPr="00C95702">
        <w:t>57509775367</w:t>
      </w:r>
      <w:proofErr w:type="spellEnd"/>
      <w:r w:rsidRPr="00C95702">
        <w:t>, u</w:t>
      </w:r>
      <w:r w:rsidR="00A91D72">
        <w:t xml:space="preserve"> iznosu od </w:t>
      </w:r>
      <w:proofErr w:type="spellStart"/>
      <w:r w:rsidR="00CC0212" w:rsidRPr="00C95702">
        <w:t>9.686</w:t>
      </w:r>
      <w:proofErr w:type="spellEnd"/>
      <w:r w:rsidR="00CC0212" w:rsidRPr="00C95702">
        <w:t>,</w:t>
      </w:r>
      <w:proofErr w:type="spellStart"/>
      <w:r w:rsidR="00CC0212" w:rsidRPr="00C95702">
        <w:t>46</w:t>
      </w:r>
      <w:proofErr w:type="spellEnd"/>
      <w:r w:rsidR="00CC0212" w:rsidRPr="00C95702">
        <w:t xml:space="preserve"> </w:t>
      </w:r>
      <w:r w:rsidRPr="00C95702">
        <w:t>kn.</w:t>
      </w:r>
    </w:p>
    <w:p w:rsidRDefault="00004D0D" w:rsidP="008229C0" w:rsidR="00004D0D" w:rsidRPr="00C95702">
      <w:pPr>
        <w:jc w:val="both"/>
      </w:pPr>
      <w:r w:rsidRPr="00C95702">
        <w:tab/>
      </w:r>
    </w:p>
    <w:p w:rsidRDefault="008229C0" w:rsidP="00CC0212" w:rsidR="008229C0" w:rsidRPr="00C95702">
      <w:pPr>
        <w:jc w:val="center"/>
      </w:pPr>
      <w:r w:rsidRPr="00C95702">
        <w:t>Obrazloženje</w:t>
      </w:r>
    </w:p>
    <w:p w:rsidRDefault="008229C0" w:rsidP="008229C0" w:rsidR="008229C0" w:rsidRPr="00C95702">
      <w:pPr>
        <w:ind w:firstLine="708"/>
        <w:jc w:val="both"/>
      </w:pPr>
    </w:p>
    <w:p w:rsidRDefault="008229C0" w:rsidP="008229C0" w:rsidR="00364AED" w:rsidRPr="00C95702">
      <w:pPr>
        <w:ind w:firstLine="708"/>
        <w:jc w:val="both"/>
      </w:pPr>
      <w:r w:rsidRPr="00C95702">
        <w:t xml:space="preserve">Stečajni upravitelj nije ispitao tražbinu vjerovnika </w:t>
      </w:r>
      <w:proofErr w:type="spellStart"/>
      <w:r w:rsidR="00CC0212" w:rsidRPr="00C95702">
        <w:t>B2</w:t>
      </w:r>
      <w:proofErr w:type="spellEnd"/>
      <w:r w:rsidR="00CC0212" w:rsidRPr="00C95702">
        <w:t xml:space="preserve"> KAPITAL d.o.o. Zagreb, Radnička cesta </w:t>
      </w:r>
      <w:proofErr w:type="spellStart"/>
      <w:r w:rsidR="00CC0212" w:rsidRPr="00C95702">
        <w:t>41</w:t>
      </w:r>
      <w:proofErr w:type="spellEnd"/>
      <w:r w:rsidR="00CC0212" w:rsidRPr="00C95702">
        <w:t xml:space="preserve">, </w:t>
      </w:r>
      <w:proofErr w:type="spellStart"/>
      <w:r w:rsidR="00CC0212" w:rsidRPr="00C95702">
        <w:t>OIB</w:t>
      </w:r>
      <w:proofErr w:type="spellEnd"/>
      <w:r w:rsidR="00CC0212" w:rsidRPr="00C95702">
        <w:t xml:space="preserve"> </w:t>
      </w:r>
      <w:proofErr w:type="spellStart"/>
      <w:r w:rsidR="00CC0212" w:rsidRPr="00C95702">
        <w:t>57509775367</w:t>
      </w:r>
      <w:proofErr w:type="spellEnd"/>
      <w:r w:rsidRPr="00C95702">
        <w:t xml:space="preserve">, u iznosu od </w:t>
      </w:r>
      <w:proofErr w:type="spellStart"/>
      <w:r w:rsidR="00A91D72" w:rsidRPr="00C95702">
        <w:t>9.686</w:t>
      </w:r>
      <w:proofErr w:type="spellEnd"/>
      <w:r w:rsidR="00A91D72" w:rsidRPr="00C95702">
        <w:t>,</w:t>
      </w:r>
      <w:proofErr w:type="spellStart"/>
      <w:r w:rsidR="00A91D72" w:rsidRPr="00C95702">
        <w:t>46</w:t>
      </w:r>
      <w:proofErr w:type="spellEnd"/>
      <w:r w:rsidR="00A91D72" w:rsidRPr="00C95702">
        <w:t xml:space="preserve"> </w:t>
      </w:r>
      <w:r w:rsidRPr="00C95702">
        <w:t xml:space="preserve">kn jer </w:t>
      </w:r>
      <w:r w:rsidR="00364AED" w:rsidRPr="00C95702">
        <w:t xml:space="preserve">ista predstavlja tražbinu nižeg isplatnog reda budući se radi o </w:t>
      </w:r>
      <w:r w:rsidR="00C95702" w:rsidRPr="00C95702">
        <w:t xml:space="preserve">sudskim troškovima i zateznim </w:t>
      </w:r>
      <w:r w:rsidR="00007991" w:rsidRPr="00C95702">
        <w:t>kamatama</w:t>
      </w:r>
      <w:r w:rsidR="00C95702">
        <w:t>.</w:t>
      </w:r>
    </w:p>
    <w:p w:rsidRDefault="00B87AAB" w:rsidP="00B87AAB" w:rsidR="00B87AAB" w:rsidRPr="00C95702">
      <w:pPr>
        <w:ind w:firstLine="708"/>
        <w:jc w:val="both"/>
      </w:pPr>
    </w:p>
    <w:p w:rsidRDefault="00364AED" w:rsidP="008229C0" w:rsidR="00364AED" w:rsidRPr="00C95702">
      <w:pPr>
        <w:ind w:firstLine="708"/>
        <w:jc w:val="both"/>
      </w:pPr>
      <w:r w:rsidRPr="00C95702">
        <w:t xml:space="preserve">Kako vjerovnici nižih isplatnih redova nisu pozvani prijaviti tražbine, proizlazi da </w:t>
      </w:r>
      <w:r w:rsidR="00CF0436" w:rsidRPr="00C95702">
        <w:t>su</w:t>
      </w:r>
      <w:r w:rsidRPr="00C95702">
        <w:t xml:space="preserve"> prijav</w:t>
      </w:r>
      <w:r w:rsidR="00CF0436" w:rsidRPr="00C95702">
        <w:t>e</w:t>
      </w:r>
      <w:r w:rsidRPr="00C95702">
        <w:t xml:space="preserve"> tražbine vjerovnika u navedenom dijelu nedopušten</w:t>
      </w:r>
      <w:r w:rsidR="00CF0436" w:rsidRPr="00C95702">
        <w:t>e</w:t>
      </w:r>
      <w:r w:rsidRPr="00C95702">
        <w:t>, pa je donesena odluka kao u izreci.</w:t>
      </w:r>
    </w:p>
    <w:p w:rsidRDefault="00364AED" w:rsidP="008229C0" w:rsidR="00364AED" w:rsidRPr="00C95702">
      <w:pPr>
        <w:jc w:val="both"/>
      </w:pPr>
    </w:p>
    <w:p w:rsidRDefault="008229C0" w:rsidP="008229C0" w:rsidR="008229C0" w:rsidRPr="00C95702">
      <w:pPr>
        <w:jc w:val="both"/>
        <w:rPr>
          <w:color w:val="00B050"/>
        </w:rPr>
      </w:pPr>
      <w:r w:rsidRPr="00C95702">
        <w:rPr>
          <w:color w:val="00B050"/>
        </w:rPr>
        <w:tab/>
      </w:r>
    </w:p>
    <w:p w:rsidRDefault="008229C0" w:rsidP="008229C0" w:rsidR="008229C0" w:rsidRPr="00C95702">
      <w:pPr>
        <w:ind w:firstLine="708"/>
        <w:jc w:val="center"/>
      </w:pPr>
      <w:r w:rsidRPr="00C95702">
        <w:t xml:space="preserve">U Pazinu </w:t>
      </w:r>
      <w:proofErr w:type="spellStart"/>
      <w:r w:rsidR="00CC0212" w:rsidRPr="00C95702">
        <w:t>10</w:t>
      </w:r>
      <w:proofErr w:type="spellEnd"/>
      <w:r w:rsidRPr="00C95702">
        <w:t xml:space="preserve">. </w:t>
      </w:r>
      <w:r w:rsidR="00CC0212" w:rsidRPr="00C95702">
        <w:t xml:space="preserve">veljače </w:t>
      </w:r>
      <w:proofErr w:type="spellStart"/>
      <w:r w:rsidRPr="00C95702">
        <w:t>201</w:t>
      </w:r>
      <w:r w:rsidR="004D08BE" w:rsidRPr="00C95702">
        <w:t>7</w:t>
      </w:r>
      <w:proofErr w:type="spellEnd"/>
      <w:r w:rsidRPr="00C95702">
        <w:t>.</w:t>
      </w:r>
    </w:p>
    <w:p w:rsidRDefault="008229C0" w:rsidP="008229C0" w:rsidR="008229C0" w:rsidRPr="00C95702">
      <w:pPr>
        <w:ind w:firstLine="708"/>
        <w:jc w:val="center"/>
      </w:pPr>
    </w:p>
    <w:p w:rsidRDefault="008229C0" w:rsidP="008229C0" w:rsidR="008229C0" w:rsidRPr="00C95702">
      <w:pPr>
        <w:ind w:firstLine="708" w:left="5664"/>
        <w:jc w:val="center"/>
      </w:pPr>
      <w:r w:rsidRPr="00C95702">
        <w:t>Stečajni sudac</w:t>
      </w:r>
    </w:p>
    <w:p w:rsidRDefault="008229C0" w:rsidP="008229C0" w:rsidR="008229C0" w:rsidRPr="00C95702">
      <w:pPr>
        <w:ind w:firstLine="708" w:left="4956"/>
        <w:jc w:val="center"/>
      </w:pPr>
      <w:r w:rsidRPr="00C95702">
        <w:t xml:space="preserve">           </w:t>
      </w:r>
      <w:r w:rsidR="004D08BE" w:rsidRPr="00C95702">
        <w:t>Damir Rabar</w:t>
      </w:r>
      <w:r w:rsidR="001A626F">
        <w:t>, v.r.</w:t>
      </w:r>
    </w:p>
    <w:p w:rsidRDefault="008229C0" w:rsidP="008229C0" w:rsidR="008229C0" w:rsidRPr="00C95702">
      <w:pPr>
        <w:jc w:val="both"/>
      </w:pPr>
    </w:p>
    <w:p w:rsidRDefault="008229C0" w:rsidP="008229C0" w:rsidR="008229C0" w:rsidRPr="00C95702">
      <w:pPr>
        <w:jc w:val="both"/>
      </w:pPr>
    </w:p>
    <w:p w:rsidRDefault="008229C0" w:rsidP="008229C0" w:rsidR="008229C0" w:rsidRPr="00C95702">
      <w:r w:rsidRPr="00C95702">
        <w:t>UPUTA O PRAVNOM LIJEKU:</w:t>
      </w:r>
    </w:p>
    <w:p w:rsidRDefault="008229C0" w:rsidP="008229C0" w:rsidR="008229C0" w:rsidRPr="00C95702">
      <w:pPr>
        <w:ind w:firstLine="720"/>
        <w:jc w:val="both"/>
      </w:pPr>
      <w:r w:rsidRPr="00C95702">
        <w:t xml:space="preserve">Protiv ove odluke nezadovoljna stranka može podnijeti žalbu u roku od 8 dana od dana dostave iste a dostava se smatra obavljenom istekom osmog dana od dana objave rješenja na mrežnoj stranici e-Oglasna ploča sudova (čl. </w:t>
      </w:r>
      <w:proofErr w:type="spellStart"/>
      <w:r w:rsidRPr="00C95702">
        <w:t>12</w:t>
      </w:r>
      <w:proofErr w:type="spellEnd"/>
      <w:r w:rsidRPr="00C95702">
        <w:t xml:space="preserve">. st. 1. i 2. </w:t>
      </w:r>
      <w:proofErr w:type="spellStart"/>
      <w:r w:rsidRPr="00C95702">
        <w:t>SZ</w:t>
      </w:r>
      <w:proofErr w:type="spellEnd"/>
      <w:r w:rsidRPr="00C95702">
        <w:t>-a). Žalba se podnosi putem ovog suda u tri istovjetna primjerka, a o žalbi odlučuje Visoki trgovački sud Republike Hrvatske.</w:t>
      </w:r>
    </w:p>
    <w:p w:rsidRDefault="008229C0" w:rsidP="008229C0" w:rsidR="008229C0" w:rsidRPr="00C95702">
      <w:pPr>
        <w:ind w:left="7080"/>
        <w:jc w:val="both"/>
      </w:pPr>
    </w:p>
    <w:p w:rsidRDefault="008229C0" w:rsidP="008229C0" w:rsidR="008229C0" w:rsidRPr="00C95702">
      <w:r w:rsidRPr="00C95702">
        <w:t xml:space="preserve">DNA:  </w:t>
      </w:r>
    </w:p>
    <w:p w:rsidRDefault="008229C0" w:rsidP="008229C0" w:rsidR="008229C0" w:rsidRPr="00A91D72">
      <w:r w:rsidRPr="00C95702">
        <w:t xml:space="preserve">- stečajni upravitelj </w:t>
      </w:r>
      <w:r w:rsidR="00A91D72" w:rsidRPr="00A91D72">
        <w:t xml:space="preserve">Zdravko </w:t>
      </w:r>
      <w:proofErr w:type="spellStart"/>
      <w:r w:rsidR="00A91D72" w:rsidRPr="00A91D72">
        <w:t>Čupković</w:t>
      </w:r>
      <w:proofErr w:type="spellEnd"/>
      <w:r w:rsidR="00A91D72" w:rsidRPr="00A91D72">
        <w:t xml:space="preserve">, Rijeka, </w:t>
      </w:r>
      <w:proofErr w:type="spellStart"/>
      <w:r w:rsidR="00A91D72" w:rsidRPr="00A91D72">
        <w:t>Gnambova</w:t>
      </w:r>
      <w:proofErr w:type="spellEnd"/>
      <w:r w:rsidR="00A91D72" w:rsidRPr="00A91D72">
        <w:t xml:space="preserve"> 2/III, </w:t>
      </w:r>
    </w:p>
    <w:p w:rsidRDefault="008229C0" w:rsidP="00364AED" w:rsidR="00CC0212" w:rsidRPr="00C95702">
      <w:pPr>
        <w:jc w:val="both"/>
      </w:pPr>
      <w:r w:rsidRPr="00A91D72">
        <w:t xml:space="preserve">- </w:t>
      </w:r>
      <w:proofErr w:type="spellStart"/>
      <w:r w:rsidR="00CC0212" w:rsidRPr="00A91D72">
        <w:t>B2</w:t>
      </w:r>
      <w:proofErr w:type="spellEnd"/>
      <w:r w:rsidR="00CC0212" w:rsidRPr="00A91D72">
        <w:t xml:space="preserve"> KAPITAL d.o.o. Zagreb, </w:t>
      </w:r>
      <w:r w:rsidR="00A91D72">
        <w:t xml:space="preserve">po pun. </w:t>
      </w:r>
    </w:p>
    <w:p w:rsidRDefault="00A91D72" w:rsidP="00364AED" w:rsidR="00500701" w:rsidRPr="00C95702">
      <w:pPr>
        <w:jc w:val="both"/>
      </w:pPr>
      <w:r>
        <w:t>- e-oglasna ploča suda 8 dana.</w:t>
      </w:r>
    </w:p>
    <w:sectPr w:rsidSect="00A70E98" w:rsidR="00500701" w:rsidRPr="00C9570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704" w:rsidR="00014704">
      <w:r>
        <w:separator/>
      </w:r>
    </w:p>
  </w:endnote>
  <w:endnote w:id="0" w:type="continuationSeparator">
    <w:p w:rsidRDefault="00014704" w:rsidR="00014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704" w:rsidR="00014704">
      <w:r>
        <w:separator/>
      </w:r>
    </w:p>
  </w:footnote>
  <w:footnote w:id="0" w:type="continuationSeparator">
    <w:p w:rsidRDefault="00014704" w:rsidR="00014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622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2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</w:t>
    </w:r>
    <w:r w:rsidR="00E0246C">
      <w:t>1</w:t>
    </w:r>
    <w:r>
      <w:t xml:space="preserve"> St-</w:t>
    </w:r>
    <w:proofErr w:type="spellStart"/>
    <w:r>
      <w:t>3</w:t>
    </w:r>
    <w:r w:rsidR="00E0246C">
      <w:t>2</w:t>
    </w:r>
    <w:r>
      <w:t>5</w:t>
    </w:r>
    <w:proofErr w:type="spellEnd"/>
    <w:r>
      <w:t>/</w:t>
    </w:r>
    <w:proofErr w:type="spellStart"/>
    <w:r>
      <w:t>16</w:t>
    </w:r>
    <w:proofErr w:type="spellEnd"/>
    <w:r w:rsidRPr="006038BC">
      <w:t>-</w:t>
    </w:r>
    <w:r w:rsidR="00E0246C">
      <w:t>_</w:t>
    </w:r>
  </w:p>
  <w:p w:rsidRDefault="005A622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A91D72" w:rsidR="00E84C66">
    <w:pPr>
      <w:pStyle w:val="Zaglavlje"/>
      <w:jc w:val="right"/>
    </w:pPr>
    <w:r>
      <w:tab/>
    </w:r>
    <w:r>
      <w:tab/>
    </w:r>
    <w:proofErr w:type="spellStart"/>
    <w:r w:rsidR="00A91D72">
      <w:t>Posl</w:t>
    </w:r>
    <w:proofErr w:type="spellEnd"/>
    <w:r w:rsidR="00A91D72">
      <w:t>. br.: 1 St-</w:t>
    </w:r>
    <w:proofErr w:type="spellStart"/>
    <w:r w:rsidR="00A91D72">
      <w:t>912</w:t>
    </w:r>
    <w:proofErr w:type="spellEnd"/>
    <w:r w:rsidR="00A91D72">
      <w:t>/</w:t>
    </w:r>
    <w:proofErr w:type="spellStart"/>
    <w:r w:rsidR="00A91D72">
      <w:t>16</w:t>
    </w:r>
    <w:proofErr w:type="spellEnd"/>
    <w:r w:rsidR="00A91D72">
      <w:t>-</w:t>
    </w:r>
    <w:proofErr w:type="spellStart"/>
    <w:r w:rsidR="00A91D72">
      <w:t>27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07991"/>
    <w:rsid w:val="00014704"/>
    <w:rsid w:val="001A626F"/>
    <w:rsid w:val="00280ECB"/>
    <w:rsid w:val="002F6CFB"/>
    <w:rsid w:val="00364AED"/>
    <w:rsid w:val="0038320C"/>
    <w:rsid w:val="00427F96"/>
    <w:rsid w:val="004D08BE"/>
    <w:rsid w:val="00501F10"/>
    <w:rsid w:val="00533106"/>
    <w:rsid w:val="00554328"/>
    <w:rsid w:val="005A6221"/>
    <w:rsid w:val="005E5C6B"/>
    <w:rsid w:val="0064738E"/>
    <w:rsid w:val="008229C0"/>
    <w:rsid w:val="008371E8"/>
    <w:rsid w:val="00870C5F"/>
    <w:rsid w:val="00985388"/>
    <w:rsid w:val="009E3FF9"/>
    <w:rsid w:val="00A00C01"/>
    <w:rsid w:val="00A91D72"/>
    <w:rsid w:val="00AC3845"/>
    <w:rsid w:val="00AC4C3B"/>
    <w:rsid w:val="00B87AAB"/>
    <w:rsid w:val="00B93ED8"/>
    <w:rsid w:val="00BE6B71"/>
    <w:rsid w:val="00C95702"/>
    <w:rsid w:val="00CC0212"/>
    <w:rsid w:val="00CF0436"/>
    <w:rsid w:val="00DA65A5"/>
    <w:rsid w:val="00E0246C"/>
    <w:rsid w:val="00E2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24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24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24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24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1236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2017-02-10T11:43:00Z</dcterms:created>
  <dc:creator>Jasmina Matika</dc:creator>
  <cp:lastModifiedBy>Lorena Paris Aničić</cp:lastModifiedBy>
  <cp:lastPrinted>2017-02-10T11:46:00Z</cp:lastPrinted>
  <dcterms:modified xmlns:xsi="http://www.w3.org/2001/XMLSchema-instance" xsi:type="dcterms:W3CDTF">2017-02-10T11:50:00Z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