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dcb8" w14:paraId="c26dcb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3459F">
        <w:t>7</w:t>
      </w:r>
      <w:r w:rsidR="005626A5">
        <w:t>50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5626A5">
        <w:t>GROZD-</w:t>
      </w:r>
      <w:proofErr w:type="spellStart"/>
      <w:r w:rsidR="005626A5">
        <w:t>BENCI</w:t>
      </w:r>
      <w:proofErr w:type="spellEnd"/>
      <w:r w:rsidR="005626A5">
        <w:t xml:space="preserve"> društvo s ograničenom odgovornošću za ugostiteljstvo i usluge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,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 134, </w:t>
      </w:r>
      <w:proofErr w:type="spellStart"/>
      <w:r w:rsidR="005626A5">
        <w:t>MBS</w:t>
      </w:r>
      <w:proofErr w:type="spellEnd"/>
      <w:r w:rsidR="005626A5">
        <w:t xml:space="preserve">: 080779455, </w:t>
      </w:r>
      <w:proofErr w:type="spellStart"/>
      <w:r w:rsidR="005626A5">
        <w:t>OIB</w:t>
      </w:r>
      <w:proofErr w:type="spellEnd"/>
      <w:r w:rsidR="005626A5">
        <w:t xml:space="preserve">: 57756475593, </w:t>
      </w:r>
      <w:r w:rsidR="0079713C">
        <w:t xml:space="preserve">dana </w:t>
      </w:r>
      <w:r w:rsidR="005626A5">
        <w:t>9</w:t>
      </w:r>
      <w:r w:rsidR="0023459F">
        <w:t>.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r w:rsidR="005626A5">
        <w:t>GROZD-</w:t>
      </w:r>
      <w:proofErr w:type="spellStart"/>
      <w:r w:rsidR="005626A5">
        <w:t>BENCI</w:t>
      </w:r>
      <w:proofErr w:type="spellEnd"/>
      <w:r w:rsidR="005626A5">
        <w:t xml:space="preserve"> društvo s ograničenom odgovornošću za ugostiteljstvo i usluge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,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 134, </w:t>
      </w:r>
      <w:proofErr w:type="spellStart"/>
      <w:r w:rsidR="005626A5">
        <w:t>MBS</w:t>
      </w:r>
      <w:proofErr w:type="spellEnd"/>
      <w:r w:rsidR="005626A5">
        <w:t xml:space="preserve">: 080779455, </w:t>
      </w:r>
      <w:proofErr w:type="spellStart"/>
      <w:r w:rsidR="005626A5">
        <w:t>OIB</w:t>
      </w:r>
      <w:proofErr w:type="spellEnd"/>
      <w:r w:rsidR="005626A5">
        <w:t>: 57756475593.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23459F">
        <w:t xml:space="preserve"> </w:t>
      </w:r>
      <w:r w:rsidR="005626A5">
        <w:t>GROZD-</w:t>
      </w:r>
      <w:proofErr w:type="spellStart"/>
      <w:r w:rsidR="005626A5">
        <w:t>BENCI</w:t>
      </w:r>
      <w:proofErr w:type="spellEnd"/>
      <w:r w:rsidR="005626A5">
        <w:t xml:space="preserve"> društvo s ograničenom odgovornošću za ugostiteljstvo i usluge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,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 134, </w:t>
      </w:r>
      <w:proofErr w:type="spellStart"/>
      <w:r w:rsidR="005626A5">
        <w:t>MBS</w:t>
      </w:r>
      <w:proofErr w:type="spellEnd"/>
      <w:r w:rsidR="005626A5">
        <w:t xml:space="preserve">: 080779455, </w:t>
      </w:r>
      <w:proofErr w:type="spellStart"/>
      <w:r w:rsidR="005626A5">
        <w:t>OIB</w:t>
      </w:r>
      <w:proofErr w:type="spellEnd"/>
      <w:r w:rsidR="005626A5">
        <w:t>: 57756475593.</w:t>
      </w:r>
      <w:r w:rsidR="00B31C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>Trgovački sud u Zagrebu</w:t>
      </w:r>
      <w:r w:rsidR="005626A5">
        <w:rPr>
          <w:bCs/>
        </w:rPr>
        <w:t xml:space="preserve"> 23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5626A5">
        <w:rPr>
          <w:bCs/>
        </w:rPr>
        <w:t>586</w:t>
      </w:r>
      <w:r w:rsidR="00486D78">
        <w:rPr>
          <w:bCs/>
        </w:rPr>
        <w:t xml:space="preserve"> od </w:t>
      </w:r>
      <w:r w:rsidR="005626A5">
        <w:rPr>
          <w:bCs/>
        </w:rPr>
        <w:t>21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r w:rsidR="005626A5">
        <w:t>GROZD-</w:t>
      </w:r>
      <w:proofErr w:type="spellStart"/>
      <w:r w:rsidR="005626A5">
        <w:t>BENCI</w:t>
      </w:r>
      <w:proofErr w:type="spellEnd"/>
      <w:r w:rsidR="005626A5">
        <w:t xml:space="preserve"> društvo s ograničenom odgovornošću za ugostiteljstvo i usluge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, </w:t>
      </w:r>
      <w:proofErr w:type="spellStart"/>
      <w:r w:rsidR="005626A5">
        <w:t>Podgorje</w:t>
      </w:r>
      <w:proofErr w:type="spellEnd"/>
      <w:r w:rsidR="005626A5">
        <w:t xml:space="preserve"> </w:t>
      </w:r>
      <w:proofErr w:type="spellStart"/>
      <w:r w:rsidR="005626A5">
        <w:t>Bistričko</w:t>
      </w:r>
      <w:proofErr w:type="spellEnd"/>
      <w:r w:rsidR="005626A5">
        <w:t xml:space="preserve"> 134, </w:t>
      </w:r>
      <w:proofErr w:type="spellStart"/>
      <w:r w:rsidR="005626A5">
        <w:t>MBS</w:t>
      </w:r>
      <w:proofErr w:type="spellEnd"/>
      <w:r w:rsidR="005626A5">
        <w:t xml:space="preserve">: 080779455, </w:t>
      </w:r>
      <w:proofErr w:type="spellStart"/>
      <w:r w:rsidR="005626A5">
        <w:t>OIB</w:t>
      </w:r>
      <w:proofErr w:type="spellEnd"/>
      <w:r w:rsidR="005626A5">
        <w:t>: 57756475593.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</w:t>
      </w:r>
      <w:r w:rsidR="005626A5">
        <w:t>50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5626A5">
        <w:t>4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</w:t>
      </w:r>
      <w:r w:rsidR="005626A5">
        <w:t>50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626A5">
        <w:t>9</w:t>
      </w:r>
      <w:r w:rsidR="0023459F">
        <w:t>.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376F4"/>
    <w:rsid w:val="005437AE"/>
    <w:rsid w:val="00550133"/>
    <w:rsid w:val="00556098"/>
    <w:rsid w:val="005626A5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0420"/>
    <w:rsid w:val="00AE31E8"/>
    <w:rsid w:val="00AE6380"/>
    <w:rsid w:val="00AF6B90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E04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04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4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4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E04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04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4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4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St-750/2017</izvorni_sadrzaj>
    <derivirana_varijabla naziv="DomainObject.Predmet.OznakaBroj_1">St-750/2017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GROZD-BENCI društvo s ograničenom odgovornošću za ugostiteljstvo i usluge</izvorni_sadrzaj>
    <derivirana_varijabla naziv="DomainObject.Predmet.ProtustrankaFormated_1">  GROZD-BENCI društvo s ograničenom odgovornošću za ugostiteljstvo i usluge</derivirana_varijabla>
  </DomainObject.Predmet.ProtustrankaFormated>
  <DomainObject.Predmet.ProtustrankaFormatedOIB>
    <izvorni_sadrzaj>  GROZD-BENCI društvo s ograničenom odgovornošću za ugostiteljstvo i usluge, OIB 57756475593</izvorni_sadrzaj>
    <derivirana_varijabla naziv="DomainObject.Predmet.ProtustrankaFormatedOIB_1">  GROZD-BENCI društvo s ograničenom odgovornošću za ugostiteljstvo i usluge, OIB 57756475593</derivirana_varijabla>
  </DomainObject.Predmet.ProtustrankaFormatedOIB>
  <DomainObject.Predmet.ProtustrankaFormatedWithAdress>
    <izvorni_sadrzaj> GROZD-BENCI društvo s ograničenom odgovornošću za ugostiteljstvo i usluge, Podgorje Bistričko 134 , 49246 Podgorje Bistričko</izvorni_sadrzaj>
    <derivirana_varijabla naziv="DomainObject.Predmet.ProtustrankaFormatedWithAdress_1"> GROZD-BENCI društvo s ograničenom odgovornošću za ugostiteljstvo i usluge, Podgorje Bistričko 134 , 49246 Podgorje Bistričko</derivirana_varijabla>
  </DomainObject.Predmet.ProtustrankaFormatedWithAdress>
  <DomainObject.Predmet.ProtustrankaFormatedWithAdressOIB>
    <izvorni_sadrzaj> GROZD-BENCI društvo s ograničenom odgovornošću za ugostiteljstvo i usluge, OIB 57756475593, Podgorje Bistričko 134 , 49246 Podgorje Bistričko</izvorni_sadrzaj>
    <derivirana_varijabla naziv="DomainObject.Predmet.ProtustrankaFormatedWithAdressOIB_1"> GROZD-BENCI društvo s ograničenom odgovornošću za ugostiteljstvo i usluge, OIB 57756475593, Podgorje Bistričko 134 , 49246 Podgorje Bistričko</derivirana_varijabla>
  </DomainObject.Predmet.ProtustrankaFormatedWithAdressOIB>
  <DomainObject.Predmet.ProtustrankaWithAdress>
    <izvorni_sadrzaj>GROZD-BENCI društvo s ograničenom odgovornošću za ugostiteljstvo i usluge Podgorje Bistričko 134 , 49246 Podgorje Bistričko</izvorni_sadrzaj>
    <derivirana_varijabla naziv="DomainObject.Predmet.ProtustrankaWithAdress_1">GROZD-BENCI društvo s ograničenom odgovornošću za ugostiteljstvo i usluge Podgorje Bistričko 134 , 49246 Podgorje Bistričko</derivirana_varijabla>
  </DomainObject.Predmet.ProtustrankaWithAdress>
  <DomainObject.Predmet.ProtustrankaWithAdressOIB>
    <izvorni_sadrzaj>GROZD-BENCI društvo s ograničenom odgovornošću za ugostiteljstvo i usluge, OIB 57756475593, Podgorje Bistričko 134 , 49246 Podgorje Bistričko</izvorni_sadrzaj>
    <derivirana_varijabla naziv="DomainObject.Predmet.ProtustrankaWithAdressOIB_1">GROZD-BENCI društvo s ograničenom odgovornošću za ugostiteljstvo i usluge, OIB 57756475593, Podgorje Bistričko 134 , 49246 Podgorje Bistričko</derivirana_varijabla>
  </DomainObject.Predmet.ProtustrankaWithAdressOIB>
  <DomainObject.Predmet.ProtustrankaNazivFormated>
    <izvorni_sadrzaj>GROZD-BENCI društvo s ograničenom odgovornošću za ugostiteljstvo i usluge</izvorni_sadrzaj>
    <derivirana_varijabla naziv="DomainObject.Predmet.ProtustrankaNazivFormated_1">GROZD-BENCI društvo s ograničenom odgovornošću za ugostiteljstvo i usluge</derivirana_varijabla>
  </DomainObject.Predmet.ProtustrankaNazivFormated>
  <DomainObject.Predmet.ProtustrankaNazivFormatedOIB>
    <izvorni_sadrzaj>GROZD-BENCI društvo s ograničenom odgovornošću za ugostiteljstvo i usluge, OIB 57756475593</izvorni_sadrzaj>
    <derivirana_varijabla naziv="DomainObject.Predmet.ProtustrankaNazivFormatedOIB_1">GROZD-BENCI društvo s ograničenom odgovornošću za ugostiteljstvo i usluge, OIB 57756475593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GROZD-BENCI društvo s ograničenom odgovornošću za ugostiteljstvo i usluge</item>
    </izvorni_sadrzaj>
    <derivirana_varijabla naziv="DomainObject.Predmet.ProtuStrankaListFormated_1">
      <item>GROZD-BENCI društvo s ograničenom odgovornošću za ugostiteljstvo i usluge</item>
    </derivirana_varijabla>
  </DomainObject.Predmet.ProtuStrankaListFormated>
  <DomainObject.Predmet.ProtuStrankaListFormatedOIB>
    <izvorni_sadrzaj>
      <item>GROZD-BENCI društvo s ograničenom odgovornošću za ugostiteljstvo i usluge, OIB 57756475593</item>
    </izvorni_sadrzaj>
    <derivirana_varijabla naziv="DomainObject.Predmet.ProtuStrankaListFormatedOIB_1">
      <item>GROZD-BENCI društvo s ograničenom odgovornošću za ugostiteljstvo i usluge, OIB 57756475593</item>
    </derivirana_varijabla>
  </DomainObject.Predmet.ProtuStrankaListFormatedOIB>
  <DomainObject.Predmet.ProtuStrankaListFormatedWithAdress>
    <izvorni_sadrzaj>
      <item>GROZD-BENCI društvo s ograničenom odgovornošću za ugostiteljstvo i usluge, Podgorje Bistričko 134 , 49246 Podgorje Bistričko</item>
    </izvorni_sadrzaj>
    <derivirana_varijabla naziv="DomainObject.Predmet.ProtuStrankaListFormatedWithAdress_1">
      <item>GROZD-BENCI društvo s ograničenom odgovornošću za ugostiteljstvo i usluge, Podgorje Bistričko 134 , 49246 Podgorje Bistričko</item>
    </derivirana_varijabla>
  </DomainObject.Predmet.ProtuStrankaListFormatedWithAdress>
  <DomainObject.Predmet.ProtuStrankaListFormatedWithAdressOIB>
    <izvorni_sadrzaj>
      <item>GROZD-BENCI društvo s ograničenom odgovornošću za ugostiteljstvo i usluge, OIB 57756475593, Podgorje Bistričko 134 , 49246 Podgorje Bistričko</item>
    </izvorni_sadrzaj>
    <derivirana_varijabla naziv="DomainObject.Predmet.ProtuStrankaListFormatedWithAdressOIB_1">
      <item>GROZD-BENCI društvo s ograničenom odgovornošću za ugostiteljstvo i usluge, OIB 57756475593, Podgorje Bistričko 134 , 49246 Podgorje Bistričko</item>
    </derivirana_varijabla>
  </DomainObject.Predmet.ProtuStrankaListFormatedWithAdressOIB>
  <DomainObject.Predmet.ProtuStrankaListNazivFormated>
    <izvorni_sadrzaj>
      <item>GROZD-BENCI društvo s ograničenom odgovornošću za ugostiteljstvo i usluge</item>
    </izvorni_sadrzaj>
    <derivirana_varijabla naziv="DomainObject.Predmet.ProtuStrankaListNazivFormated_1">
      <item>GROZD-BENCI društvo s ograničenom odgovornošću za ugostiteljstvo i usluge</item>
    </derivirana_varijabla>
  </DomainObject.Predmet.ProtuStrankaListNazivFormated>
  <DomainObject.Predmet.ProtuStrankaListNazivFormatedOIB>
    <izvorni_sadrzaj>
      <item>GROZD-BENCI društvo s ograničenom odgovornošću za ugostiteljstvo i usluge, OIB 57756475593</item>
    </izvorni_sadrzaj>
    <derivirana_varijabla naziv="DomainObject.Predmet.ProtuStrankaListNazivFormatedOIB_1">
      <item>GROZD-BENCI društvo s ograničenom odgovornošću za ugostiteljstvo i usluge, OIB 57756475593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GROZD-BENCI društvo s ograničenom odgovornošću za ugostiteljstvo i usluge</izvorni_sadrzaj>
    <derivirana_varijabla naziv="DomainObject.Predmet.ProtustrankaIDrugi_1">GROZD-BENCI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GROZD-BENCI društvo s ograničenom odgovornošću za ugostiteljstvo i usluge, OIB 57756475593, Podgorje Bistričko 134 , 49246 Podgorje Bistričko</izvorni_sadrzaj>
    <derivirana_varijabla naziv="DomainObject.Predmet.ProtustrankaIDrugiAdressOIB_1">GROZD-BENCI društvo s ograničenom odgovornošću za ugostiteljstvo i usluge, OIB 57756475593, Podgorje Bistričko 134 , 49246 Podgorje Bistričko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GROZD-BENCI društvo s ograničenom odgovornošću za ugostiteljstvo i usluge</item>
      <item>FINA Regionalni centar Zagreb</item>
    </izvorni_sadrzaj>
    <derivirana_varijabla naziv="DomainObject.Predmet.SudioniciListNaziv_1">
      <item>GROZD-BENCI društvo s ograničenom odgovornošću za ugostiteljstvo i usluge</item>
      <item>FINA Regionalni centar Zagreb</item>
    </derivirana_varijabla>
  </DomainObject.Predmet.SudioniciListNaziv>
  <DomainObject.Predmet.SudioniciListAdressOIB>
    <izvorni_sadrzaj>
      <item>GROZD-BENCI društvo s ograničenom odgovornošću za ugostiteljstvo i usluge, OIB 57756475593, Podgorje Bistričko 134 ,49246 Podgorje Bistričko</item>
      <item>FINA Regionalni centar Zagreb, OIB 85821130368, Trg svibanjskih žrtava 1995. br. 1,10000 Zagreb</item>
    </izvorni_sadrzaj>
    <derivirana_varijabla naziv="DomainObject.Predmet.SudioniciListAdressOIB_1">
      <item>GROZD-BENCI društvo s ograničenom odgovornošću za ugostiteljstvo i usluge, OIB 57756475593, Podgorje Bistričko 134 ,49246 Podgorje Bistričko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57756475593</item>
      <item>, OIB 85821130368</item>
    </izvorni_sadrzaj>
    <derivirana_varijabla naziv="DomainObject.Predmet.SudioniciListNazivOIB_1">
      <item>, OIB 57756475593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D1437-1261-418E-A285-39BCFB3DF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3335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2017-11-09T10:28:00Z</dcterms:created>
  <dc:creator>Korisnik</dc:creator>
  <cp:lastModifiedBy>Ljiljana Floršić</cp:lastModifiedBy>
  <cp:lastPrinted>2017-11-07T07:42:00Z</cp:lastPrinted>
  <dcterms:modified xmlns:xsi="http://www.w3.org/2001/XMLSchema-instance" xsi:type="dcterms:W3CDTF">2017-11-09T10:31:00Z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