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3872" w14:paraId="0d3387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4A2B5A">
        <w:t>2670</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232450">
        <w:t>PEK-DOMESTICUS d.o.o., Zagreb, Ilica 148, OIB 39528461871</w:t>
      </w:r>
      <w:r w:rsidR="00667114" w:rsidRPr="00692A21">
        <w:t xml:space="preserve">, dana </w:t>
      </w:r>
      <w:r w:rsidR="005A4CE6">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232450">
        <w:t>PEK-DOMESTICUS d.o.o., Zagreb, Ilica 148, OIB 39528461871</w:t>
      </w:r>
      <w:r w:rsidRPr="00692A21">
        <w:t>.</w:t>
      </w:r>
      <w:r w:rsidR="005A56DF" w:rsidRPr="005A56DF">
        <w:t xml:space="preserve"> </w:t>
      </w:r>
      <w:r w:rsidR="005A56DF">
        <w:t>Ste</w:t>
      </w:r>
      <w:r w:rsidR="008C5EB2">
        <w:t xml:space="preserve">čajni postupak je otvoren dana </w:t>
      </w:r>
      <w:r w:rsidR="005A4CE6">
        <w:t>2. siječnja 2018</w:t>
      </w:r>
      <w:r w:rsidR="005A56DF">
        <w:t>. godine u</w:t>
      </w:r>
      <w:r w:rsidR="005561A7">
        <w:t xml:space="preserve"> </w:t>
      </w:r>
      <w:r w:rsidR="00DC363B">
        <w:t>10,00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DC363B">
        <w:t>Ana Vičević-Gračanin, Čavle, Šušnjevac 3, OIB 75471893129</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232450">
        <w:t>PEK-DOMESTICUS d.o.o., Zagreb, Ilica 148, OIB 39528461871</w:t>
      </w:r>
      <w:r w:rsidR="008C5EB2">
        <w:t xml:space="preserve">, s danom </w:t>
      </w:r>
      <w:r w:rsidR="00232450">
        <w:t>2.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232450">
        <w:t>PEK-DOMESTICUS d.o.o., Zagreb, Ilica 148, OIB 39528461871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4A2B5A" w:rsidP="004A2B5A" w:rsidR="004A2B5A" w:rsidRPr="00C254D4">
      <w:pPr>
        <w:ind w:firstLine="708"/>
        <w:jc w:val="both"/>
      </w:pPr>
      <w:r w:rsidRPr="00C254D4">
        <w:t xml:space="preserve">FINA-a Regionalni centar Zagreb, podnijela je ovom sudu dana </w:t>
      </w:r>
      <w:r>
        <w:t>18. ožujka 2016</w:t>
      </w:r>
      <w:r w:rsidRPr="00C254D4">
        <w:t>. prijedlog za otvaranje stečajnog postupka nad dužnikom</w:t>
      </w:r>
      <w:r w:rsidRPr="001764EB">
        <w:t xml:space="preserve"> </w:t>
      </w:r>
      <w:r>
        <w:t>PEK-DOMESTICUS d.o.o., Zagreb, Ilica 148, OIB 39528461871</w:t>
      </w:r>
      <w:r w:rsidRPr="00C254D4">
        <w:t>.</w:t>
      </w:r>
      <w:r>
        <w:t xml:space="preserve"> </w:t>
      </w:r>
    </w:p>
    <w:p w:rsidRDefault="004A2B5A" w:rsidP="004A2B5A" w:rsidR="004A2B5A" w:rsidRPr="00C254D4">
      <w:pPr>
        <w:ind w:firstLine="708"/>
        <w:jc w:val="both"/>
      </w:pPr>
      <w:r>
        <w:t xml:space="preserve"> </w:t>
      </w:r>
    </w:p>
    <w:p w:rsidRDefault="004A2B5A" w:rsidP="004A2B5A" w:rsidR="004A2B5A">
      <w:pPr>
        <w:ind w:firstLine="708"/>
        <w:jc w:val="both"/>
      </w:pPr>
      <w:r w:rsidRPr="00C254D4">
        <w:t xml:space="preserve">Prijedlog je podnesen temeljem odredbe članka </w:t>
      </w:r>
      <w:r>
        <w:t>444. stav</w:t>
      </w:r>
      <w:r w:rsidR="00232450">
        <w:t>ka</w:t>
      </w:r>
      <w:r>
        <w:t xml:space="preserve">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911 dana, u ukupnom iznosu od 151.414,24</w:t>
      </w:r>
      <w:r w:rsidRPr="00413877">
        <w:t xml:space="preserve"> </w:t>
      </w:r>
      <w:r>
        <w:t xml:space="preserve">kn, te da dužnik ima jednog zaposlenog. </w:t>
      </w:r>
    </w:p>
    <w:p w:rsidRDefault="0068341B" w:rsidP="004A2B5A" w:rsidR="0068341B">
      <w:pPr>
        <w:ind w:firstLine="708"/>
        <w:jc w:val="both"/>
      </w:pPr>
    </w:p>
    <w:p w:rsidRDefault="004A2B5A" w:rsidP="004A2B5A" w:rsidR="004A2B5A" w:rsidRPr="005F7ED3">
      <w:pPr>
        <w:ind w:firstLine="708"/>
        <w:jc w:val="both"/>
      </w:pPr>
      <w:r>
        <w:lastRenderedPageBreak/>
        <w:t xml:space="preserve">Rješenjem ovog suda posl.br. 4 St-2670/16 od 23. siječnja 2017. godine pokrenut je prethodni postupak radi utvrđivanja pretpostavki za otvaranje stečajnoga postupka nad dužnikom,  te je ujedno određeno ročište radi očitovanja o prijedlogu za otvaranje stečajnoga postupka za dan 13. ožujka 2017. godine. </w:t>
      </w:r>
    </w:p>
    <w:p w:rsidRDefault="004A2B5A" w:rsidP="004A2B5A" w:rsidR="004A2B5A" w:rsidRPr="005F7ED3">
      <w:pPr>
        <w:jc w:val="both"/>
      </w:pPr>
    </w:p>
    <w:p w:rsidRDefault="004A2B5A" w:rsidP="004A2B5A" w:rsidR="004A2B5A">
      <w:pPr>
        <w:ind w:firstLine="708"/>
        <w:jc w:val="both"/>
      </w:pPr>
      <w:r>
        <w:t>Podneskom od 24. siječnja</w:t>
      </w:r>
      <w:r w:rsidRPr="00B62AAF">
        <w:t xml:space="preserve"> </w:t>
      </w:r>
      <w:r>
        <w:t>2017. godine FINA je izvijestila sud da ostaje kod prijedloga za otvaranje stečajnog postupka, te da je dužnik na dan 1. rujna 2015. godine u Očevidniku redoslijeda osnova za plaćanje imao neizvršene osnove za plaćanje u neprekinutom razdoblju od 911 dan u ukupnom iznosu od 151.414,24</w:t>
      </w:r>
      <w:r w:rsidRPr="00B62AAF">
        <w:t xml:space="preserve"> </w:t>
      </w:r>
      <w:r>
        <w:t xml:space="preserve">kn. </w:t>
      </w:r>
    </w:p>
    <w:p w:rsidRDefault="004A2B5A" w:rsidP="004A2B5A" w:rsidR="004A2B5A">
      <w:pPr>
        <w:ind w:firstLine="708"/>
        <w:jc w:val="both"/>
      </w:pPr>
    </w:p>
    <w:p w:rsidRDefault="004A2B5A" w:rsidP="004A2B5A" w:rsidR="004A2B5A">
      <w:pPr>
        <w:ind w:firstLine="708"/>
        <w:jc w:val="both"/>
      </w:pPr>
      <w:r w:rsidRPr="005F7ED3">
        <w:t xml:space="preserve">Na </w:t>
      </w:r>
      <w:r>
        <w:t>ročište</w:t>
      </w:r>
      <w:r w:rsidRPr="005F7ED3">
        <w:t xml:space="preserve"> </w:t>
      </w:r>
      <w:r>
        <w:t>radi očitovanja o prijedlogu za otvaranje stečajnoga postupka od 13. ožujka 2017. godine, niti na ročište radi rasprave o pretpostavkama za otvaranje stečajnog postupka od 6. lipnja 2017. godine, nisu pristupili niti predlagatelj, niti dužnik, niti zakonski zastupnik dužnika.</w:t>
      </w:r>
    </w:p>
    <w:p w:rsidRDefault="004A2B5A" w:rsidP="004A2B5A" w:rsidR="004A2B5A">
      <w:pPr>
        <w:ind w:firstLine="708"/>
        <w:jc w:val="both"/>
      </w:pPr>
    </w:p>
    <w:p w:rsidRDefault="004A2B5A" w:rsidP="004A2B5A" w:rsidR="004A2B5A" w:rsidRPr="007D457C">
      <w:pPr>
        <w:ind w:firstLine="708"/>
        <w:jc w:val="both"/>
      </w:pPr>
      <w:r>
        <w:t>Sud je zaključkom od 13. ožujka 2017. godine pozvao Ministarstvo financija, Poreznu upravu da dostavi sudu podatke o  imovini dužnika koje ista može pribaviti od nadležnih institucija koje vode službene evidencije za pojedinu vrstu imovine</w:t>
      </w:r>
      <w:r w:rsidRPr="00E31EB1">
        <w:t xml:space="preserve"> </w:t>
      </w:r>
      <w:r>
        <w:t>(posjed nekretnina, vozilo, zrakoplov, plovilo, vrijednosni papir, dividenda, udjel, založno pravo, jedinstveni registar računa). Ministarstvo financija – Porezna uprava, Područni ured Zagreb, putem obavijesti od 16. ožujka 2017. godine, izvijestila je sud da je uvidom u Informacijski sustav Porezne uprave te evidencije PBZO utvrđeno da dužnik ne posjeduje nepokretnu odnosno pokretnu imovinu.</w:t>
      </w:r>
    </w:p>
    <w:p w:rsidRDefault="004A2B5A" w:rsidP="004A2B5A" w:rsidR="004A2B5A">
      <w:pPr>
        <w:ind w:firstLine="708"/>
        <w:jc w:val="both"/>
      </w:pPr>
    </w:p>
    <w:p w:rsidRDefault="004A2B5A" w:rsidP="004A2B5A" w:rsidR="004A2B5A">
      <w:pPr>
        <w:ind w:firstLine="708"/>
        <w:jc w:val="both"/>
      </w:pPr>
      <w:r>
        <w:t>Sud je provjerom kroz informacijski sustav zemljišnih knjiga utvrdio da dužnik nije u zemljišnim knjigama upisan kao vlasnik nekretnina.</w:t>
      </w:r>
    </w:p>
    <w:p w:rsidRDefault="004A2B5A" w:rsidP="004A2B5A" w:rsidR="004A2B5A">
      <w:pPr>
        <w:ind w:firstLine="708"/>
        <w:jc w:val="both"/>
      </w:pPr>
    </w:p>
    <w:p w:rsidRDefault="004A2B5A" w:rsidP="004A2B5A" w:rsidR="004A2B5A" w:rsidRPr="00435B5D">
      <w:pPr>
        <w:ind w:firstLine="708"/>
        <w:jc w:val="both"/>
      </w:pPr>
      <w:r>
        <w:t xml:space="preserve">FINA je podneskom od 27. ožujka 2017. godine dostavila u spis potvrdu o blokadi računa i novčanih sredstava dužnika (list 25 spisa) uvidom u koji je utvrđeno da je na dan izdavanja potvrde evidentirano 1483 dana neprekidne blokade, a nepodmirene osnove za plaćanje evidentirane u Očevidniku redoslijeda osnova za plaćanje iznose 193.609,73 kn. </w:t>
      </w:r>
    </w:p>
    <w:p w:rsidRDefault="0068341B" w:rsidP="00063CEB" w:rsidR="0068341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68341B" w:rsidP="0068341B" w:rsidR="0068341B">
      <w:pPr>
        <w:ind w:firstLine="708"/>
        <w:jc w:val="both"/>
      </w:pPr>
      <w:r>
        <w:t>Dakle, i</w:t>
      </w:r>
      <w:r w:rsidRPr="005F7ED3">
        <w:t xml:space="preserve">z </w:t>
      </w:r>
      <w:r>
        <w:t xml:space="preserve">potvrde FINA-e o blokadi računa dužnika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8341B">
        <w:t>2670/16</w:t>
      </w:r>
      <w:r w:rsidRPr="00692A21">
        <w:t xml:space="preserve"> od </w:t>
      </w:r>
      <w:r w:rsidR="0068341B">
        <w:t>8</w:t>
      </w:r>
      <w:r w:rsidR="005A4CE6">
        <w:t>.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68341B" w:rsidP="0068341B" w:rsidR="0068341B" w:rsidRPr="00435B5D">
      <w:pPr>
        <w:ind w:firstLine="708"/>
        <w:jc w:val="both"/>
      </w:pPr>
      <w:r>
        <w:lastRenderedPageBreak/>
        <w:t>Dakle, iz dostupnih podataka u spisu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4CE6">
        <w:t>2. siječnja 2018</w:t>
      </w:r>
      <w:r w:rsidRPr="00692A21">
        <w:t>. godine nije uplaćen predujam za pokriće troškova stečajnog postupka, na plaćanje kojeg su pozvani vjerovnici rješenje</w:t>
      </w:r>
      <w:r w:rsidR="00667114" w:rsidRPr="00692A21">
        <w:t>m</w:t>
      </w:r>
      <w:r w:rsidRPr="00692A21">
        <w:t xml:space="preserve"> od </w:t>
      </w:r>
      <w:r w:rsidR="0068341B">
        <w:t>8</w:t>
      </w:r>
      <w:r w:rsidR="008259A4">
        <w:t xml:space="preserve">. </w:t>
      </w:r>
      <w:r w:rsidR="005A4CE6">
        <w:t>lipnja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68341B">
        <w:t>8</w:t>
      </w:r>
      <w:r w:rsidR="005A4CE6">
        <w:t xml:space="preserve">. lipnja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rsidRPr="00692A21">
      <w:pPr>
        <w:jc w:val="center"/>
      </w:pPr>
      <w:r w:rsidRPr="00551293">
        <w:t xml:space="preserve">U Karlovcu, </w:t>
      </w:r>
      <w:r w:rsidR="005A4CE6">
        <w:t>2.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DC363B" w:rsidR="006F2F66">
      <w:pPr>
        <w:jc w:val="right"/>
      </w:pPr>
      <w:r w:rsidRPr="00692A21">
        <w:t>Goranka Boljkovac</w:t>
      </w:r>
    </w:p>
    <w:p w:rsidRDefault="00DC363B" w:rsidP="00DC363B" w:rsidR="00DC363B">
      <w:pPr>
        <w:jc w:val="right"/>
      </w:pPr>
    </w:p>
    <w:p w:rsidRDefault="00DC363B" w:rsidP="00AB70AD" w:rsidR="00DC363B"/>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5561A7" w:rsidR="00DC363B">
      <w:pPr>
        <w:tabs>
          <w:tab w:pos="9000" w:val="left"/>
        </w:tabs>
        <w:jc w:val="both"/>
      </w:pPr>
      <w:r w:rsidRPr="00AB70AD">
        <w:t>Žalba se podnosi Visokom trgovačkom sudu RH, putem ovog suda</w:t>
      </w:r>
      <w:r>
        <w:t>, u tri primjerka</w:t>
      </w:r>
      <w:r w:rsidRPr="00AB70AD">
        <w:t>.</w:t>
      </w:r>
    </w:p>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61A7">
      <w:rPr>
        <w:rStyle w:val="Brojstranice"/>
        <w:noProof/>
      </w:rPr>
      <w:t>4</w:t>
    </w:r>
    <w:r>
      <w:rPr>
        <w:rStyle w:val="Brojstranice"/>
      </w:rPr>
      <w:fldChar w:fldCharType="end"/>
    </w:r>
  </w:p>
  <w:p w:rsidRDefault="00667114" w:rsidR="00667114">
    <w:pPr>
      <w:pStyle w:val="Zaglavlje"/>
    </w:pPr>
    <w:r>
      <w:t xml:space="preserve">                                                                                                                                 4 St-</w:t>
    </w:r>
    <w:r w:rsidR="0068341B">
      <w:t>2670</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561A7"/>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63B"/>
    <w:rsid w:val="00DD10BB"/>
    <w:rsid w:val="00DD3245"/>
    <w:rsid w:val="00DD392D"/>
    <w:rsid w:val="00DE04E4"/>
    <w:rsid w:val="00DE2695"/>
    <w:rsid w:val="00DE6E22"/>
    <w:rsid w:val="00DF1CB1"/>
    <w:rsid w:val="00DF1E26"/>
    <w:rsid w:val="00E26DAE"/>
    <w:rsid w:val="00E3798A"/>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561A7"/>
    <w:rPr>
      <w:color w:val="808080"/>
      <w:bdr w:space="0" w:sz="0" w:color="auto" w:val="none"/>
      <w:shd w:fill="auto" w:color="auto" w:val="clear"/>
    </w:rPr>
  </w:style>
  <w:style w:customStyle="true" w:styleId="eSPISCCParagraphDefaultFont" w:type="character">
    <w:name w:val="eSPIS_CC_Paragraph Default Font"/>
    <w:basedOn w:val="Zadanifontodlomka"/>
    <w:rsid w:val="005561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61A7"/>
    <w:rPr>
      <w:bdr w:space="0" w:sz="0" w:color="auto" w:val="none"/>
      <w:shd w:fill="FFFFCC" w:color="auto" w:val="clear"/>
      <w:lang w:val="hr-HR"/>
    </w:rPr>
  </w:style>
  <w:style w:customStyle="true" w:styleId="PozadinaSvijetloCrvena" w:type="character">
    <w:name w:val="Pozadina_SvijetloCrvena"/>
    <w:basedOn w:val="eSPISCCParagraphDefaultFont"/>
    <w:rsid w:val="005561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61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561A7"/>
    <w:rPr>
      <w:color w:val="808080"/>
      <w:bdr w:color="auto" w:space="0" w:sz="0" w:val="none"/>
      <w:shd w:color="auto" w:fill="auto" w:val="clear"/>
    </w:rPr>
  </w:style>
  <w:style w:customStyle="1" w:styleId="eSPISCCParagraphDefaultFont" w:type="character">
    <w:name w:val="eSPIS_CC_Paragraph Default Font"/>
    <w:basedOn w:val="Zadanifontodlomka"/>
    <w:rsid w:val="005561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61A7"/>
    <w:rPr>
      <w:bdr w:color="auto" w:space="0" w:sz="0" w:val="none"/>
      <w:shd w:color="auto" w:fill="FFFFCC" w:val="clear"/>
      <w:lang w:val="hr-HR"/>
    </w:rPr>
  </w:style>
  <w:style w:customStyle="1" w:styleId="PozadinaSvijetloCrvena" w:type="character">
    <w:name w:val="Pozadina_SvijetloCrvena"/>
    <w:basedOn w:val="eSPISCCParagraphDefaultFont"/>
    <w:rsid w:val="005561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61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2670</izvorni_sadrzaj>
    <derivirana_varijabla naziv="DomainObject.Predmet.Broj_1">2670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St-2670/2016</izvorni_sadrzaj>
    <derivirana_varijabla naziv="DomainObject.Predmet.OznakaBroj_1">St-2670/2016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PEK-DOMESTICUS d.o.o. zastupanog po punomoćniku Robert Lekaj</izvorni_sadrzaj>
    <derivirana_varijabla naziv="DomainObject.Predmet.ProtustrankaFormated_1">  PEK-DOMESTICUS d.o.o. zastupanog po punomoćniku Robert Lekaj</derivirana_varijabla>
  </DomainObject.Predmet.ProtustrankaFormated>
  <DomainObject.Predmet.ProtustrankaFormatedOIB>
    <izvorni_sadrzaj>  PEK-DOMESTICUS d.o.o., OIB 39528461871 zastupanog po punomoćniku Robert Lekaj</izvorni_sadrzaj>
    <derivirana_varijabla naziv="DomainObject.Predmet.ProtustrankaFormatedOIB_1">  PEK-DOMESTICUS d.o.o., OIB 39528461871 zastupanog po punomoćniku Robert Lekaj</derivirana_varijabla>
  </DomainObject.Predmet.ProtustrankaFormatedOIB>
  <DomainObject.Predmet.ProtustrankaFormatedWithAdress>
    <izvorni_sadrzaj> PEK-DOMESTICUS d.o.o., Ilica 148, 10000 Zagreb zastupanog po punomoćniku Robert Lekaj</izvorni_sadrzaj>
    <derivirana_varijabla naziv="DomainObject.Predmet.ProtustrankaFormatedWithAdress_1"> PEK-DOMESTICUS d.o.o., Ilica 148, 10000 Zagreb zastupanog po punomoćniku Robert Lekaj</derivirana_varijabla>
  </DomainObject.Predmet.ProtustrankaFormatedWithAdress>
  <DomainObject.Predmet.ProtustrankaFormatedWithAdressOIB>
    <izvorni_sadrzaj> PEK-DOMESTICUS d.o.o., OIB 39528461871, Ilica 148, 10000 Zagreb zastupanog po punomoćniku Robert Lekaj</izvorni_sadrzaj>
    <derivirana_varijabla naziv="DomainObject.Predmet.ProtustrankaFormatedWithAdressOIB_1"> PEK-DOMESTICUS d.o.o., OIB 39528461871, Ilica 148, 10000 Zagreb zastupanog po punomoćniku Robert Lekaj</derivirana_varijabla>
  </DomainObject.Predmet.ProtustrankaFormatedWithAdressOIB>
  <DomainObject.Predmet.ProtustrankaWithAdress>
    <izvorni_sadrzaj>PEK-DOMESTICUS d.o.o. Ilica 148, 10000 Zagreb</izvorni_sadrzaj>
    <derivirana_varijabla naziv="DomainObject.Predmet.ProtustrankaWithAdress_1">PEK-DOMESTICUS d.o.o. Ilica 148, 10000 Zagreb</derivirana_varijabla>
  </DomainObject.Predmet.ProtustrankaWithAdress>
  <DomainObject.Predmet.ProtustrankaWithAdressOIB>
    <izvorni_sadrzaj>PEK-DOMESTICUS d.o.o., OIB 39528461871, Ilica 148, 10000 Zagreb</izvorni_sadrzaj>
    <derivirana_varijabla naziv="DomainObject.Predmet.ProtustrankaWithAdressOIB_1">PEK-DOMESTICUS d.o.o., OIB 39528461871, Ilica 148, 10000 Zagreb</derivirana_varijabla>
  </DomainObject.Predmet.ProtustrankaWithAdressOIB>
  <DomainObject.Predmet.ProtustrankaNazivFormated>
    <izvorni_sadrzaj>PEK-DOMESTICUS d.o.o.</izvorni_sadrzaj>
    <derivirana_varijabla naziv="DomainObject.Predmet.ProtustrankaNazivFormated_1">PEK-DOMESTICUS d.o.o.</derivirana_varijabla>
  </DomainObject.Predmet.ProtustrankaNazivFormated>
  <DomainObject.Predmet.ProtustrankaNazivFormatedOIB>
    <izvorni_sadrzaj>PEK-DOMESTICUS d.o.o., OIB 39528461871</izvorni_sadrzaj>
    <derivirana_varijabla naziv="DomainObject.Predmet.ProtustrankaNazivFormatedOIB_1">PEK-DOMESTICUS d.o.o., OIB 39528461871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PEK-DOMESTICUS d.o.o. zastupanog po punomoćniku Robert Lekaj</item>
    </izvorni_sadrzaj>
    <derivirana_varijabla naziv="DomainObject.Predmet.ProtuStrankaListFormated_1">
      <item>PEK-DOMESTICUS d.o.o. zastupanog po punomoćniku Robert Lekaj</item>
    </derivirana_varijabla>
  </DomainObject.Predmet.ProtuStrankaListFormated>
  <DomainObject.Predmet.ProtuStrankaListFormatedOIB>
    <izvorni_sadrzaj>
      <item>PEK-DOMESTICUS d.o.o., OIB 39528461871 zastupanog po punomoćniku Robert Lekaj</item>
    </izvorni_sadrzaj>
    <derivirana_varijabla naziv="DomainObject.Predmet.ProtuStrankaListFormatedOIB_1">
      <item>PEK-DOMESTICUS d.o.o., OIB 39528461871 zastupanog po punomoćniku Robert Lekaj</item>
    </derivirana_varijabla>
  </DomainObject.Predmet.ProtuStrankaListFormatedOIB>
  <DomainObject.Predmet.ProtuStrankaListFormatedWithAdress>
    <izvorni_sadrzaj>
      <item>PEK-DOMESTICUS d.o.o., Ilica 148, 10000 Zagreb zastupanog po punomoćniku Robert Lekaj</item>
    </izvorni_sadrzaj>
    <derivirana_varijabla naziv="DomainObject.Predmet.ProtuStrankaListFormatedWithAdress_1">
      <item>PEK-DOMESTICUS d.o.o., Ilica 148, 10000 Zagreb zastupanog po punomoćniku Robert Lekaj</item>
    </derivirana_varijabla>
  </DomainObject.Predmet.ProtuStrankaListFormatedWithAdress>
  <DomainObject.Predmet.ProtuStrankaListFormatedWithAdressOIB>
    <izvorni_sadrzaj>
      <item>PEK-DOMESTICUS d.o.o., OIB 39528461871, Ilica 148, 10000 Zagreb zastupanog po punomoćniku Robert Lekaj</item>
    </izvorni_sadrzaj>
    <derivirana_varijabla naziv="DomainObject.Predmet.ProtuStrankaListFormatedWithAdressOIB_1">
      <item>PEK-DOMESTICUS d.o.o., OIB 39528461871, Ilica 148, 10000 Zagreb zastupanog po punomoćniku Robert Lekaj</item>
    </derivirana_varijabla>
  </DomainObject.Predmet.ProtuStrankaListFormatedWithAdressOIB>
  <DomainObject.Predmet.ProtuStrankaListNazivFormated>
    <izvorni_sadrzaj>
      <item>PEK-DOMESTICUS d.o.o.</item>
    </izvorni_sadrzaj>
    <derivirana_varijabla naziv="DomainObject.Predmet.ProtuStrankaListNazivFormated_1">
      <item>PEK-DOMESTICUS d.o.o.</item>
    </derivirana_varijabla>
  </DomainObject.Predmet.ProtuStrankaListNazivFormated>
  <DomainObject.Predmet.ProtuStrankaListNazivFormatedOIB>
    <izvorni_sadrzaj>
      <item>PEK-DOMESTICUS d.o.o., OIB 39528461871</item>
    </izvorni_sadrzaj>
    <derivirana_varijabla naziv="DomainObject.Predmet.ProtuStrankaListNazivFormatedOIB_1">
      <item>PEK-DOMESTICUS d.o.o., OIB 39528461871</item>
    </derivirana_varijabla>
  </DomainObject.Predmet.ProtuStrankaListNazivFormatedOIB>
  <DomainObject.Predmet.OstaliListFormated>
    <izvorni_sadrzaj>
      <item>Robert Lekaj punomoćnik sudionika u postupku PEK-DOMESTICUS d.o.o.</item>
    </izvorni_sadrzaj>
    <derivirana_varijabla naziv="DomainObject.Predmet.OstaliListFormated_1">
      <item>Robert Lekaj punomoćnik sudionika u postupku PEK-DOMESTICUS d.o.o.</item>
    </derivirana_varijabla>
  </DomainObject.Predmet.OstaliListFormated>
  <DomainObject.Predmet.OstaliListFormatedOIB>
    <izvorni_sadrzaj>
      <item>Robert Lekaj, OIB 26220166739 punomoćnik sudionika u postupku PEK-DOMESTICUS d.o.o.</item>
    </izvorni_sadrzaj>
    <derivirana_varijabla naziv="DomainObject.Predmet.OstaliListFormatedOIB_1">
      <item>Robert Lekaj, OIB 26220166739 punomoćnik sudionika u postupku PEK-DOMESTICUS d.o.o.</item>
    </derivirana_varijabla>
  </DomainObject.Predmet.OstaliListFormatedOIB>
  <DomainObject.Predmet.OstaliListFormatedWithAdress>
    <izvorni_sadrzaj>
      <item>Robert Lekaj, Mangartska Ulica 13, 10000 Zagreb punomoćnik sudionika u postupku PEK-DOMESTICUS d.o.o.</item>
    </izvorni_sadrzaj>
    <derivirana_varijabla naziv="DomainObject.Predmet.OstaliListFormatedWithAdress_1">
      <item>Robert Lekaj, Mangartska Ulica 13, 10000 Zagreb punomoćnik sudionika u postupku PEK-DOMESTICUS d.o.o.</item>
    </derivirana_varijabla>
  </DomainObject.Predmet.OstaliListFormatedWithAdress>
  <DomainObject.Predmet.OstaliListFormatedWithAdressOIB>
    <izvorni_sadrzaj>
      <item>Robert Lekaj, OIB 26220166739, Mangartska Ulica 13, 10000 Zagreb punomoćnik sudionika u postupku PEK-DOMESTICUS d.o.o.</item>
    </izvorni_sadrzaj>
    <derivirana_varijabla naziv="DomainObject.Predmet.OstaliListFormatedWithAdressOIB_1">
      <item>Robert Lekaj, OIB 26220166739, Mangartska Ulica 13, 10000 Zagreb punomoćnik sudionika u postupku PEK-DOMESTICUS d.o.o.</item>
    </derivirana_varijabla>
  </DomainObject.Predmet.OstaliListFormatedWithAdressOIB>
  <DomainObject.Predmet.OstaliListNazivFormated>
    <izvorni_sadrzaj>
      <item>Robert Lekaj</item>
    </izvorni_sadrzaj>
    <derivirana_varijabla naziv="DomainObject.Predmet.OstaliListNazivFormated_1">
      <item>Robert Lekaj</item>
    </derivirana_varijabla>
  </DomainObject.Predmet.OstaliListNazivFormated>
  <DomainObject.Predmet.OstaliListNazivFormatedOIB>
    <izvorni_sadrzaj>
      <item>Robert Lekaj, OIB 26220166739</item>
    </izvorni_sadrzaj>
    <derivirana_varijabla naziv="DomainObject.Predmet.OstaliListNazivFormatedOIB_1">
      <item>Robert Lekaj, OIB 26220166739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PEK-DOMESTICUS d.o.o.</izvorni_sadrzaj>
    <derivirana_varijabla naziv="DomainObject.Predmet.ProtustrankaIDrugi_1">PEK-DOMESTICUS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PEK-DOMESTICUS d.o.o., OIB 39528461871, Ilica 148, 10000 Zagreb</izvorni_sadrzaj>
    <derivirana_varijabla naziv="DomainObject.Predmet.ProtustrankaIDrugiAdressOIB_1">PEK-DOMESTICUS d.o.o., OIB 39528461871, Ilica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PEK-DOMESTICUS d.o.o.</item>
      <item>Robert Lekaj</item>
    </izvorni_sadrzaj>
    <derivirana_varijabla naziv="DomainObject.Predmet.SudioniciListNaziv_1">
      <item>FINA Regionalni centar Zagreb</item>
      <item>PEK-DOMESTICUS d.o.o.</item>
      <item>Robert Lekaj</item>
    </derivirana_varijabla>
  </DomainObject.Predmet.SudioniciListNaziv>
  <DomainObject.Predmet.SudioniciListAdressOIB>
    <izvorni_sadrzaj>
      <item>FINA Regionalni centar Zagreb, OIB 85821130368, Trg svibanjskih žrtava 1995. 1,10000 Zagreb</item>
      <item>PEK-DOMESTICUS d.o.o., OIB 39528461871, Ilica 148,10000 Zagreb</item>
      <item>Robert Lekaj, OIB 26220166739, Mangartska Ulica 13,10000 Zagreb</item>
    </izvorni_sadrzaj>
    <derivirana_varijabla naziv="DomainObject.Predmet.SudioniciListAdressOIB_1">
      <item>FINA Regionalni centar Zagreb, OIB 85821130368, Trg svibanjskih žrtava 1995. 1,10000 Zagreb</item>
      <item>PEK-DOMESTICUS d.o.o., OIB 39528461871, Ilica 148,10000 Zagreb</item>
      <item>Robert Lekaj, OIB 26220166739, Mangartska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39528461871</item>
      <item>, OIB 26220166739</item>
    </izvorni_sadrzaj>
    <derivirana_varijabla naziv="DomainObject.Predmet.SudioniciListNazivOIB_1">
      <item>, OIB 85821130368</item>
      <item>, OIB 39528461871</item>
      <item>, OIB 26220166739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1225</properties:Words>
  <properties:Characters>6943</properties:Characters>
  <properties:Lines>143</properties:Lines>
  <properties:Paragraphs>35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2017-12-29T08:49:00Z</dcterms:created>
  <dc:creator>Korisnik</dc:creator>
  <cp:lastModifiedBy>Goranka Boljkovac</cp:lastModifiedBy>
  <cp:lastPrinted>2018-01-02T08:49:00Z</cp:lastPrinted>
  <dcterms:modified xmlns:xsi="http://www.w3.org/2001/XMLSchema-instance" xsi:type="dcterms:W3CDTF">2018-01-02T08:52:00Z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