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87c1" w14:paraId="9ea87c1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St-1303/17-12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5E1BF7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EURO-KRUG d.o.o., Sveti Ivan Zelina, Trg Ante Starčevića 13, MBS: 080477529, OIB: 88059657831</w:t>
      </w:r>
      <w:r w:rsidR="00AC3604">
        <w:t xml:space="preserve">, dana </w:t>
      </w:r>
      <w:r>
        <w:t>2. ožujka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D07BCA">
        <w:t>EURO-KRUG d.o.o., Sveti Ivan Zelina, Trg Ante Starčevića 13, MBS: 080477529, OIB: 88059657831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D07BCA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27</w:t>
      </w:r>
      <w:r w:rsidRPr="00BA1E1E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Pr="00BA1E1E">
        <w:rPr>
          <w:b/>
          <w:u w:val="single"/>
        </w:rPr>
        <w:t xml:space="preserve"> 2018. godine u 11,00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>FINA Osijek</w:t>
      </w:r>
    </w:p>
    <w:p w:rsidRDefault="00115125" w:rsidP="00115125" w:rsidR="00115125" w:rsidRPr="007935A7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r w:rsidR="00D07BCA">
        <w:t xml:space="preserve">Iva Novak, Zagreb, </w:t>
      </w:r>
      <w:proofErr w:type="spellStart"/>
      <w:r w:rsidR="00D07BCA">
        <w:t>Naserov</w:t>
      </w:r>
      <w:proofErr w:type="spellEnd"/>
      <w:r w:rsidR="00D07BCA">
        <w:t xml:space="preserve"> trg 3</w:t>
      </w:r>
    </w:p>
    <w:p w:rsidRDefault="007935A7" w:rsidP="001C0559" w:rsidR="00F911B2" w:rsidRPr="007935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>privremen</w:t>
      </w:r>
      <w:r w:rsidR="00D07BCA">
        <w:rPr>
          <w:color w:val="000000"/>
        </w:rPr>
        <w:t>i</w:t>
      </w:r>
      <w:r>
        <w:rPr>
          <w:color w:val="000000"/>
        </w:rPr>
        <w:t xml:space="preserve"> stečajn</w:t>
      </w:r>
      <w:r w:rsidR="00D07BCA">
        <w:rPr>
          <w:color w:val="000000"/>
        </w:rPr>
        <w:t>i upravitelj</w:t>
      </w:r>
      <w:r>
        <w:rPr>
          <w:color w:val="000000"/>
        </w:rPr>
        <w:t xml:space="preserve"> </w:t>
      </w:r>
      <w:r w:rsidR="00D07BCA">
        <w:t>Zoran Subotić</w:t>
      </w:r>
      <w:r w:rsidR="00E10EB2">
        <w:t xml:space="preserve">, </w:t>
      </w:r>
      <w:r w:rsidR="00D07BCA">
        <w:t>Beli Manastir, Kralja Tomislava 51a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D07BCA">
        <w:t>2. ožujka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687A19" w:rsidP="008B20DC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r w:rsidR="008B20DC">
        <w:t xml:space="preserve">Iva Novak, Zagreb, </w:t>
      </w:r>
      <w:proofErr w:type="spellStart"/>
      <w:r w:rsidR="008B20DC">
        <w:t>Naserov</w:t>
      </w:r>
      <w:proofErr w:type="spellEnd"/>
      <w:r w:rsidR="008B20DC">
        <w:t xml:space="preserve"> trg 3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8B20DC">
        <w:t>27.3.2018.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85F" w:rsidR="009A685F">
      <w:r>
        <w:separator/>
      </w:r>
    </w:p>
  </w:endnote>
  <w:endnote w:id="0" w:type="continuationSeparator">
    <w:p w:rsidRDefault="009A685F" w:rsidR="009A6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85F" w:rsidR="009A685F">
      <w:r>
        <w:separator/>
      </w:r>
    </w:p>
  </w:footnote>
  <w:footnote w:id="0" w:type="continuationSeparator">
    <w:p w:rsidRDefault="009A685F" w:rsidR="009A6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0607" w:rsidR="00700607">
    <w:pPr>
      <w:jc w:val="right"/>
    </w:pPr>
    <w:r>
      <w:tab/>
    </w:r>
    <w:r>
      <w:tab/>
    </w:r>
    <w:r w:rsidR="00700607">
      <w:t>7 St-2698/16-25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1E65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0AD4"/>
    <w:rsid w:val="005E1BF7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55952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4C37"/>
    <w:rsid w:val="009873AC"/>
    <w:rsid w:val="0099202C"/>
    <w:rsid w:val="009A29B4"/>
    <w:rsid w:val="009A2FE1"/>
    <w:rsid w:val="009A68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0C6B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C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0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C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St-1303/2017-12</izvorni_sadrzaj>
    <derivirana_varijabla naziv="DomainObject.Oznaka_1">St-1303/2017-12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St-1303/2017</izvorni_sadrzaj>
    <derivirana_varijabla naziv="DomainObject.Predmet.OznakaBroj_1">St-1303/2017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EURO-KRUG d.o.o. zastupanog po punomoćniku Iva Novak</izvorni_sadrzaj>
    <derivirana_varijabla naziv="DomainObject.Predmet.ProtustrankaFormated_1">  EURO-KRUG d.o.o. zastupanog po punomoćniku Iva Novak</derivirana_varijabla>
  </DomainObject.Predmet.ProtustrankaFormated>
  <DomainObject.Predmet.ProtustrankaFormatedOIB>
    <izvorni_sadrzaj>  EURO-KRUG d.o.o., OIB 88059657831 zastupanog po punomoćniku Iva Novak</izvorni_sadrzaj>
    <derivirana_varijabla naziv="DomainObject.Predmet.ProtustrankaFormatedOIB_1">  EURO-KRUG d.o.o., OIB 88059657831 zastupanog po punomoćniku Iva Novak</derivirana_varijabla>
  </DomainObject.Predmet.ProtustrankaFormatedOIB>
  <DomainObject.Predmet.ProtustrankaFormatedWithAdress>
    <izvorni_sadrzaj> EURO-KRUG d.o.o., Trg Ante Starčevića 13, 10380 Sveti Ivan Zelina zastupanog po punomoćniku Iva Novak</izvorni_sadrzaj>
    <derivirana_varijabla naziv="DomainObject.Predmet.ProtustrankaFormatedWithAdress_1"> EURO-KRUG d.o.o., Trg Ante Starčevića 13, 10380 Sveti Ivan Zelina zastupanog po punomoćniku Iva Novak</derivirana_varijabla>
  </DomainObject.Predmet.ProtustrankaFormatedWithAdress>
  <DomainObject.Predmet.ProtustrankaFormatedWithAdressOIB>
    <izvorni_sadrzaj> EURO-KRUG d.o.o., OIB 88059657831, Trg Ante Starčevića 13, 10380 Sveti Ivan Zelina zastupanog po punomoćniku Iva Novak</izvorni_sadrzaj>
    <derivirana_varijabla naziv="DomainObject.Predmet.ProtustrankaFormatedWithAdressOIB_1"> EURO-KRUG d.o.o., OIB 88059657831, Trg Ante Starčevića 13, 10380 Sveti Ivan Zelina zastupanog po punomoćniku Iva Novak</derivirana_varijabla>
  </DomainObject.Predmet.ProtustrankaFormatedWithAdressOIB>
  <DomainObject.Predmet.ProtustrankaWithAdress>
    <izvorni_sadrzaj>EURO-KRUG d.o.o. Trg Ante Starčevića 13, 10380 Sveti Ivan Zelina</izvorni_sadrzaj>
    <derivirana_varijabla naziv="DomainObject.Predmet.ProtustrankaWithAdress_1">EURO-KRUG d.o.o. Trg Ante Starčevića 13, 10380 Sveti Ivan Zelina</derivirana_varijabla>
  </DomainObject.Predmet.ProtustrankaWithAdress>
  <DomainObject.Predmet.ProtustrankaWithAdressOIB>
    <izvorni_sadrzaj>EURO-KRUG d.o.o., OIB 88059657831, Trg Ante Starčevića 13, 10380 Sveti Ivan Zelina</izvorni_sadrzaj>
    <derivirana_varijabla naziv="DomainObject.Predmet.ProtustrankaWithAdressOIB_1">EURO-KRUG d.o.o., OIB 88059657831, Trg Ante Starčevića 13, 10380 Sveti Ivan Zelina</derivirana_varijabla>
  </DomainObject.Predmet.ProtustrankaWithAdressOIB>
  <DomainObject.Predmet.ProtustrankaNazivFormated>
    <izvorni_sadrzaj>EURO-KRUG d.o.o.</izvorni_sadrzaj>
    <derivirana_varijabla naziv="DomainObject.Predmet.ProtustrankaNazivFormated_1">EURO-KRUG d.o.o.</derivirana_varijabla>
  </DomainObject.Predmet.ProtustrankaNazivFormated>
  <DomainObject.Predmet.ProtustrankaNazivFormatedOIB>
    <izvorni_sadrzaj>EURO-KRUG d.o.o., OIB 88059657831</izvorni_sadrzaj>
    <derivirana_varijabla naziv="DomainObject.Predmet.ProtustrankaNazivFormatedOIB_1">EURO-KRUG d.o.o., OIB 88059657831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EURO-KRUG d.o.o. zastupanog po punomoćniku Iva Novak</item>
    </izvorni_sadrzaj>
    <derivirana_varijabla naziv="DomainObject.Predmet.ProtuStrankaListFormated_1">
      <item>EURO-KRUG d.o.o. zastupanog po punomoćniku Iva Novak</item>
    </derivirana_varijabla>
  </DomainObject.Predmet.ProtuStrankaListFormated>
  <DomainObject.Predmet.ProtuStrankaListFormatedOIB>
    <izvorni_sadrzaj>
      <item>EURO-KRUG d.o.o., OIB 88059657831 zastupanog po punomoćniku Iva Novak</item>
    </izvorni_sadrzaj>
    <derivirana_varijabla naziv="DomainObject.Predmet.ProtuStrankaListFormatedOIB_1">
      <item>EURO-KRUG d.o.o., OIB 88059657831 zastupanog po punomoćniku Iva Novak</item>
    </derivirana_varijabla>
  </DomainObject.Predmet.ProtuStrankaListFormatedOIB>
  <DomainObject.Predmet.ProtuStrankaListFormatedWithAdress>
    <izvorni_sadrzaj>
      <item>EURO-KRUG d.o.o., Trg Ante Starčevića 13, 10380 Sveti Ivan Zelina zastupanog po punomoćniku Iva Novak</item>
    </izvorni_sadrzaj>
    <derivirana_varijabla naziv="DomainObject.Predmet.ProtuStrankaListFormatedWithAdress_1">
      <item>EURO-KRUG d.o.o., Trg Ante Starčevića 13, 10380 Sveti Ivan Zelina zastupanog po punomoćniku Iva Novak</item>
    </derivirana_varijabla>
  </DomainObject.Predmet.ProtuStrankaListFormatedWithAdress>
  <DomainObject.Predmet.ProtuStrankaListFormatedWithAdressOIB>
    <izvorni_sadrzaj>
      <item>EURO-KRUG d.o.o., OIB 88059657831, Trg Ante Starčevića 13, 10380 Sveti Ivan Zelina zastupanog po punomoćniku Iva Novak</item>
    </izvorni_sadrzaj>
    <derivirana_varijabla naziv="DomainObject.Predmet.ProtuStrankaListFormatedWithAdressOIB_1">
      <item>EURO-KRUG d.o.o., OIB 88059657831, Trg Ante Starčevića 13, 10380 Sveti Ivan Zelina zastupanog po punomoćniku Iva Novak</item>
    </derivirana_varijabla>
  </DomainObject.Predmet.ProtuStrankaListFormatedWithAdressOIB>
  <DomainObject.Predmet.ProtuStrankaListNazivFormated>
    <izvorni_sadrzaj>
      <item>EURO-KRUG d.o.o.</item>
    </izvorni_sadrzaj>
    <derivirana_varijabla naziv="DomainObject.Predmet.ProtuStrankaListNazivFormated_1">
      <item>EURO-KRUG d.o.o.</item>
    </derivirana_varijabla>
  </DomainObject.Predmet.ProtuStrankaListNazivFormated>
  <DomainObject.Predmet.ProtuStrankaListNazivFormatedOIB>
    <izvorni_sadrzaj>
      <item>EURO-KRUG d.o.o., OIB 88059657831</item>
    </izvorni_sadrzaj>
    <derivirana_varijabla naziv="DomainObject.Predmet.ProtuStrankaListNazivFormatedOIB_1">
      <item>EURO-KRUG d.o.o., OIB 88059657831</item>
    </derivirana_varijabla>
  </DomainObject.Predmet.ProtuStrankaListNazivFormatedOIB>
  <DomainObject.Predmet.OstaliListFormated>
    <izvorni_sadrzaj>
      <item>Iva Novak punomoćnik sudionika u postupku EURO-KRUG d.o.o.</item>
    </izvorni_sadrzaj>
    <derivirana_varijabla naziv="DomainObject.Predmet.OstaliListFormated_1">
      <item>Iva Novak punomoćnik sudionika u postupku EURO-KRUG d.o.o.</item>
    </derivirana_varijabla>
  </DomainObject.Predmet.OstaliListFormated>
  <DomainObject.Predmet.OstaliListFormatedOIB>
    <izvorni_sadrzaj>
      <item>Iva Novak, OIB 06846040901 punomoćnik sudionika u postupku EURO-KRUG d.o.o.</item>
    </izvorni_sadrzaj>
    <derivirana_varijabla naziv="DomainObject.Predmet.OstaliListFormatedOIB_1">
      <item>Iva Novak, OIB 06846040901 punomoćnik sudionika u postupku EURO-KRUG d.o.o.</item>
    </derivirana_varijabla>
  </DomainObject.Predmet.OstaliListFormatedOIB>
  <DomainObject.Predmet.OstaliListFormatedWithAdress>
    <izvorni_sadrzaj>
      <item>Iva Novak, Naserov Trg 3, 10000 Zagreb punomoćnik sudionika u postupku EURO-KRUG d.o.o.</item>
    </izvorni_sadrzaj>
    <derivirana_varijabla naziv="DomainObject.Predmet.OstaliListFormatedWithAdress_1">
      <item>Iva Novak, Naserov Trg 3, 10000 Zagreb punomoćnik sudionika u postupku EURO-KRUG d.o.o.</item>
    </derivirana_varijabla>
  </DomainObject.Predmet.OstaliListFormatedWithAdress>
  <DomainObject.Predmet.OstaliListFormatedWithAdressOIB>
    <izvorni_sadrzaj>
      <item>Iva Novak, OIB 06846040901, Naserov Trg 3, 10000 Zagreb punomoćnik sudionika u postupku EURO-KRUG d.o.o.</item>
    </izvorni_sadrzaj>
    <derivirana_varijabla naziv="DomainObject.Predmet.OstaliListFormatedWithAdressOIB_1">
      <item>Iva Novak, OIB 06846040901, Naserov Trg 3, 10000 Zagreb punomoćnik sudionika u postupku EURO-KRUG d.o.o.</item>
    </derivirana_varijabla>
  </DomainObject.Predmet.OstaliListFormatedWithAdressOIB>
  <DomainObject.Predmet.OstaliListNazivFormated>
    <izvorni_sadrzaj>
      <item>Iva Novak</item>
    </izvorni_sadrzaj>
    <derivirana_varijabla naziv="DomainObject.Predmet.OstaliListNazivFormated_1">
      <item>Iva Novak</item>
    </derivirana_varijabla>
  </DomainObject.Predmet.OstaliListNazivFormated>
  <DomainObject.Predmet.OstaliListNazivFormatedOIB>
    <izvorni_sadrzaj>
      <item>Iva Novak, OIB 06846040901</item>
    </izvorni_sadrzaj>
    <derivirana_varijabla naziv="DomainObject.Predmet.OstaliListNazivFormatedOIB_1">
      <item>Iva Novak, OIB 06846040901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St-1303/2017-12</izvorni_sadrzaj>
    <derivirana_varijabla naziv="DomainObject.PoslovniBrojDokumenta_1">St-1303/2017-12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EURO-KRUG d.o.o.</izvorni_sadrzaj>
    <derivirana_varijabla naziv="DomainObject.Predmet.ProtustrankaIDrugi_1">EURO-KRUG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EURO-KRUG d.o.o., OIB 88059657831, Trg Ante Starčevića 13, 10380 Sveti Ivan Zelina</izvorni_sadrzaj>
    <derivirana_varijabla naziv="DomainObject.Predmet.ProtustrankaIDrugiAdressOIB_1">EURO-KRUG d.o.o., OIB 88059657831, Trg Ante Starčevića 13,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EURO-KRUG d.o.o.</item>
      <item>FINA Regionalni centar Zagreb</item>
      <item>Iva Novak</item>
    </izvorni_sadrzaj>
    <derivirana_varijabla naziv="DomainObject.Predmet.SudioniciListNaziv_1">
      <item>EURO-KRUG d.o.o.</item>
      <item>FINA Regionalni centar Zagreb</item>
      <item>Iva Novak</item>
    </derivirana_varijabla>
  </DomainObject.Predmet.SudioniciListNaziv>
  <DomainObject.Predmet.SudioniciListAdressOIB>
    <izvorni_sadrzaj>
      <item>EURO-KRUG d.o.o., OIB 88059657831, Trg Ante Starčevića 13,10380 Sveti Ivan Zelina</item>
      <item>FINA Regionalni centar Zagreb, OIB 85821130368, Trg svibanjskih žrtava 1995. 1,10000 Zagreb</item>
      <item>Iva Novak, OIB 06846040901, Naserov Trg 3,10000 Zagreb</item>
    </izvorni_sadrzaj>
    <derivirana_varijabla naziv="DomainObject.Predmet.SudioniciListAdressOIB_1">
      <item>EURO-KRUG d.o.o., OIB 88059657831, Trg Ante Starčevića 13,10380 Sveti Ivan Zelina</item>
      <item>FINA Regionalni centar Zagreb, OIB 85821130368, Trg svibanjskih žrtava 1995. 1,10000 Zagreb</item>
      <item>Iva Novak, OIB 06846040901, Naserov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88059657831</item>
      <item>, OIB 85821130368</item>
      <item>, OIB 06846040901</item>
    </izvorni_sadrzaj>
    <derivirana_varijabla naziv="DomainObject.Predmet.SudioniciListNazivOIB_1">
      <item>, OIB 88059657831</item>
      <item>, OIB 85821130368</item>
      <item>, OIB 06846040901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199</properties:Words>
  <properties:Characters>1079</properties:Characters>
  <properties:Lines>49</properties:Lines>
  <properties:Paragraphs>22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2018-03-05T07:21:00Z</cp:lastPrinted>
  <dcterms:modified xmlns:xsi="http://www.w3.org/2001/XMLSchema-instance" xsi:type="dcterms:W3CDTF">2018-03-05T07:22:00Z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St-1303/2017-12 / Odluka - Rješenje (1303-17_POZIV.docx)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