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9c73" w14:paraId="1fa9c73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12</w:t>
      </w:r>
      <w:r w:rsidR="009954F9">
        <w:t>2</w:t>
      </w:r>
      <w:r w:rsidR="00FA653F">
        <w:t>8</w:t>
      </w:r>
      <w:r w:rsidR="003C5692">
        <w:t>/17-</w:t>
      </w:r>
      <w:r w:rsidR="00E54BCA">
        <w:t>3</w:t>
      </w:r>
      <w:r w:rsidR="00FA653F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FA653F" w:rsidR="00FA653F">
      <w:pPr>
        <w:jc w:val="both"/>
      </w:pPr>
      <w:r>
        <w:tab/>
      </w:r>
      <w:r w:rsidR="00FA653F" w:rsidRPr="00611430">
        <w:t xml:space="preserve">Trgovački sud u Osijeku, po sucu mr. sc. Tihomiru Kovačeviću, kao stečajnom sucu, povodom prijedloga FINANCIJSKE AGENCIJE ZAGREB, Regionalni centar </w:t>
      </w:r>
      <w:r w:rsidR="00FA653F">
        <w:t>Zagreb</w:t>
      </w:r>
      <w:r w:rsidR="00FA653F" w:rsidRPr="00611430">
        <w:t xml:space="preserve">, Podružnica </w:t>
      </w:r>
      <w:r w:rsidR="00FA653F">
        <w:t>Zagreb</w:t>
      </w:r>
      <w:r w:rsidR="00FA653F" w:rsidRPr="00611430">
        <w:t xml:space="preserve">, </w:t>
      </w:r>
      <w:r w:rsidR="00FA653F">
        <w:t>Trg svibanjskih žrtava 1995. 1</w:t>
      </w:r>
      <w:r w:rsidR="00FA653F" w:rsidRPr="00611430">
        <w:t xml:space="preserve">, </w:t>
      </w:r>
      <w:r w:rsidR="00FA653F">
        <w:t xml:space="preserve">OIB 85821130368 za </w:t>
      </w:r>
      <w:r w:rsidR="00FA653F" w:rsidRPr="0041082E">
        <w:t xml:space="preserve">otvaranje stečajnog postupka nad dužnikom </w:t>
      </w:r>
      <w:r w:rsidR="00FA653F">
        <w:t>ARTA VELA PROJECT d.o.o.</w:t>
      </w:r>
      <w:r w:rsidR="00FA653F" w:rsidRPr="007A72DD">
        <w:t xml:space="preserve"> </w:t>
      </w:r>
      <w:r w:rsidR="00FA653F">
        <w:t>Zagreb, Pavlenski put 5</w:t>
      </w:r>
      <w:r w:rsidR="00FA653F" w:rsidRPr="007A72DD">
        <w:t>, MBS 080</w:t>
      </w:r>
      <w:r w:rsidR="00FA653F">
        <w:t>956752</w:t>
      </w:r>
      <w:r w:rsidR="00FA653F" w:rsidRPr="007A72DD">
        <w:t xml:space="preserve">, OIB </w:t>
      </w:r>
      <w:r w:rsidR="00FA653F">
        <w:t>93659543658</w:t>
      </w:r>
      <w:r w:rsidR="00FA653F" w:rsidRPr="0041082E">
        <w:t xml:space="preserve">, dana </w:t>
      </w:r>
      <w:r w:rsidR="00FA653F">
        <w:t>9</w:t>
      </w:r>
      <w:r w:rsidR="00FA653F" w:rsidRPr="0041082E">
        <w:t xml:space="preserve">. </w:t>
      </w:r>
      <w:r w:rsidR="00FA653F">
        <w:t>travnja</w:t>
      </w:r>
      <w:r w:rsidR="00FA653F" w:rsidRPr="0041082E">
        <w:t xml:space="preserve"> 201</w:t>
      </w:r>
      <w:r w:rsidR="00FA653F">
        <w:t>8</w:t>
      </w:r>
      <w:r w:rsidR="00FA653F" w:rsidRPr="0041082E">
        <w:t>.</w:t>
      </w:r>
    </w:p>
    <w:p w:rsidRDefault="00E54BCA" w:rsidP="00E54BCA" w:rsidR="00E54BCA">
      <w:pPr>
        <w:jc w:val="both"/>
      </w:pPr>
    </w:p>
    <w:p w:rsidRDefault="005B067F" w:rsidP="005B067F" w:rsidR="005B067F">
      <w:pPr>
        <w:pStyle w:val="Tijeloteksta"/>
        <w:ind w:firstLine="720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D100B4" w:rsidR="00B324DF">
      <w:pPr>
        <w:pStyle w:val="Tijeloteksta"/>
        <w:numPr>
          <w:ilvl w:val="0"/>
          <w:numId w:val="11"/>
        </w:numPr>
      </w:pPr>
      <w:r>
        <w:t>Privremeno</w:t>
      </w:r>
      <w:r w:rsidR="00FA653F">
        <w:t>j</w:t>
      </w:r>
      <w:r>
        <w:t xml:space="preserve"> stečajno</w:t>
      </w:r>
      <w:r w:rsidR="00FA653F">
        <w:t>j</w:t>
      </w:r>
      <w:r>
        <w:t xml:space="preserve"> upravitelj</w:t>
      </w:r>
      <w:r w:rsidR="00FA653F">
        <w:t>ici</w:t>
      </w:r>
      <w:r>
        <w:t xml:space="preserve"> </w:t>
      </w:r>
      <w:r w:rsidR="00FA653F" w:rsidRPr="00435E75">
        <w:t>Blanka Gambiraža, Osijek, Šamačka 9/I, OIB 81085118009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D100B4" w:rsidRPr="00D100B4">
        <w:t>ARTA VELA PROJECT d.o.o. Zagreb, Pavlenski put 5, MBS 080956752, OIB 93659543658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D100B4">
        <w:t>2</w:t>
      </w:r>
      <w:r w:rsidR="00A8029A">
        <w:t>5</w:t>
      </w:r>
      <w:r w:rsidR="00C15FDA">
        <w:t xml:space="preserve"> </w:t>
      </w:r>
      <w:r w:rsidR="00D100B4">
        <w:t>2500 0093 1031 5086 0</w:t>
      </w:r>
      <w:r w:rsidR="00C15FDA">
        <w:t xml:space="preserve"> kod </w:t>
      </w:r>
      <w:r w:rsidR="00D100B4">
        <w:t>ADDIKO BANK</w:t>
      </w:r>
      <w:r w:rsidR="000909EA">
        <w:t xml:space="preserve"> d.d. </w:t>
      </w:r>
      <w:r w:rsidR="00D100B4">
        <w:t>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B324DF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3251D4">
        <w:t>s predmeta St-1228/17</w:t>
      </w:r>
      <w:r>
        <w:t xml:space="preserve"> izvrši isplatu privremeno</w:t>
      </w:r>
      <w:r w:rsidR="003251D4">
        <w:t>j</w:t>
      </w:r>
      <w:r>
        <w:t xml:space="preserve"> stečajno</w:t>
      </w:r>
      <w:r w:rsidR="003251D4">
        <w:t>j</w:t>
      </w:r>
      <w:r>
        <w:t xml:space="preserve"> upravitelj</w:t>
      </w:r>
      <w:r w:rsidR="003251D4">
        <w:t>ici</w:t>
      </w:r>
      <w:r>
        <w:t xml:space="preserve"> na nje</w:t>
      </w:r>
      <w:r w:rsidR="003251D4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St-12</w:t>
      </w:r>
      <w:r w:rsidR="003251D4">
        <w:t>28</w:t>
      </w:r>
      <w:r>
        <w:t>/17-1</w:t>
      </w:r>
      <w:r w:rsidR="003251D4">
        <w:t>9</w:t>
      </w:r>
      <w:r>
        <w:t xml:space="preserve"> od </w:t>
      </w:r>
      <w:r w:rsidR="003251D4">
        <w:t>8</w:t>
      </w:r>
      <w:r>
        <w:t>.</w:t>
      </w:r>
      <w:r w:rsidR="005173CE">
        <w:t>0</w:t>
      </w:r>
      <w:r w:rsidR="00F55833">
        <w:t>1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53E81">
        <w:t>a</w:t>
      </w:r>
      <w:r>
        <w:t xml:space="preserve"> je </w:t>
      </w:r>
      <w:r w:rsidR="00953E81">
        <w:t>Blanka Gambiraža iz Osijeka</w:t>
      </w:r>
      <w:r>
        <w:t xml:space="preserve"> za privremen</w:t>
      </w:r>
      <w:r w:rsidR="00254B90">
        <w:t>og</w:t>
      </w:r>
      <w:r>
        <w:t xml:space="preserve"> stečajn</w:t>
      </w:r>
      <w:r w:rsidR="00254B90">
        <w:t>og</w:t>
      </w:r>
      <w:r>
        <w:t xml:space="preserve"> upravitelj</w:t>
      </w:r>
      <w:r w:rsidR="00254B90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53E81">
        <w:t>a</w:t>
      </w:r>
      <w:r>
        <w:t xml:space="preserve"> stečajn</w:t>
      </w:r>
      <w:r w:rsidR="00953E81">
        <w:t>a</w:t>
      </w:r>
      <w:r>
        <w:t xml:space="preserve"> upravitelj</w:t>
      </w:r>
      <w:r w:rsidR="00953E81">
        <w:t>ica</w:t>
      </w:r>
      <w:r>
        <w:t xml:space="preserve"> obavi</w:t>
      </w:r>
      <w:r w:rsidR="00953E81">
        <w:t>la</w:t>
      </w:r>
      <w:r>
        <w:t xml:space="preserve"> je sve potrebne radnje, te je sastavi</w:t>
      </w:r>
      <w:r w:rsidR="00953E81">
        <w:t>la</w:t>
      </w:r>
      <w:r>
        <w:t xml:space="preserve"> i dostavi</w:t>
      </w:r>
      <w:r w:rsidR="00953E81">
        <w:t>la</w:t>
      </w:r>
      <w:r>
        <w:t xml:space="preserve"> svoje pisano izvješće i nazoči</w:t>
      </w:r>
      <w:r w:rsidR="00953E81">
        <w:t>la</w:t>
      </w:r>
      <w:r>
        <w:t xml:space="preserve"> ročištu radi izjašnjenja o prijedlogu za otvaranje stečajnog postupka i ročištu radi rasprave o uvjetima za otvar</w:t>
      </w:r>
      <w:r w:rsidR="00DD5408">
        <w:t>anje stečajnog postupka, a dana 6</w:t>
      </w:r>
      <w:r>
        <w:t>.</w:t>
      </w:r>
      <w:r w:rsidR="00640C35">
        <w:t>0</w:t>
      </w:r>
      <w:r w:rsidR="00DD5408">
        <w:t>4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DD5408" w:rsidRPr="00DD5408">
        <w:t xml:space="preserve">9. travnja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DD5408">
        <w:t>a</w:t>
      </w:r>
      <w:r>
        <w:t xml:space="preserve"> stečajn</w:t>
      </w:r>
      <w:r w:rsidR="00DD5408">
        <w:t>a</w:t>
      </w:r>
      <w:r>
        <w:t xml:space="preserve"> upravitelj</w:t>
      </w:r>
      <w:r w:rsidR="00DD5408">
        <w:t>ica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C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FA653F" w:rsidRPr="00FA653F">
      <w:t>1228/17-36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1CC2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C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C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2018.</izvorni_sadrzaj>
    <derivirana_varijabla naziv="DomainObject.Predmet.DatumRjesavanja_1">14.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St-1228/2017</izvorni_sadrzaj>
    <derivirana_varijabla naziv="DomainObject.Predmet.OznakaBroj_1">St-1228/2017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ARTA VELA PROJECT d.o.o. za usluge</izvorni_sadrzaj>
    <derivirana_varijabla naziv="DomainObject.Predmet.ProtustrankaFormated_1">  ARTA VELA PROJECT d.o.o. za usluge</derivirana_varijabla>
  </DomainObject.Predmet.ProtustrankaFormated>
  <DomainObject.Predmet.ProtustrankaFormatedOIB>
    <izvorni_sadrzaj>  ARTA VELA PROJECT d.o.o. za usluge, OIB 93659543658</izvorni_sadrzaj>
    <derivirana_varijabla naziv="DomainObject.Predmet.ProtustrankaFormatedOIB_1">  ARTA VELA PROJECT d.o.o. za usluge, OIB 93659543658</derivirana_varijabla>
  </DomainObject.Predmet.ProtustrankaFormatedOIB>
  <DomainObject.Predmet.ProtustrankaFormatedWithAdress>
    <izvorni_sadrzaj> ARTA VELA PROJECT d.o.o. za usluge, Pavlenski put 5, 10000 Zagreb</izvorni_sadrzaj>
    <derivirana_varijabla naziv="DomainObject.Predmet.ProtustrankaFormatedWithAdress_1"> ARTA VELA PROJECT d.o.o. za usluge, Pavlenski put 5, 10000 Zagreb</derivirana_varijabla>
  </DomainObject.Predmet.ProtustrankaFormatedWithAdress>
  <DomainObject.Predmet.ProtustrankaFormatedWithAdressOIB>
    <izvorni_sadrzaj> ARTA VELA PROJECT d.o.o. za usluge, OIB 93659543658, Pavlenski put 5, 10000 Zagreb</izvorni_sadrzaj>
    <derivirana_varijabla naziv="DomainObject.Predmet.ProtustrankaFormatedWithAdressOIB_1"> ARTA VELA PROJECT d.o.o. za usluge, OIB 93659543658, Pavlenski put 5, 10000 Zagreb</derivirana_varijabla>
  </DomainObject.Predmet.ProtustrankaFormatedWithAdressOIB>
  <DomainObject.Predmet.ProtustrankaWithAdress>
    <izvorni_sadrzaj>ARTA VELA PROJECT d.o.o. za usluge Pavlenski put 5, 10000 Zagreb</izvorni_sadrzaj>
    <derivirana_varijabla naziv="DomainObject.Predmet.ProtustrankaWithAdress_1">ARTA VELA PROJECT d.o.o. za usluge Pavlenski put 5, 10000 Zagreb</derivirana_varijabla>
  </DomainObject.Predmet.ProtustrankaWithAdress>
  <DomainObject.Predmet.ProtustrankaWithAdressOIB>
    <izvorni_sadrzaj>ARTA VELA PROJECT d.o.o. za usluge, OIB 93659543658, Pavlenski put 5, 10000 Zagreb</izvorni_sadrzaj>
    <derivirana_varijabla naziv="DomainObject.Predmet.ProtustrankaWithAdressOIB_1">ARTA VELA PROJECT d.o.o. za usluge, OIB 93659543658, Pavlenski put 5, 10000 Zagreb</derivirana_varijabla>
  </DomainObject.Predmet.ProtustrankaWithAdressOIB>
  <DomainObject.Predmet.ProtustrankaNazivFormated>
    <izvorni_sadrzaj>ARTA VELA PROJECT d.o.o. za usluge</izvorni_sadrzaj>
    <derivirana_varijabla naziv="DomainObject.Predmet.ProtustrankaNazivFormated_1">ARTA VELA PROJECT d.o.o. za usluge</derivirana_varijabla>
  </DomainObject.Predmet.ProtustrankaNazivFormated>
  <DomainObject.Predmet.ProtustrankaNazivFormatedOIB>
    <izvorni_sadrzaj>ARTA VELA PROJECT d.o.o. za usluge, OIB 93659543658</izvorni_sadrzaj>
    <derivirana_varijabla naziv="DomainObject.Predmet.ProtustrankaNazivFormatedOIB_1">ARTA VELA PROJECT d.o.o. za usluge, OIB 93659543658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ARTA VELA PROJECT d.o.o. za usluge</item>
    </izvorni_sadrzaj>
    <derivirana_varijabla naziv="DomainObject.Predmet.ProtuStrankaListFormated_1">
      <item>ARTA VELA PROJECT d.o.o. za usluge</item>
    </derivirana_varijabla>
  </DomainObject.Predmet.ProtuStrankaListFormated>
  <DomainObject.Predmet.ProtuStrankaListFormatedOIB>
    <izvorni_sadrzaj>
      <item>ARTA VELA PROJECT d.o.o. za usluge, OIB 93659543658</item>
    </izvorni_sadrzaj>
    <derivirana_varijabla naziv="DomainObject.Predmet.ProtuStrankaListFormatedOIB_1">
      <item>ARTA VELA PROJECT d.o.o. za usluge, OIB 93659543658</item>
    </derivirana_varijabla>
  </DomainObject.Predmet.ProtuStrankaListFormatedOIB>
  <DomainObject.Predmet.ProtuStrankaListFormatedWithAdress>
    <izvorni_sadrzaj>
      <item>ARTA VELA PROJECT d.o.o. za usluge, Pavlenski put 5, 10000 Zagreb</item>
    </izvorni_sadrzaj>
    <derivirana_varijabla naziv="DomainObject.Predmet.ProtuStrankaListFormatedWithAdress_1">
      <item>ARTA VELA PROJECT d.o.o. za usluge, Pavlenski put 5, 10000 Zagreb</item>
    </derivirana_varijabla>
  </DomainObject.Predmet.ProtuStrankaListFormatedWithAdress>
  <DomainObject.Predmet.ProtuStrankaListFormatedWithAdressOIB>
    <izvorni_sadrzaj>
      <item>ARTA VELA PROJECT d.o.o. za usluge, OIB 93659543658, Pavlenski put 5, 10000 Zagreb</item>
    </izvorni_sadrzaj>
    <derivirana_varijabla naziv="DomainObject.Predmet.ProtuStrankaListFormatedWithAdressOIB_1">
      <item>ARTA VELA PROJECT d.o.o. za usluge, OIB 93659543658, Pavlenski put 5, 10000 Zagreb</item>
    </derivirana_varijabla>
  </DomainObject.Predmet.ProtuStrankaListFormatedWithAdressOIB>
  <DomainObject.Predmet.ProtuStrankaListNazivFormated>
    <izvorni_sadrzaj>
      <item>ARTA VELA PROJECT d.o.o. za usluge</item>
    </izvorni_sadrzaj>
    <derivirana_varijabla naziv="DomainObject.Predmet.ProtuStrankaListNazivFormated_1">
      <item>ARTA VELA PROJECT d.o.o. za usluge</item>
    </derivirana_varijabla>
  </DomainObject.Predmet.ProtuStrankaListNazivFormated>
  <DomainObject.Predmet.ProtuStrankaListNazivFormatedOIB>
    <izvorni_sadrzaj>
      <item>ARTA VELA PROJECT d.o.o. za usluge, OIB 93659543658</item>
    </izvorni_sadrzaj>
    <derivirana_varijabla naziv="DomainObject.Predmet.ProtuStrankaListNazivFormatedOIB_1">
      <item>ARTA VELA PROJECT d.o.o. za usluge, OIB 93659543658</item>
    </derivirana_varijabla>
  </DomainObject.Predmet.ProtuStrankaListNazivFormatedOIB>
  <DomainObject.Predmet.OstaliListFormated>
    <izvorni_sadrzaj>
      <item>Blanka Gambiraža</item>
      <item>Dragutin Veselčić</item>
    </izvorni_sadrzaj>
    <derivirana_varijabla naziv="DomainObject.Predmet.OstaliListFormated_1">
      <item>Blanka Gambiraža</item>
      <item>Dragutin Veselčić</item>
    </derivirana_varijabla>
  </DomainObject.Predmet.OstaliListFormated>
  <DomainObject.Predmet.OstaliListFormatedOIB>
    <izvorni_sadrzaj>
      <item>Blanka Gambiraža, OIB 81085118009</item>
      <item>Dragutin Veselčić, OIB 67429065563</item>
    </izvorni_sadrzaj>
    <derivirana_varijabla naziv="DomainObject.Predmet.OstaliListFormatedOIB_1">
      <item>Blanka Gambiraža, OIB 81085118009</item>
      <item>Dragutin Veselčić, OIB 67429065563</item>
    </derivirana_varijabla>
  </DomainObject.Predmet.OstaliListFormatedOIB>
  <DomainObject.Predmet.OstaliListFormatedWithAdress>
    <izvorni_sadrzaj>
      <item>Blanka Gambiraža, Šamačka 9/I, 31000 Osijek</item>
      <item>Dragutin Veselčić, Pavleka Miškine 38, 32100 Vinkovci</item>
    </izvorni_sadrzaj>
    <derivirana_varijabla naziv="DomainObject.Predmet.OstaliListFormatedWithAdress_1">
      <item>Blanka Gambiraža, Šamačka 9/I, 31000 Osijek</item>
      <item>Dragutin Veselčić, Pavleka Miškine 38, 32100 Vinkovci</item>
    </derivirana_varijabla>
  </DomainObject.Predmet.OstaliListFormatedWithAdress>
  <DomainObject.Predmet.OstaliListFormatedWithAdressOIB>
    <izvorni_sadrzaj>
      <item>Blanka Gambiraža, OIB 81085118009, Šamačka 9/I, 31000 Osijek</item>
      <item>Dragutin Veselčić, OIB 67429065563, Pavleka Miškine 38, 32100 Vinkovci</item>
    </izvorni_sadrzaj>
    <derivirana_varijabla naziv="DomainObject.Predmet.OstaliListFormatedWithAdressOIB_1">
      <item>Blanka Gambiraža, OIB 81085118009, Šamačka 9/I, 31000 Osijek</item>
      <item>Dragutin Veselčić, OIB 67429065563, Pavleka Miškine 38, 32100 Vinkovci</item>
    </derivirana_varijabla>
  </DomainObject.Predmet.OstaliListFormatedWithAdressOIB>
  <DomainObject.Predmet.OstaliListNazivFormated>
    <izvorni_sadrzaj>
      <item>Blanka Gambiraža</item>
      <item>Dragutin Veselčić</item>
    </izvorni_sadrzaj>
    <derivirana_varijabla naziv="DomainObject.Predmet.OstaliListNazivFormated_1">
      <item>Blanka Gambiraža</item>
      <item>Dragutin Veselčić</item>
    </derivirana_varijabla>
  </DomainObject.Predmet.OstaliListNazivFormated>
  <DomainObject.Predmet.OstaliListNazivFormatedOIB>
    <izvorni_sadrzaj>
      <item>Blanka Gambiraža, OIB 81085118009</item>
      <item>Dragutin Veselčić, OIB 67429065563</item>
    </izvorni_sadrzaj>
    <derivirana_varijabla naziv="DomainObject.Predmet.OstaliListNazivFormatedOIB_1">
      <item>Blanka Gambiraža, OIB 81085118009</item>
      <item>Dragutin Veselčić, OIB 67429065563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ARTA VELA PROJECT d.o.o. za usluge</izvorni_sadrzaj>
    <derivirana_varijabla naziv="DomainObject.Predmet.ProtustrankaIDrugi_1">ARTA VELA PROJECT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ARTA VELA PROJECT d.o.o. za usluge, OIB 93659543658, Pavlenski put 5, 10000 Zagreb</izvorni_sadrzaj>
    <derivirana_varijabla naziv="DomainObject.Predmet.ProtustrankaIDrugiAdressOIB_1">ARTA VELA PROJECT d.o.o. za usluge, OIB 93659543658, Pavlenski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2018.</izvorni_sadrzaj>
    <derivirana_varijabla naziv="DomainObject.Predmet.OdlukaRjesenje.DatumDonosenjaOdluke_1">14. ožujka 2018.</derivirana_varijabla>
  </DomainObject.Predmet.OdlukaRjesenje.DatumDonosenjaOdluke>
  <DomainObject.Predmet.OdlukaRjesenje.DatumPravomocnosti>
    <izvorni_sadrzaj>3. travnja 2018.</izvorni_sadrzaj>
    <derivirana_varijabla naziv="DomainObject.Predmet.OdlukaRjesenje.DatumPravomocnosti_1">3. travnja 2018.</derivirana_varijabla>
  </DomainObject.Predmet.OdlukaRjesenje.DatumPravomocnosti>
  <DomainObject.Predmet.OdlukaRjesenje.Oznaka>
    <izvorni_sadrzaj>St-1228/2017-28</izvorni_sadrzaj>
    <derivirana_varijabla naziv="DomainObject.Predmet.OdlukaRjesenje.Oznaka_1">St-1228/2017-28</derivirana_varijabla>
  </DomainObject.Predmet.OdlukaRjesenje.Oznaka>
  <DomainObject.Predmet.SudioniciListNaziv>
    <izvorni_sadrzaj>
      <item>ARTA VELA PROJECT d.o.o. za usluge</item>
      <item>FINA Regionalni centar Zagreb</item>
      <item>Blanka Gambiraža</item>
      <item>Dragutin Veselčić</item>
    </izvorni_sadrzaj>
    <derivirana_varijabla naziv="DomainObject.Predmet.SudioniciListNaziv_1">
      <item>ARTA VELA PROJECT d.o.o. za usluge</item>
      <item>FINA Regionalni centar Zagreb</item>
      <item>Blanka Gambiraža</item>
      <item>Dragutin Veselčić</item>
    </derivirana_varijabla>
  </DomainObject.Predmet.SudioniciListNaziv>
  <DomainObject.Predmet.SudioniciListAdressOIB>
    <izvorni_sadrzaj>
      <item>ARTA VELA PROJECT d.o.o. za usluge, OIB 93659543658, Pavlenski put 5,10000 Zagreb</item>
      <item>FINA Regionalni centar Zagreb, OIB 85821130368, Trg svibanjskih žrtava 1995.1,10000 Zagreb</item>
      <item>Blanka Gambiraža, OIB 81085118009, Šamačka 9/I,31000 Osijek</item>
      <item>Dragutin Veselčić, OIB 67429065563, Pavleka Miškine 38,32100 Vinkovci</item>
    </izvorni_sadrzaj>
    <derivirana_varijabla naziv="DomainObject.Predmet.SudioniciListAdressOIB_1">
      <item>ARTA VELA PROJECT d.o.o. za usluge, OIB 93659543658, Pavlenski put 5,10000 Zagreb</item>
      <item>FINA Regionalni centar Zagreb, OIB 85821130368, Trg svibanjskih žrtava 1995.1,10000 Zagreb</item>
      <item>Blanka Gambiraža, OIB 81085118009, Šamačka 9/I,31000 Osijek</item>
      <item>Dragutin Veselčić, OIB 67429065563, Pavleka Miškine 38,32100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93659543658</item>
      <item>, OIB 85821130368</item>
      <item>, OIB 81085118009</item>
      <item>, OIB 67429065563</item>
    </izvorni_sadrzaj>
    <derivirana_varijabla naziv="DomainObject.Predmet.SudioniciListNazivOIB_1">
      <item>, OIB 93659543658</item>
      <item>, OIB 85821130368</item>
      <item>, OIB 81085118009</item>
      <item>, OIB 67429065563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3DA46-929B-43A4-9294-E140104F3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2363</properties:Characters>
  <properties:Lines>72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2018-04-09T08:17:00Z</dcterms:modified>
  <cp:revision>9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