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eaa27" w14:paraId="5eeaa27"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B33F7C"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EF0C55">
        <w:t>959/16-13</w:t>
      </w:r>
    </w:p>
    <w:p w:rsidRDefault="00FE71B8" w:rsidR="00FE71B8">
      <w:pPr>
        <w:pStyle w:val="Bezproreda"/>
      </w:pPr>
      <w:r>
        <w:t>42000 Varaždin, Ul. braće Radić 2</w:t>
      </w:r>
    </w:p>
    <w:p w:rsidRDefault="00E0233E" w:rsidR="00E0233E">
      <w:pPr>
        <w:pStyle w:val="Bezproreda"/>
        <w:rPr>
          <w:b/>
        </w:rP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E0233E" w:rsidR="00E0233E">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CC52F4">
        <w:t>Financijske agencije Regionalni centar Zagreb, OIB: 85821130368, Podružnica Varaždin, Augusta Cesarca 2, Varaždin</w:t>
      </w:r>
      <w:r>
        <w:t xml:space="preserve">, za otvaranje stečajnog postupka nad dužnikom </w:t>
      </w:r>
      <w:r w:rsidR="00CC52F4">
        <w:t>NOVI PURGER d.o.o., OIB: 47026445569,  Ulica Franje Markovića 83, Križevci</w:t>
      </w:r>
      <w:r>
        <w:t xml:space="preserve">, </w:t>
      </w:r>
      <w:r w:rsidR="00FE71B8">
        <w:t>dana</w:t>
      </w:r>
      <w:r w:rsidR="00C8269C">
        <w:t xml:space="preserve"> </w:t>
      </w:r>
      <w:r w:rsidR="00CC52F4">
        <w:t>5. svibnja 2017.</w:t>
      </w:r>
    </w:p>
    <w:p w:rsidRDefault="00FE71B8" w:rsidR="00FE71B8">
      <w:pPr>
        <w:spacing w:after="0"/>
        <w:jc w:val="center"/>
      </w:pPr>
    </w:p>
    <w:p w:rsidRDefault="00E0233E" w:rsidR="00E0233E">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CC52F4">
        <w:t>NOVI PURGER d.o.o., OIB: 47026445569,  Ulica Franje Markovića 83, Križevci</w:t>
      </w:r>
      <w:r>
        <w:rPr>
          <w:rFonts w:eastAsia="Calibri"/>
        </w:rPr>
        <w:t>,</w:t>
      </w:r>
      <w:r>
        <w:t xml:space="preserve"> s danom </w:t>
      </w:r>
      <w:r w:rsidR="00CC52F4">
        <w:t>5. svibnja 2017.</w:t>
      </w:r>
      <w:r w:rsidRPr="00C8269C">
        <w:rPr>
          <w:color w:themeColor="accent6" w:val="F79646"/>
        </w:rPr>
        <w:t xml:space="preserve"> </w:t>
      </w:r>
      <w:r>
        <w:t xml:space="preserve">u </w:t>
      </w:r>
      <w:r w:rsidR="00CC52F4">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CC52F4" w:rsidRPr="00CC52F4">
        <w:t>Ivana Brebrić, OIB: 01354117686, Palinovečka 19P, Zagreb</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CC52F4">
        <w:t>NOVI PURGER d.o.o., OIB: 47026445569,  Ulica Franje Markovića 83, Križevci</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CC52F4">
        <w:t>NOVI PURGER d.o.o., OIB: 47026445569,  Ulica Franje Markovića 83, Križevci</w:t>
      </w:r>
      <w:r>
        <w:t>, bit će brisan iz sudskog registra.</w:t>
      </w:r>
    </w:p>
    <w:p w:rsidRDefault="00FE71B8" w:rsidR="00FE71B8">
      <w:pPr>
        <w:spacing w:after="0"/>
        <w:jc w:val="both"/>
      </w:pPr>
    </w:p>
    <w:p w:rsidRDefault="00E0233E" w:rsidR="00E0233E">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CC52F4">
        <w:t>10. kolovoza 2016.</w:t>
      </w:r>
      <w:r w:rsidRPr="00C8269C">
        <w:rPr>
          <w:color w:themeColor="accent6" w:val="F79646"/>
        </w:rPr>
        <w:t xml:space="preserve"> </w:t>
      </w:r>
      <w:r>
        <w:t xml:space="preserve">podnio ovome sudu prijedlog za otvaranje stečajnog postupka nad dužnikom, navodeći da dužnik </w:t>
      </w:r>
      <w:r w:rsidR="00DE1A20">
        <w:t xml:space="preserve">na dan </w:t>
      </w:r>
      <w:r w:rsidR="00CC52F4">
        <w:t xml:space="preserve">18. srpnja 2016. </w:t>
      </w:r>
      <w:r>
        <w:t xml:space="preserve">ima evidentirane neizvršene osnove za plaćanje u neprekinutom razdoblju od </w:t>
      </w:r>
      <w:r w:rsidR="00CC52F4">
        <w:t>120</w:t>
      </w:r>
      <w:r w:rsidRPr="00FE71B8">
        <w:rPr>
          <w:color w:val="FF0000"/>
        </w:rPr>
        <w:t xml:space="preserve"> </w:t>
      </w:r>
      <w:r>
        <w:t xml:space="preserve">dana, u ukupnom iznosu od </w:t>
      </w:r>
      <w:r w:rsidR="00CC52F4">
        <w:t>50.033,13</w:t>
      </w:r>
      <w:r>
        <w:t xml:space="preserve"> kn i ima </w:t>
      </w:r>
      <w:r w:rsidR="00C8269C" w:rsidRPr="00CC52F4">
        <w:t>jednu</w:t>
      </w:r>
      <w:r w:rsidRPr="00CC52F4">
        <w:t xml:space="preserve"> </w:t>
      </w:r>
      <w:r>
        <w:t>zaposlen</w:t>
      </w:r>
      <w:r w:rsidR="00C8269C">
        <w:t>u</w:t>
      </w:r>
      <w:r>
        <w:t xml:space="preserve"> osob</w:t>
      </w:r>
      <w:r w:rsidR="00C8269C">
        <w:t>u</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CC52F4">
        <w:t xml:space="preserve">959/16-10 </w:t>
      </w:r>
      <w:r>
        <w:t>od</w:t>
      </w:r>
      <w:r w:rsidR="00C8269C">
        <w:t xml:space="preserve"> </w:t>
      </w:r>
      <w:r w:rsidR="00CC52F4">
        <w:t>30.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E0233E" w:rsidR="00E0233E">
      <w:pPr>
        <w:spacing w:after="0"/>
        <w:jc w:val="both"/>
      </w:pPr>
    </w:p>
    <w:p w:rsidRDefault="00FE71B8" w:rsidR="00FE71B8">
      <w:pPr>
        <w:spacing w:after="0"/>
        <w:jc w:val="center"/>
      </w:pPr>
      <w:r>
        <w:t xml:space="preserve">U Varaždinu </w:t>
      </w:r>
      <w:r w:rsidR="00CC52F4">
        <w:t>5. svibnja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09596F">
        <w:t>, v. r.</w:t>
      </w:r>
    </w:p>
    <w:p w:rsidRDefault="00FE71B8" w:rsidR="00FE71B8">
      <w:pPr>
        <w:spacing w:after="0"/>
        <w:jc w:val="both"/>
      </w:pPr>
    </w:p>
    <w:p w:rsidRDefault="00B33F7C" w:rsidP="00B33F7C" w:rsidR="00B33F7C">
      <w:pPr>
        <w:spacing w:after="0"/>
        <w:jc w:val="right"/>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CC52F4" w:rsidRPr="00CC52F4">
      <w:pPr>
        <w:pStyle w:val="Odlomakpopisa"/>
        <w:numPr>
          <w:ilvl w:val="0"/>
          <w:numId w:val="1"/>
        </w:numPr>
        <w:tabs>
          <w:tab w:pos="708" w:val="left"/>
        </w:tabs>
        <w:spacing w:after="0"/>
        <w:contextualSpacing/>
        <w:rPr>
          <w:color w:val="FF0000"/>
        </w:rPr>
      </w:pPr>
      <w:r>
        <w:t xml:space="preserve">Stečajni dužnik </w:t>
      </w:r>
      <w:r w:rsidR="00CC52F4">
        <w:t>NOVI PURGER d.o.o., Ulica Franje Markovića 83, 48260 Križevci</w:t>
      </w:r>
    </w:p>
    <w:p w:rsidRDefault="00FE71B8" w:rsidP="00620154" w:rsidR="00FE71B8" w:rsidRPr="00CC52F4">
      <w:pPr>
        <w:pStyle w:val="Odlomakpopisa"/>
        <w:numPr>
          <w:ilvl w:val="0"/>
          <w:numId w:val="1"/>
        </w:numPr>
        <w:tabs>
          <w:tab w:pos="708" w:val="left"/>
        </w:tabs>
        <w:spacing w:after="0"/>
        <w:contextualSpacing/>
        <w:rPr>
          <w:color w:val="FF0000"/>
        </w:rPr>
      </w:pPr>
      <w:r>
        <w:t xml:space="preserve">Zakonski zastupnik dužnika, </w:t>
      </w:r>
      <w:r w:rsidR="00CC52F4">
        <w:t>Miljenko Siročić, Ulica Franje Markovića 83, 48260 Križevci</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E0233E">
        <w:t>Ivana Brebrić, Palinovečka 19P, 10000 Zagreb</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E0233E">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4F46AB" w:rsidRPr="00E0233E">
        <w:t>Koprivnica, Hrvatske državnosti 7, 48000 Koprivnica</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P="0009596F" w:rsidR="00FE71B8">
      <w:pPr>
        <w:pStyle w:val="Bezproreda"/>
        <w:ind w:left="360"/>
      </w:pPr>
    </w:p>
    <w:p w:rsidRDefault="0074739E" w:rsidR="0074739E"/>
    <w:sectPr w:rsidSect="00B33F7C"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0DCA" w:rsidP="00FE71B8" w:rsidR="00C50DCA">
      <w:pPr>
        <w:spacing w:after="0"/>
      </w:pPr>
      <w:r>
        <w:separator/>
      </w:r>
    </w:p>
  </w:endnote>
  <w:endnote w:id="0" w:type="continuationSeparator">
    <w:p w:rsidRDefault="00C50DCA" w:rsidP="00FE71B8" w:rsidR="00C50DC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0DCA" w:rsidP="00FE71B8" w:rsidR="00C50DCA">
      <w:pPr>
        <w:spacing w:after="0"/>
      </w:pPr>
      <w:r>
        <w:separator/>
      </w:r>
    </w:p>
  </w:footnote>
  <w:footnote w:id="0" w:type="continuationSeparator">
    <w:p w:rsidRDefault="00C50DCA" w:rsidP="00FE71B8" w:rsidR="00C50DC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B33F7C">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CC52F4">
          <w:t>959/16-13</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9596F"/>
    <w:rsid w:val="000A5D24"/>
    <w:rsid w:val="000E4266"/>
    <w:rsid w:val="00176F7B"/>
    <w:rsid w:val="001B7B20"/>
    <w:rsid w:val="003C4F36"/>
    <w:rsid w:val="004F46AB"/>
    <w:rsid w:val="00531044"/>
    <w:rsid w:val="0074739E"/>
    <w:rsid w:val="00A74036"/>
    <w:rsid w:val="00B33F7C"/>
    <w:rsid w:val="00B72EB9"/>
    <w:rsid w:val="00C5010F"/>
    <w:rsid w:val="00C50DCA"/>
    <w:rsid w:val="00C8269C"/>
    <w:rsid w:val="00CC52F4"/>
    <w:rsid w:val="00D07524"/>
    <w:rsid w:val="00D5738D"/>
    <w:rsid w:val="00DE1A20"/>
    <w:rsid w:val="00E0233E"/>
    <w:rsid w:val="00E728AB"/>
    <w:rsid w:val="00EF0C55"/>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B33F7C"/>
    <w:rPr>
      <w:color w:val="808080"/>
      <w:bdr w:space="0" w:sz="0" w:color="auto" w:val="none"/>
      <w:shd w:fill="auto" w:color="auto" w:val="clear"/>
    </w:rPr>
  </w:style>
  <w:style w:customStyle="true" w:styleId="eSPISCCParagraphDefaultFont" w:type="character">
    <w:name w:val="eSPIS_CC_Paragraph Default Font"/>
    <w:basedOn w:val="Zadanifontodlomka"/>
    <w:rsid w:val="00B33F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F7C"/>
    <w:rPr>
      <w:bdr w:space="0" w:sz="0" w:color="auto" w:val="none"/>
      <w:shd w:fill="FFFFCC" w:color="auto" w:val="clear"/>
      <w:lang w:val="hr-HR"/>
    </w:rPr>
  </w:style>
  <w:style w:customStyle="true" w:styleId="PozadinaSvijetloCrvena" w:type="character">
    <w:name w:val="Pozadina_SvijetloCrvena"/>
    <w:basedOn w:val="eSPISCCParagraphDefaultFont"/>
    <w:rsid w:val="00B33F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F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B33F7C"/>
    <w:rPr>
      <w:color w:val="808080"/>
      <w:bdr w:color="auto" w:space="0" w:sz="0" w:val="none"/>
      <w:shd w:color="auto" w:fill="auto" w:val="clear"/>
    </w:rPr>
  </w:style>
  <w:style w:customStyle="1" w:styleId="eSPISCCParagraphDefaultFont" w:type="character">
    <w:name w:val="eSPIS_CC_Paragraph Default Font"/>
    <w:basedOn w:val="Zadanifontodlomka"/>
    <w:rsid w:val="00B33F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F7C"/>
    <w:rPr>
      <w:bdr w:color="auto" w:space="0" w:sz="0" w:val="none"/>
      <w:shd w:color="auto" w:fill="FFFFCC" w:val="clear"/>
      <w:lang w:val="hr-HR"/>
    </w:rPr>
  </w:style>
  <w:style w:customStyle="1" w:styleId="PozadinaSvijetloCrvena" w:type="character">
    <w:name w:val="Pozadina_SvijetloCrvena"/>
    <w:basedOn w:val="eSPISCCParagraphDefaultFont"/>
    <w:rsid w:val="00B33F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F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PURGER društvo s ograničenom odgovornošću za trgovinu i ugostiteljstvo zastupanog po punomoćniku Miljenko Siročić</izvorni_sadrzaj>
    <derivirana_varijabla naziv="DomainObject.Predmet.ProtustrankaFormated_1">  NOVI PURGER društvo s ograničenom odgovornošću za trgovinu i ugostiteljstvo zastupanog po punomoćniku Miljenko Siročić</derivirana_varijabla>
  </DomainObject.Predmet.ProtustrankaFormated>
  <DomainObject.Predmet.ProtustrankaFormatedOIB>
    <izvorni_sadrzaj>  NOVI PURGER društvo s ograničenom odgovornošću za trgovinu i ugostiteljstvo, OIB 47026445569 zastupanog po punomoćniku Miljenko Siročić</izvorni_sadrzaj>
    <derivirana_varijabla naziv="DomainObject.Predmet.ProtustrankaFormatedOIB_1">  NOVI PURGER društvo s ograničenom odgovornošću za trgovinu i ugostiteljstvo, OIB 47026445569 zastupanog po punomoćniku Miljenko Siročić</derivirana_varijabla>
  </DomainObject.Predmet.ProtustrankaFormatedOIB>
  <DomainObject.Predmet.ProtustrankaFormatedWithAdress>
    <izvorni_sadrzaj> NOVI PURGER društvo s ograničenom odgovornošću za trgovinu i ugostiteljstvo, Ulica Franje Markovića 83, 48260 Križevci zastupanog po punomoćniku Miljenko Siročić</izvorni_sadrzaj>
    <derivirana_varijabla naziv="DomainObject.Predmet.ProtustrankaFormatedWithAdress_1"> NOVI PURGER društvo s ograničenom odgovornošću za trgovinu i ugostiteljstvo, Ulica Franje Markovića 83, 48260 Križevci zastupanog po punomoćniku Miljenko Siročić</derivirana_varijabla>
  </DomainObject.Predmet.ProtustrankaFormatedWithAdress>
  <DomainObject.Predmet.ProtustrankaFormatedWithAdressOIB>
    <izvorni_sadrzaj> NOVI PURGER društvo s ograničenom odgovornošću za trgovinu i ugostiteljstvo, OIB 47026445569, Ulica Franje Markovića 83, 48260 Križevci zastupanog po punomoćniku Miljenko Siročić</izvorni_sadrzaj>
    <derivirana_varijabla naziv="DomainObject.Predmet.ProtustrankaFormatedWithAdressOIB_1"> NOVI PURGER društvo s ograničenom odgovornošću za trgovinu i ugostiteljstvo, OIB 47026445569, Ulica Franje Markovića 83, 48260 Križevci zastupanog po punomoćniku Miljenko Siročić</derivirana_varijabla>
  </DomainObject.Predmet.ProtustrankaFormatedWithAdressOIB>
  <DomainObject.Predmet.ProtustrankaWithAdress>
    <izvorni_sadrzaj>NOVI PURGER društvo s ograničenom odgovornošću za trgovinu i ugostiteljstvo Ulica Franje Markovića 83, 48260 Križevci</izvorni_sadrzaj>
    <derivirana_varijabla naziv="DomainObject.Predmet.ProtustrankaWithAdress_1">NOVI PURGER društvo s ograničenom odgovornošću za trgovinu i ugostiteljstvo Ulica Franje Markovića 83, 48260 Križevci</derivirana_varijabla>
  </DomainObject.Predmet.ProtustrankaWithAdress>
  <DomainObject.Predmet.ProtustrankaWithAdressOIB>
    <izvorni_sadrzaj>NOVI PURGER društvo s ograničenom odgovornošću za trgovinu i ugostiteljstvo, OIB 47026445569, Ulica Franje Markovića 83, 48260 Križevci</izvorni_sadrzaj>
    <derivirana_varijabla naziv="DomainObject.Predmet.ProtustrankaWithAdressOIB_1">NOVI PURGER društvo s ograničenom odgovornošću za trgovinu i ugostiteljstvo, OIB 47026445569, Ulica Franje Markovića 83, 48260 Križevci</derivirana_varijabla>
  </DomainObject.Predmet.ProtustrankaWithAdressOIB>
  <DomainObject.Predmet.ProtustrankaNazivFormated>
    <izvorni_sadrzaj>NOVI PURGER društvo s ograničenom odgovornošću za trgovinu i ugostiteljstvo</izvorni_sadrzaj>
    <derivirana_varijabla naziv="DomainObject.Predmet.ProtustrankaNazivFormated_1">NOVI PURGER društvo s ograničenom odgovornošću za trgovinu i ugostiteljstvo</derivirana_varijabla>
  </DomainObject.Predmet.ProtustrankaNazivFormated>
  <DomainObject.Predmet.ProtustrankaNazivFormatedOIB>
    <izvorni_sadrzaj>NOVI PURGER društvo s ograničenom odgovornošću za trgovinu i ugostiteljstvo, OIB 47026445569</izvorni_sadrzaj>
    <derivirana_varijabla naziv="DomainObject.Predmet.ProtustrankaNazivFormatedOIB_1">NOVI PURGER društvo s ograničenom odgovornošću za trgovinu i ugostiteljstvo, OIB 47026445569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 Augusta Cesarca 2, 42000 Varaždin</izvorni_sadrzaj>
    <derivirana_varijabla naziv="DomainObject.Predmet.StrankaFormatedWithAdress_1"> Financijska agencija - Podružnica Varaždin, Ul. Augusta Cesarca 2, 42000 Varaždin</derivirana_varijabla>
  </DomainObject.Predmet.StrankaFormatedWithAdress>
  <DomainObject.Predmet.StrankaFormatedWithAdressOIB>
    <izvorni_sadrzaj> Financijska agencija - Podružnica Varaždin, OIB 85821130368, Ul. Augusta Cesarca 2, 42000 Varaždin</izvorni_sadrzaj>
    <derivirana_varijabla naziv="DomainObject.Predmet.StrankaFormatedWithAdressOIB_1"> Financijska agencija - Podružnica Varaždin, OIB 85821130368, Ul. Augusta Cesarca 2, 42000 Varaždin</derivirana_varijabla>
  </DomainObject.Predmet.StrankaFormatedWithAdressOIB>
  <DomainObject.Predmet.StrankaWithAdress>
    <izvorni_sadrzaj>Financijska agencija - Podružnica Varaždin Ul. Augusta Cesarca 2,42000 Varaždin</izvorni_sadrzaj>
    <derivirana_varijabla naziv="DomainObject.Predmet.StrankaWithAdress_1">Financijska agencija - Podružnica Varaždin Ul. Augusta Cesarca 2,42000 Varaždin</derivirana_varijabla>
  </DomainObject.Predmet.StrankaWithAdress>
  <DomainObject.Predmet.StrankaWithAdressOIB>
    <izvorni_sadrzaj>Financijska agencija - Podružnica Varaždin, OIB 85821130368, Ul. Augusta Cesarca 2,42000 Varaždin</izvorni_sadrzaj>
    <derivirana_varijabla naziv="DomainObject.Predmet.StrankaWithAdressOIB_1">Financijska agencija - Podružnica Varaždin, OIB 85821130368, Ul. Augusta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50033.13</izvorni_sadrzaj>
    <derivirana_varijabla naziv="DomainObject.Predmet.TrenutnaVrijednost_1">50033.13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 Augusta Cesarca 2, 42000 Varaždin</item>
    </izvorni_sadrzaj>
    <derivirana_varijabla naziv="DomainObject.Predmet.StrankaListFormatedWithAdress_1">
      <item>Financijska agencija - Podružnica Varaždin, Ul. Augusta Cesarca 2, 42000 Varaždin</item>
    </derivirana_varijabla>
  </DomainObject.Predmet.StrankaListFormatedWithAdress>
  <DomainObject.Predmet.StrankaListFormatedWithAdressOIB>
    <izvorni_sadrzaj>
      <item>Financijska agencija - Podružnica Varaždin, OIB 85821130368, Ul. Augusta Cesarca 2, 42000 Varaždin</item>
    </izvorni_sadrzaj>
    <derivirana_varijabla naziv="DomainObject.Predmet.StrankaListFormatedWithAdressOIB_1">
      <item>Financijska agencija - Podružnica Varaždin, OIB 85821130368, Ul. Augusta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NOVI PURGER društvo s ograničenom odgovornošću za trgovinu i ugostiteljstvo zastupanog po punomoćniku Miljenko Siročić</item>
    </izvorni_sadrzaj>
    <derivirana_varijabla naziv="DomainObject.Predmet.ProtuStrankaListFormated_1">
      <item>NOVI PURGER društvo s ograničenom odgovornošću za trgovinu i ugostiteljstvo zastupanog po punomoćniku Miljenko Siročić</item>
    </derivirana_varijabla>
  </DomainObject.Predmet.ProtuStrankaListFormated>
  <DomainObject.Predmet.ProtuStrankaListFormatedOIB>
    <izvorni_sadrzaj>
      <item>NOVI PURGER društvo s ograničenom odgovornošću za trgovinu i ugostiteljstvo, OIB 47026445569 zastupanog po punomoćniku Miljenko Siročić</item>
    </izvorni_sadrzaj>
    <derivirana_varijabla naziv="DomainObject.Predmet.ProtuStrankaListFormatedOIB_1">
      <item>NOVI PURGER društvo s ograničenom odgovornošću za trgovinu i ugostiteljstvo, OIB 47026445569 zastupanog po punomoćniku Miljenko Siročić</item>
    </derivirana_varijabla>
  </DomainObject.Predmet.ProtuStrankaListFormatedOIB>
  <DomainObject.Predmet.ProtuStrankaListFormatedWithAdress>
    <izvorni_sadrzaj>
      <item>NOVI PURGER društvo s ograničenom odgovornošću za trgovinu i ugostiteljstvo, Ulica Franje Markovića 83, 48260 Križevci zastupanog po punomoćniku Miljenko Siročić</item>
    </izvorni_sadrzaj>
    <derivirana_varijabla naziv="DomainObject.Predmet.ProtuStrankaListFormatedWithAdress_1">
      <item>NOVI PURGER društvo s ograničenom odgovornošću za trgovinu i ugostiteljstvo, Ulica Franje Markovića 83, 48260 Križevci zastupanog po punomoćniku Miljenko Siročić</item>
    </derivirana_varijabla>
  </DomainObject.Predmet.ProtuStrankaListFormatedWithAdress>
  <DomainObject.Predmet.ProtuStrankaListFormatedWithAdressOIB>
    <izvorni_sadrzaj>
      <item>NOVI PURGER društvo s ograničenom odgovornošću za trgovinu i ugostiteljstvo, OIB 47026445569, Ulica Franje Markovića 83, 48260 Križevci zastupanog po punomoćniku Miljenko Siročić</item>
    </izvorni_sadrzaj>
    <derivirana_varijabla naziv="DomainObject.Predmet.ProtuStrankaListFormatedWithAdressOIB_1">
      <item>NOVI PURGER društvo s ograničenom odgovornošću za trgovinu i ugostiteljstvo, OIB 47026445569, Ulica Franje Markovića 83, 48260 Križevci zastupanog po punomoćniku Miljenko Siročić</item>
    </derivirana_varijabla>
  </DomainObject.Predmet.ProtuStrankaListFormatedWithAdressOIB>
  <DomainObject.Predmet.ProtuStrankaListNazivFormated>
    <izvorni_sadrzaj>
      <item>NOVI PURGER društvo s ograničenom odgovornošću za trgovinu i ugostiteljstvo</item>
    </izvorni_sadrzaj>
    <derivirana_varijabla naziv="DomainObject.Predmet.ProtuStrankaListNazivFormated_1">
      <item>NOVI PURGER društvo s ograničenom odgovornošću za trgovinu i ugostiteljstvo</item>
    </derivirana_varijabla>
  </DomainObject.Predmet.ProtuStrankaListNazivFormated>
  <DomainObject.Predmet.ProtuStrankaListNazivFormatedOIB>
    <izvorni_sadrzaj>
      <item>NOVI PURGER društvo s ograničenom odgovornošću za trgovinu i ugostiteljstvo, OIB 47026445569</item>
    </izvorni_sadrzaj>
    <derivirana_varijabla naziv="DomainObject.Predmet.ProtuStrankaListNazivFormatedOIB_1">
      <item>NOVI PURGER društvo s ograničenom odgovornošću za trgovinu i ugostiteljstvo, OIB 47026445569</item>
    </derivirana_varijabla>
  </DomainObject.Predmet.ProtuStrankaListNazivFormatedOIB>
  <DomainObject.Predmet.OstaliListFormated>
    <izvorni_sadrzaj>
      <item>e-oglasna ploča</item>
      <item>Sudski registar TS u Varaždinu</item>
      <item>Miljenko Siročić punomoćnik sudionika u postupku NOVI PURGER društvo s ograničenom odgovornošću za trgovinu i ugostiteljstvo</item>
      <item>Porezna uprava, Područni ured sjeverna Hrvatska, Ispostaa Koprivnica</item>
      <item>Županijsko državno odvjetništvo u Varaždinu</item>
    </izvorni_sadrzaj>
    <derivirana_varijabla naziv="DomainObject.Predmet.OstaliListFormated_1">
      <item>e-oglasna ploča</item>
      <item>Sudski registar TS u Varaždinu</item>
      <item>Miljenko Siročić punomoćnik sudionika u postupku NOVI PURGER društvo s ograničenom odgovornošću za trgovinu i ugostiteljstvo</item>
      <item>Porezna uprava, Područni ured sjeverna Hrvatska, Ispostaa Koprivnica</item>
      <item>Županijsko državno odvjetništvo u Varaždinu</item>
    </derivirana_varijabla>
  </DomainObject.Predmet.OstaliListFormated>
  <DomainObject.Predmet.OstaliListFormatedOIB>
    <izvorni_sadrzaj>
      <item>e-oglasna ploča</item>
      <item>Sudski registar TS u Varaždinu</item>
      <item>Miljenko Siročić, OIB 47283638114 punomoćnik sudionika u postupku NOVI PURGER društvo s ograničenom odgovornošću za trgovinu i ugostiteljstvo</item>
      <item>Porezna uprava, Područni ured sjeverna Hrvatska, Ispostaa Koprivnica</item>
      <item>Županijsko državno odvjetništvo u Varaždinu</item>
    </izvorni_sadrzaj>
    <derivirana_varijabla naziv="DomainObject.Predmet.OstaliListFormatedOIB_1">
      <item>e-oglasna ploča</item>
      <item>Sudski registar TS u Varaždinu</item>
      <item>Miljenko Siročić, OIB 47283638114 punomoćnik sudionika u postupku NOVI PURGER društvo s ograničenom odgovornošću za trgovinu i ugostiteljstvo</item>
      <item>Porezna uprava, Područni ured sjeverna Hrvatska, Ispostaa Koprivnica</item>
      <item>Županijsko državno odvjetništvo u Varaždinu</item>
    </derivirana_varijabla>
  </DomainObject.Predmet.OstaliListFormatedOIB>
  <DomainObject.Predmet.OstaliListFormatedWithAdress>
    <izvorni_sadrzaj>
      <item>e-oglasna ploča</item>
      <item>Sudski registar TS u Varaždinu, Ul. braće Radić 2, 42000 Varaždin</item>
      <item>Miljenko Siročić, Ulica Franje Markovića 83, 48260 Križevci punomoćnik sudionika u postupku NOVI PURGER društvo s ograničenom odgovornošću za trgovinu i ugostiteljstvo</item>
      <item>Porezna uprava, Područni ured sjeverna Hrvatska, Ispostaa Koprivnica, Hrvatske državnosti 7, 48000 Koprivnica</item>
      <item>Županijsko državno odvjetništvo u Varaždinu, Ul. braće Radić 2, 42000 Varaždin</item>
    </izvorni_sadrzaj>
    <derivirana_varijabla naziv="DomainObject.Predmet.OstaliListFormatedWithAdress_1">
      <item>e-oglasna ploča</item>
      <item>Sudski registar TS u Varaždinu, Ul. braće Radić 2, 42000 Varaždin</item>
      <item>Miljenko Siročić, Ulica Franje Markovića 83, 48260 Križevci punomoćnik sudionika u postupku NOVI PURGER društvo s ograničenom odgovornošću za trgovinu i ugostiteljstvo</item>
      <item>Porezna uprava, Područni ured sjeverna Hrvatska, Ispostaa Koprivnica, Hrvatske državnosti 7, 48000 Koprivnica</item>
      <item>Županijsko državno odvjetništvo u Varaždinu, Ul. braće Radić 2, 42000 Varaždin</item>
    </derivirana_varijabla>
  </DomainObject.Predmet.OstaliListFormatedWithAdress>
  <DomainObject.Predmet.OstaliListFormatedWithAdressOIB>
    <izvorni_sadrzaj>
      <item>e-oglasna ploča</item>
      <item>Sudski registar TS u Varaždinu, Ul. braće Radić 2, 42000 Varaždin</item>
      <item>Miljenko Siročić, OIB 47283638114, Ulica Franje Markovića 83, 48260 Križevci punomoćnik sudionika u postupku NOVI PURGER društvo s ograničenom odgovornošću za trgovinu i ugostiteljstvo</item>
      <item>Porezna uprava, Područni ured sjeverna Hrvatska, Ispostaa Koprivnica, Hrvatske državnosti 7, 48000 Koprivnica</item>
      <item>Županijsko državno odvjetništvo u Varaždinu, Ul. braće Radić 2, 42000 Varaždin</item>
    </izvorni_sadrzaj>
    <derivirana_varijabla naziv="DomainObject.Predmet.OstaliListFormatedWithAdressOIB_1">
      <item>e-oglasna ploča</item>
      <item>Sudski registar TS u Varaždinu, Ul. braće Radić 2, 42000 Varaždin</item>
      <item>Miljenko Siročić, OIB 47283638114, Ulica Franje Markovića 83, 48260 Križevci punomoćnik sudionika u postupku NOVI PURGER društvo s ograničenom odgovornošću za trgovinu i ugostiteljstvo</item>
      <item>Porezna uprava, Područni ured sjeverna Hrvatska, Ispostaa Koprivnica, Hrvatske državnosti 7, 48000 Koprivnica</item>
      <item>Županijsko državno odvjetništvo u Varaždinu, Ul. braće Radić 2, 42000 Varaždin</item>
    </derivirana_varijabla>
  </DomainObject.Predmet.OstaliListFormatedWithAdressOIB>
  <DomainObject.Predmet.OstaliListNazivFormated>
    <izvorni_sadrzaj>
      <item>e-oglasna ploča</item>
      <item>Sudski registar TS u Varaždinu</item>
      <item>Miljenko Siročić</item>
      <item>Porezna uprava, Područni ured sjeverna Hrvatska, Ispostaa Koprivnica</item>
      <item>Županijsko državno odvjetništvo u Varaždinu</item>
    </izvorni_sadrzaj>
    <derivirana_varijabla naziv="DomainObject.Predmet.OstaliListNazivFormated_1">
      <item>e-oglasna ploča</item>
      <item>Sudski registar TS u Varaždinu</item>
      <item>Miljenko Siročić</item>
      <item>Porezna uprava, Područni ured sjeverna Hrvatska, Ispostaa Koprivnica</item>
      <item>Županijsko državno odvjetništvo u Varaždinu</item>
    </derivirana_varijabla>
  </DomainObject.Predmet.OstaliListNazivFormated>
  <DomainObject.Predmet.OstaliListNazivFormatedOIB>
    <izvorni_sadrzaj>
      <item>e-oglasna ploča</item>
      <item>Sudski registar TS u Varaždinu</item>
      <item>Miljenko Siročić, OIB 47283638114</item>
      <item>Porezna uprava, Područni ured sjeverna Hrvatska, Ispostaa Koprivnica</item>
      <item>Županijsko državno odvjetništvo u Varaždinu</item>
    </izvorni_sadrzaj>
    <derivirana_varijabla naziv="DomainObject.Predmet.OstaliListNazivFormatedOIB_1">
      <item>e-oglasna ploča</item>
      <item>Sudski registar TS u Varaždinu</item>
      <item>Miljenko Siročić, OIB 47283638114</item>
      <item>Porezna uprava, Područni ured sjeverna Hrvatska, Ispostaa Koprivnica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NOVI PURGER društvo s ograničenom odgovornošću za trgovinu i ugostiteljstvo</izvorni_sadrzaj>
    <derivirana_varijabla naziv="DomainObject.Predmet.ProtustrankaIDrugi_1">NOVI PURGER društvo s ograničenom odgovornošću za trgovinu i ugostiteljstvo</derivirana_varijabla>
  </DomainObject.Predmet.ProtustrankaIDrugi>
  <DomainObject.Predmet.StrankaIDrugiAdressOIB>
    <izvorni_sadrzaj>Financijska agencija - Podružnica Varaždin, OIB 85821130368, Ul. Augusta Cesarca 2, 42000 Varaždin</izvorni_sadrzaj>
    <derivirana_varijabla naziv="DomainObject.Predmet.StrankaIDrugiAdressOIB_1">Financijska agencija - Podružnica Varaždin, OIB 85821130368, Ul. Augusta Cesarca 2, 42000 Varaždin</derivirana_varijabla>
  </DomainObject.Predmet.StrankaIDrugiAdressOIB>
  <DomainObject.Predmet.ProtustrankaIDrugiAdressOIB>
    <izvorni_sadrzaj>NOVI PURGER društvo s ograničenom odgovornošću za trgovinu i ugostiteljstvo, OIB 47026445569, Ulica Franje Markovića 83, 48260 Križevci</izvorni_sadrzaj>
    <derivirana_varijabla naziv="DomainObject.Predmet.ProtustrankaIDrugiAdressOIB_1">NOVI PURGER društvo s ograničenom odgovornošću za trgovinu i ugostiteljstvo, OIB 47026445569, Ulica Franje Markovića 83,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NOVI PURGER društvo s ograničenom odgovornošću za trgovinu i ugostiteljstvo</item>
      <item>e-oglasna ploča</item>
      <item>Sudski registar TS u Varaždinu</item>
      <item>Miljenko Siročić</item>
      <item>Porezna uprava, Područni ured sjeverna Hrvatska, Ispostaa Koprivnica</item>
      <item>Županijsko državno odvjetništvo u Varaždinu</item>
    </izvorni_sadrzaj>
    <derivirana_varijabla naziv="DomainObject.Predmet.SudioniciListNaziv_1">
      <item>Financijska agencija - Podružnica Varaždin</item>
      <item>NOVI PURGER društvo s ograničenom odgovornošću za trgovinu i ugostiteljstvo</item>
      <item>e-oglasna ploča</item>
      <item>Sudski registar TS u Varaždinu</item>
      <item>Miljenko Siročić</item>
      <item>Porezna uprava, Područni ured sjeverna Hrvatska, Ispostaa Koprivnica</item>
      <item>Županijsko državno odvjetništvo u Varaždinu</item>
    </derivirana_varijabla>
  </DomainObject.Predmet.SudioniciListNaziv>
  <DomainObject.Predmet.SudioniciListAdressOIB>
    <izvorni_sadrzaj>
      <item>Financijska agencija - Podružnica Varaždin, OIB 85821130368, Ul. Augusta Cesarca 2,42000 Varaždin</item>
      <item>NOVI PURGER društvo s ograničenom odgovornošću za trgovinu i ugostiteljstvo, OIB 47026445569, Ulica Franje Markovića 83,48260 Križevci</item>
      <item>e-oglasna ploča</item>
      <item>Sudski registar TS u Varaždinu, Ul. braće Radić 2,42000 Varaždin</item>
      <item>Miljenko Siročić, OIB 47283638114, Ulica Franje Markovića 83,48260 Križevci</item>
      <item>Porezna uprava, Područni ured sjeverna Hrvatska, Ispostaa Koprivnica, Hrvatske državnosti 7,48000 Koprivnica</item>
      <item>Županijsko državno odvjetništvo u Varaždinu, Ul. braće Radić 2,42000 Varaždin</item>
    </izvorni_sadrzaj>
    <derivirana_varijabla naziv="DomainObject.Predmet.SudioniciListAdressOIB_1">
      <item>Financijska agencija - Podružnica Varaždin, OIB 85821130368, Ul. Augusta Cesarca 2,42000 Varaždin</item>
      <item>NOVI PURGER društvo s ograničenom odgovornošću za trgovinu i ugostiteljstvo, OIB 47026445569, Ulica Franje Markovića 83,48260 Križevci</item>
      <item>e-oglasna ploča</item>
      <item>Sudski registar TS u Varaždinu, Ul. braće Radić 2,42000 Varaždin</item>
      <item>Miljenko Siročić, OIB 47283638114, Ulica Franje Markovića 83,48260 Križevci</item>
      <item>Porezna uprava, Područni ured sjeverna Hrvatska, Ispostaa Koprivnica, Hrvatske državnosti 7,48000 Koprivnica</item>
      <item>Županijsko državno odvjetništvo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47026445569</item>
      <item>, OIB null</item>
      <item>, OIB null</item>
      <item>, OIB 47283638114</item>
      <item>, OIB null</item>
      <item>, OIB null</item>
    </izvorni_sadrzaj>
    <derivirana_varijabla naziv="DomainObject.Predmet.SudioniciListNazivOIB_1">
      <item>, OIB 85821130368</item>
      <item>, OIB 47026445569</item>
      <item>, OIB null</item>
      <item>, OIB null</item>
      <item>, OIB 47283638114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3420</properties:Characters>
  <properties:Lines>96</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2017-05-04T10:46:00Z</dcterms:created>
  <dc:creator>Ljubica Makovec</dc:creator>
  <cp:lastModifiedBy>Ljubica Makovec</cp:lastModifiedBy>
  <cp:lastPrinted>2017-05-05T10:13:00Z</cp:lastPrinted>
  <dcterms:modified xmlns:xsi="http://www.w3.org/2001/XMLSchema-instance" xsi:type="dcterms:W3CDTF">2017-05-05T10:14:00Z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