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35fb" w14:paraId="03335fb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12385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243F2B">
        <w:t>ĐONI jednostavno društvo s ograničenom odgovornošću za graditeljstvo, usluge i trgovinu, skraćena tvrtka: ĐONI j.d.o.o., Nova Gradiška, Svetog Vida 8/C, OIB 56077553096</w:t>
      </w:r>
      <w:r w:rsidR="00123855">
        <w:t>, dana</w:t>
      </w:r>
      <w:r w:rsidR="007515A3">
        <w:t xml:space="preserve"> </w:t>
      </w:r>
      <w:r w:rsidR="00AA2752">
        <w:t>2</w:t>
      </w:r>
      <w:r w:rsidR="00243F2B">
        <w:t>5</w:t>
      </w:r>
      <w:r w:rsidR="00AA2752">
        <w:t>. listopada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E1CAE" w:rsidP="00132969" w:rsidR="001E1CAE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</w:t>
      </w:r>
      <w:r w:rsidR="00D500B1">
        <w:t xml:space="preserve"> </w:t>
      </w:r>
      <w:r>
        <w:t>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F201A4">
        <w:t>ĐONI jednostavno društvo s ograničenom odgovornošću za graditeljstvo, usluge i trgovinu, skraćena tvrtka: ĐONI j.d.o.o., Nova Gradiška, Svetog Vida 8/C, OIB 56077553096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BA5B41">
      <w:pPr>
        <w:ind w:firstLine="1440"/>
        <w:jc w:val="both"/>
      </w:pPr>
      <w:r>
        <w:t>2.</w:t>
      </w:r>
      <w:r w:rsidR="00D500B1">
        <w:t xml:space="preserve"> </w:t>
      </w:r>
      <w:r>
        <w:t>Za s</w:t>
      </w:r>
      <w:r w:rsidR="0068262A">
        <w:t>tečajnog upravitelja imenuje se</w:t>
      </w:r>
      <w:r w:rsidR="00702567">
        <w:t xml:space="preserve"> </w:t>
      </w:r>
      <w:r w:rsidR="00F3258E">
        <w:t>Siniša Rajnović</w:t>
      </w:r>
      <w:r w:rsidR="00476F04">
        <w:t xml:space="preserve"> iz </w:t>
      </w:r>
      <w:r w:rsidR="00F3258E">
        <w:t>Virovitice</w:t>
      </w:r>
      <w:r w:rsidR="00476F04">
        <w:t xml:space="preserve">, </w:t>
      </w:r>
      <w:r w:rsidR="00F3258E">
        <w:t>Sv. Trojstva 87</w:t>
      </w:r>
      <w:r w:rsidR="00476F04">
        <w:t xml:space="preserve">, OIB </w:t>
      </w:r>
      <w:r w:rsidR="00F3258E">
        <w:t>86217384445</w:t>
      </w:r>
      <w:r w:rsidR="00476F04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F201A4">
        <w:t>ĐONI jednostavno društvo s ograničenom odgovornošću za graditeljstvo, usluge i trgovinu, skraćena tvrtka: ĐONI j.d.o.o., Nova Gradiška, Svetog Vida 8/C, OIB 56077553096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F201A4">
        <w:t>ĐONI jednostavno društvo s ograničenom odgovornošću za graditeljstvo, usluge i trgovinu, skraćena tvrtka: ĐONI j.d.o.o., Nova Gradiška, Svetog Vida 8/C, OIB 56077553096</w:t>
      </w:r>
      <w:r w:rsidR="001D7A21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  <w:r w:rsidR="0017795C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201A4">
        <w:t>14</w:t>
      </w:r>
      <w:r w:rsidR="001D7A21">
        <w:t>. kolovoza</w:t>
      </w:r>
      <w:r w:rsidR="00EA2F6E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1D7A21">
        <w:t>2</w:t>
      </w:r>
      <w:r w:rsidR="00A64079">
        <w:t>5</w:t>
      </w:r>
      <w:r w:rsidR="001D7A21">
        <w:t>. listopada</w:t>
      </w:r>
      <w:r w:rsidR="005E3B84" w:rsidRPr="00EE71C4">
        <w:t xml:space="preserve">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8F4F5A">
        <w:t>7.291,76</w:t>
      </w:r>
      <w:r w:rsidR="00C87AC0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470D6A">
      <w:pPr>
        <w:jc w:val="center"/>
      </w:pPr>
      <w:r>
        <w:t>U S</w:t>
      </w:r>
      <w:r w:rsidR="00703938">
        <w:t xml:space="preserve">lavonskom Brodu, </w:t>
      </w:r>
      <w:r w:rsidR="008A1133">
        <w:t>2</w:t>
      </w:r>
      <w:r w:rsidR="00A64079">
        <w:t>5</w:t>
      </w:r>
      <w:r w:rsidR="00310D64">
        <w:t xml:space="preserve">. </w:t>
      </w:r>
      <w:r w:rsidR="008A1133">
        <w:t>listopada</w:t>
      </w:r>
      <w:r w:rsidR="00D66FB6">
        <w:t xml:space="preserve"> 201</w:t>
      </w:r>
      <w:r w:rsidR="007820CB">
        <w:t>8</w:t>
      </w:r>
      <w:r>
        <w:t>. godine</w:t>
      </w:r>
    </w:p>
    <w:p w:rsidRDefault="008A1133" w:rsidP="00111FB5" w:rsidR="008A11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</w:t>
      </w:r>
      <w:r w:rsidR="00201BE3">
        <w:t xml:space="preserve"> </w:t>
      </w:r>
      <w:r w:rsidR="00F00402">
        <w:t>Stečajna sutkinja</w:t>
      </w:r>
    </w:p>
    <w:p w:rsidRDefault="00F00402" w:rsidP="00A64079" w:rsidR="00201BE3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D84433" w:rsidP="001B5786" w:rsidR="00D84433">
      <w:pPr>
        <w:ind w:left="6372"/>
      </w:pP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1145E7" w:rsidP="00A374CF" w:rsidR="001145E7"/>
    <w:p w:rsidRDefault="001145E7" w:rsidP="00A374CF" w:rsidR="001145E7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22168F">
        <w:t>tečajnom</w:t>
      </w:r>
      <w:r w:rsidR="00DF26AE">
        <w:t xml:space="preserve"> upravitelj</w:t>
      </w:r>
      <w:r w:rsidR="0022168F">
        <w:t>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F28" w:rsidR="00364F28">
      <w:r>
        <w:separator/>
      </w:r>
    </w:p>
  </w:endnote>
  <w:endnote w:id="0" w:type="continuationSeparator">
    <w:p w:rsidRDefault="00364F28" w:rsidR="00364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F28" w:rsidR="00364F28">
      <w:r>
        <w:separator/>
      </w:r>
    </w:p>
  </w:footnote>
  <w:footnote w:id="0" w:type="continuationSeparator">
    <w:p w:rsidRDefault="00364F28" w:rsidR="00364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4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FD7D92">
      <w:rPr>
        <w:b/>
      </w:rPr>
      <w:t>10</w:t>
    </w:r>
    <w:r w:rsidR="008F4F5A">
      <w:rPr>
        <w:b/>
      </w:rPr>
      <w:t>33</w:t>
    </w:r>
    <w:r w:rsidR="008274CB">
      <w:rPr>
        <w:b/>
      </w:rPr>
      <w:t>/2018-</w:t>
    </w:r>
    <w:r w:rsidR="00FF28FC">
      <w:rPr>
        <w:b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FD7D92">
      <w:rPr>
        <w:b/>
      </w:rPr>
      <w:t>10</w:t>
    </w:r>
    <w:r w:rsidR="00243F2B">
      <w:rPr>
        <w:b/>
      </w:rPr>
      <w:t>33</w:t>
    </w:r>
    <w:r w:rsidR="00FD7D92">
      <w:rPr>
        <w:b/>
      </w:rPr>
      <w:t>/</w:t>
    </w:r>
    <w:r w:rsidRPr="00DB52D3">
      <w:rPr>
        <w:b/>
      </w:rPr>
      <w:t>201</w:t>
    </w:r>
    <w:r>
      <w:rPr>
        <w:b/>
      </w:rPr>
      <w:t>8</w:t>
    </w:r>
    <w:r w:rsidRPr="00DB52D3">
      <w:rPr>
        <w:b/>
      </w:rPr>
      <w:t>-</w:t>
    </w:r>
    <w:r w:rsidR="00FD7D92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0BFD"/>
    <w:rsid w:val="00005F78"/>
    <w:rsid w:val="00011913"/>
    <w:rsid w:val="00020417"/>
    <w:rsid w:val="00022715"/>
    <w:rsid w:val="00034F0E"/>
    <w:rsid w:val="00035806"/>
    <w:rsid w:val="0004248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5E7"/>
    <w:rsid w:val="00114D37"/>
    <w:rsid w:val="00123855"/>
    <w:rsid w:val="00132969"/>
    <w:rsid w:val="00134C6C"/>
    <w:rsid w:val="0014491B"/>
    <w:rsid w:val="00152E0E"/>
    <w:rsid w:val="0016117B"/>
    <w:rsid w:val="0016405B"/>
    <w:rsid w:val="00174C7D"/>
    <w:rsid w:val="00175490"/>
    <w:rsid w:val="0017795C"/>
    <w:rsid w:val="001926DB"/>
    <w:rsid w:val="001A2C07"/>
    <w:rsid w:val="001B37AE"/>
    <w:rsid w:val="001B5786"/>
    <w:rsid w:val="001B61FF"/>
    <w:rsid w:val="001B6A5B"/>
    <w:rsid w:val="001C0B9D"/>
    <w:rsid w:val="001C3662"/>
    <w:rsid w:val="001C5CF7"/>
    <w:rsid w:val="001D2B3A"/>
    <w:rsid w:val="001D75CC"/>
    <w:rsid w:val="001D7A21"/>
    <w:rsid w:val="001E1CAE"/>
    <w:rsid w:val="001E20A3"/>
    <w:rsid w:val="001F3A4F"/>
    <w:rsid w:val="00201BE3"/>
    <w:rsid w:val="00202563"/>
    <w:rsid w:val="0021016C"/>
    <w:rsid w:val="0021269A"/>
    <w:rsid w:val="0022168F"/>
    <w:rsid w:val="00235849"/>
    <w:rsid w:val="00243DD4"/>
    <w:rsid w:val="00243F2B"/>
    <w:rsid w:val="00245270"/>
    <w:rsid w:val="002463F7"/>
    <w:rsid w:val="00282A5D"/>
    <w:rsid w:val="002833E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0D64"/>
    <w:rsid w:val="00314599"/>
    <w:rsid w:val="00315A80"/>
    <w:rsid w:val="00327888"/>
    <w:rsid w:val="0033069D"/>
    <w:rsid w:val="00330833"/>
    <w:rsid w:val="003357C9"/>
    <w:rsid w:val="00337924"/>
    <w:rsid w:val="00346CC3"/>
    <w:rsid w:val="0035583B"/>
    <w:rsid w:val="00363213"/>
    <w:rsid w:val="00364F28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52C4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70D6A"/>
    <w:rsid w:val="00476F04"/>
    <w:rsid w:val="00483D15"/>
    <w:rsid w:val="0048761C"/>
    <w:rsid w:val="00491E6A"/>
    <w:rsid w:val="004A58F2"/>
    <w:rsid w:val="004B2CB7"/>
    <w:rsid w:val="004D3668"/>
    <w:rsid w:val="004D4D5D"/>
    <w:rsid w:val="004D6450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D5634"/>
    <w:rsid w:val="006F388C"/>
    <w:rsid w:val="006F4EFF"/>
    <w:rsid w:val="00701827"/>
    <w:rsid w:val="00702567"/>
    <w:rsid w:val="00703938"/>
    <w:rsid w:val="007121A8"/>
    <w:rsid w:val="00722E69"/>
    <w:rsid w:val="0072644F"/>
    <w:rsid w:val="007300B5"/>
    <w:rsid w:val="007314AE"/>
    <w:rsid w:val="00732E3F"/>
    <w:rsid w:val="00733C42"/>
    <w:rsid w:val="00735081"/>
    <w:rsid w:val="007515A3"/>
    <w:rsid w:val="00761619"/>
    <w:rsid w:val="007806B9"/>
    <w:rsid w:val="007820CB"/>
    <w:rsid w:val="0079485C"/>
    <w:rsid w:val="00796733"/>
    <w:rsid w:val="007A4D10"/>
    <w:rsid w:val="007A6587"/>
    <w:rsid w:val="007B5490"/>
    <w:rsid w:val="007C464A"/>
    <w:rsid w:val="007C4E4B"/>
    <w:rsid w:val="007C7141"/>
    <w:rsid w:val="007C7835"/>
    <w:rsid w:val="007D4457"/>
    <w:rsid w:val="007E7A55"/>
    <w:rsid w:val="007F7BE4"/>
    <w:rsid w:val="00800F3B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1133"/>
    <w:rsid w:val="008A4B1F"/>
    <w:rsid w:val="008A681F"/>
    <w:rsid w:val="008B6135"/>
    <w:rsid w:val="008C042B"/>
    <w:rsid w:val="008D2527"/>
    <w:rsid w:val="008F4F5A"/>
    <w:rsid w:val="009019EE"/>
    <w:rsid w:val="00905C45"/>
    <w:rsid w:val="009135EF"/>
    <w:rsid w:val="00917A95"/>
    <w:rsid w:val="00921726"/>
    <w:rsid w:val="00942E1D"/>
    <w:rsid w:val="009458D8"/>
    <w:rsid w:val="009530B9"/>
    <w:rsid w:val="00961BE6"/>
    <w:rsid w:val="00962A87"/>
    <w:rsid w:val="00963F18"/>
    <w:rsid w:val="0096689E"/>
    <w:rsid w:val="00977391"/>
    <w:rsid w:val="00983065"/>
    <w:rsid w:val="00993DC7"/>
    <w:rsid w:val="009A2710"/>
    <w:rsid w:val="009A34A3"/>
    <w:rsid w:val="009A37D8"/>
    <w:rsid w:val="009A4537"/>
    <w:rsid w:val="009B282F"/>
    <w:rsid w:val="009B5428"/>
    <w:rsid w:val="009C0DD6"/>
    <w:rsid w:val="009E0BFE"/>
    <w:rsid w:val="00A12410"/>
    <w:rsid w:val="00A14A8E"/>
    <w:rsid w:val="00A14DF8"/>
    <w:rsid w:val="00A30584"/>
    <w:rsid w:val="00A326A6"/>
    <w:rsid w:val="00A35289"/>
    <w:rsid w:val="00A374CF"/>
    <w:rsid w:val="00A41904"/>
    <w:rsid w:val="00A44FC2"/>
    <w:rsid w:val="00A53366"/>
    <w:rsid w:val="00A54D42"/>
    <w:rsid w:val="00A562F5"/>
    <w:rsid w:val="00A56478"/>
    <w:rsid w:val="00A57AD9"/>
    <w:rsid w:val="00A64079"/>
    <w:rsid w:val="00A72799"/>
    <w:rsid w:val="00A832A5"/>
    <w:rsid w:val="00AA0D20"/>
    <w:rsid w:val="00AA2752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0E00"/>
    <w:rsid w:val="00B33430"/>
    <w:rsid w:val="00B44534"/>
    <w:rsid w:val="00B503D6"/>
    <w:rsid w:val="00B559C6"/>
    <w:rsid w:val="00B64979"/>
    <w:rsid w:val="00B75477"/>
    <w:rsid w:val="00B77829"/>
    <w:rsid w:val="00B81E41"/>
    <w:rsid w:val="00B85967"/>
    <w:rsid w:val="00B908A3"/>
    <w:rsid w:val="00B91C92"/>
    <w:rsid w:val="00BA5B41"/>
    <w:rsid w:val="00BC62D8"/>
    <w:rsid w:val="00BC6FC5"/>
    <w:rsid w:val="00BD0EB6"/>
    <w:rsid w:val="00C0757A"/>
    <w:rsid w:val="00C14D24"/>
    <w:rsid w:val="00C1614F"/>
    <w:rsid w:val="00C22A84"/>
    <w:rsid w:val="00C32C54"/>
    <w:rsid w:val="00C35F6A"/>
    <w:rsid w:val="00C36715"/>
    <w:rsid w:val="00C53A06"/>
    <w:rsid w:val="00C5449D"/>
    <w:rsid w:val="00C546AB"/>
    <w:rsid w:val="00C63865"/>
    <w:rsid w:val="00C63D01"/>
    <w:rsid w:val="00C661D9"/>
    <w:rsid w:val="00C74CB4"/>
    <w:rsid w:val="00C75FAC"/>
    <w:rsid w:val="00C834D3"/>
    <w:rsid w:val="00C868CA"/>
    <w:rsid w:val="00C87AC0"/>
    <w:rsid w:val="00C910A7"/>
    <w:rsid w:val="00C92D33"/>
    <w:rsid w:val="00CB077F"/>
    <w:rsid w:val="00CB3C50"/>
    <w:rsid w:val="00CB5495"/>
    <w:rsid w:val="00CC11C6"/>
    <w:rsid w:val="00CC5C59"/>
    <w:rsid w:val="00CD466F"/>
    <w:rsid w:val="00CE5746"/>
    <w:rsid w:val="00D03C88"/>
    <w:rsid w:val="00D120C9"/>
    <w:rsid w:val="00D22AF4"/>
    <w:rsid w:val="00D23860"/>
    <w:rsid w:val="00D24F05"/>
    <w:rsid w:val="00D24F06"/>
    <w:rsid w:val="00D25655"/>
    <w:rsid w:val="00D26487"/>
    <w:rsid w:val="00D35A6A"/>
    <w:rsid w:val="00D500B1"/>
    <w:rsid w:val="00D61145"/>
    <w:rsid w:val="00D66FB6"/>
    <w:rsid w:val="00D80405"/>
    <w:rsid w:val="00D84433"/>
    <w:rsid w:val="00DA2BCF"/>
    <w:rsid w:val="00DA7B24"/>
    <w:rsid w:val="00DB3A66"/>
    <w:rsid w:val="00DB52D3"/>
    <w:rsid w:val="00DC0D67"/>
    <w:rsid w:val="00DC4AFF"/>
    <w:rsid w:val="00DC7E31"/>
    <w:rsid w:val="00DD6096"/>
    <w:rsid w:val="00DE065B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0E2D"/>
    <w:rsid w:val="00E9327B"/>
    <w:rsid w:val="00EA2F6E"/>
    <w:rsid w:val="00EC0616"/>
    <w:rsid w:val="00EC3055"/>
    <w:rsid w:val="00EC6FC9"/>
    <w:rsid w:val="00ED1A01"/>
    <w:rsid w:val="00EE60A1"/>
    <w:rsid w:val="00EE71C4"/>
    <w:rsid w:val="00EF41AB"/>
    <w:rsid w:val="00EF4D33"/>
    <w:rsid w:val="00F00402"/>
    <w:rsid w:val="00F0147F"/>
    <w:rsid w:val="00F04ADE"/>
    <w:rsid w:val="00F05697"/>
    <w:rsid w:val="00F113C6"/>
    <w:rsid w:val="00F17E9C"/>
    <w:rsid w:val="00F201A4"/>
    <w:rsid w:val="00F224AC"/>
    <w:rsid w:val="00F24A25"/>
    <w:rsid w:val="00F30326"/>
    <w:rsid w:val="00F3258E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D1603"/>
    <w:rsid w:val="00FD7D92"/>
    <w:rsid w:val="00FE6696"/>
    <w:rsid w:val="00FF15F9"/>
    <w:rsid w:val="00FF28F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</izvorni_sadrzaj>
    <derivirana_varijabla naziv="DomainObject.Predmet.Opis_1">čl.429.st.1.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St-1033/2018</izvorni_sadrzaj>
    <derivirana_varijabla naziv="DomainObject.Predmet.OznakaBroj_1">St-1033/2018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ĐONI jednostavno društvo s ograničenom odgovornošću za graditeljstvo, usluge i trgovinu</izvorni_sadrzaj>
    <derivirana_varijabla naziv="DomainObject.Predmet.ProtustrankaFormated_1">  ĐONI jednostavno društvo s ograničenom odgovornošću za graditeljstvo, usluge i trgovinu</derivirana_varijabla>
  </DomainObject.Predmet.ProtustrankaFormated>
  <DomainObject.Predmet.ProtustrankaFormatedOIB>
    <izvorni_sadrzaj>  ĐONI jednostavno društvo s ograničenom odgovornošću za graditeljstvo, usluge i trgovinu, OIB 56077553096</izvorni_sadrzaj>
    <derivirana_varijabla naziv="DomainObject.Predmet.ProtustrankaFormatedOIB_1">  ĐONI jednostavno društvo s ograničenom odgovornošću za graditeljstvo, usluge i trgovinu, OIB 56077553096</derivirana_varijabla>
  </DomainObject.Predmet.ProtustrankaFormatedOIB>
  <DomainObject.Predmet.ProtustrankaFormatedWithAdress>
    <izvorni_sadrzaj> ĐONI jednostavno društvo s ograničenom odgovornošću za graditeljstvo, usluge i trgovinu, Svetog Vida 8/C, 35400 Nova Gradiška</izvorni_sadrzaj>
    <derivirana_varijabla naziv="DomainObject.Predmet.ProtustrankaFormatedWithAdress_1"> ĐONI jednostavno društvo s ograničenom odgovornošću za graditeljstvo, usluge i trgovinu, Svetog Vida 8/C, 35400 Nova Gradiška</derivirana_varijabla>
  </DomainObject.Predmet.ProtustrankaFormatedWithAdress>
  <DomainObject.Predmet.ProtustrankaFormatedWithAdressOIB>
    <izvorni_sadrzaj> ĐONI jednostavno društvo s ograničenom odgovornošću za graditeljstvo, usluge i trgovinu, OIB 56077553096, Svetog Vida 8/C, 35400 Nova Gradiška</izvorni_sadrzaj>
    <derivirana_varijabla naziv="DomainObject.Predmet.ProtustrankaFormatedWithAdressOIB_1"> ĐONI jednostavno društvo s ograničenom odgovornošću za graditeljstvo, usluge i trgovinu, OIB 56077553096, Svetog Vida 8/C, 35400 Nova Gradiška</derivirana_varijabla>
  </DomainObject.Predmet.ProtustrankaFormatedWithAdressOIB>
  <DomainObject.Predmet.ProtustrankaWithAdress>
    <izvorni_sadrzaj>ĐONI jednostavno društvo s ograničenom odgovornošću za graditeljstvo, usluge i trgovinu Svetog Vida 8/C, 35400 Nova Gradiška</izvorni_sadrzaj>
    <derivirana_varijabla naziv="DomainObject.Predmet.ProtustrankaWithAdress_1">ĐONI jednostavno društvo s ograničenom odgovornošću za graditeljstvo, usluge i trgovinu Svetog Vida 8/C, 35400 Nova Gradiška</derivirana_varijabla>
  </DomainObject.Predmet.ProtustrankaWithAdress>
  <DomainObject.Predmet.ProtustrankaWithAdressOIB>
    <izvorni_sadrzaj>ĐONI jednostavno društvo s ograničenom odgovornošću za graditeljstvo, usluge i trgovinu, OIB 56077553096, Svetog Vida 8/C, 35400 Nova Gradiška</izvorni_sadrzaj>
    <derivirana_varijabla naziv="DomainObject.Predmet.ProtustrankaWithAdressOIB_1">ĐONI jednostavno društvo s ograničenom odgovornošću za graditeljstvo, usluge i trgovinu, OIB 56077553096, Svetog Vida 8/C, 35400 Nova Gradiška</derivirana_varijabla>
  </DomainObject.Predmet.ProtustrankaWithAdressOIB>
  <DomainObject.Predmet.ProtustrankaNazivFormated>
    <izvorni_sadrzaj>ĐONI jednostavno društvo s ograničenom odgovornošću za graditeljstvo, usluge i trgovinu</izvorni_sadrzaj>
    <derivirana_varijabla naziv="DomainObject.Predmet.ProtustrankaNazivFormated_1">ĐONI jednostavno društvo s ograničenom odgovornošću za graditeljstvo, usluge i trgovinu</derivirana_varijabla>
  </DomainObject.Predmet.ProtustrankaNazivFormated>
  <DomainObject.Predmet.ProtustrankaNazivFormatedOIB>
    <izvorni_sadrzaj>ĐONI jednostavno društvo s ograničenom odgovornošću za graditeljstvo, usluge i trgovinu, OIB 56077553096</izvorni_sadrzaj>
    <derivirana_varijabla naziv="DomainObject.Predmet.ProtustrankaNazivFormatedOIB_1">ĐONI jednostavno društvo s ograničenom odgovornošću za graditeljstvo, usluge i trgovinu, OIB 56077553096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7263.85</izvorni_sadrzaj>
    <derivirana_varijabla naziv="DomainObject.Predmet.TrenutnaVrijednost_1">7263.85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ĐONI jednostavno društvo s ograničenom odgovornošću za graditeljstvo, usluge i trgovinu</item>
    </izvorni_sadrzaj>
    <derivirana_varijabla naziv="DomainObject.Predmet.ProtuStrankaListFormated_1">
      <item>ĐONI jednostavno društvo s ograničenom odgovornošću za graditeljstvo, usluge i trgovinu</item>
    </derivirana_varijabla>
  </DomainObject.Predmet.ProtuStrankaListFormated>
  <DomainObject.Predmet.ProtuStrankaListFormatedOIB>
    <izvorni_sadrzaj>
      <item>ĐONI jednostavno društvo s ograničenom odgovornošću za graditeljstvo, usluge i trgovinu, OIB 56077553096</item>
    </izvorni_sadrzaj>
    <derivirana_varijabla naziv="DomainObject.Predmet.ProtuStrankaListFormatedOIB_1">
      <item>ĐONI jednostavno društvo s ograničenom odgovornošću za graditeljstvo, usluge i trgovinu, OIB 56077553096</item>
    </derivirana_varijabla>
  </DomainObject.Predmet.ProtuStrankaListFormatedOIB>
  <DomainObject.Predmet.ProtuStrankaListFormatedWithAdress>
    <izvorni_sadrzaj>
      <item>ĐONI jednostavno društvo s ograničenom odgovornošću za graditeljstvo, usluge i trgovinu, Svetog Vida 8/C, 35400 Nova Gradiška</item>
    </izvorni_sadrzaj>
    <derivirana_varijabla naziv="DomainObject.Predmet.ProtuStrankaListFormatedWithAdress_1">
      <item>ĐONI jednostavno društvo s ograničenom odgovornošću za graditeljstvo, usluge i trgovinu, Svetog Vida 8/C, 35400 Nova Gradiška</item>
    </derivirana_varijabla>
  </DomainObject.Predmet.ProtuStrankaListFormatedWithAdress>
  <DomainObject.Predmet.ProtuStrankaListFormatedWithAdressOIB>
    <izvorni_sadrzaj>
      <item>ĐONI jednostavno društvo s ograničenom odgovornošću za graditeljstvo, usluge i trgovinu, OIB 56077553096, Svetog Vida 8/C, 35400 Nova Gradiška</item>
    </izvorni_sadrzaj>
    <derivirana_varijabla naziv="DomainObject.Predmet.ProtuStrankaListFormatedWithAdressOIB_1">
      <item>ĐONI jednostavno društvo s ograničenom odgovornošću za graditeljstvo, usluge i trgovinu, OIB 56077553096, Svetog Vida 8/C, 35400 Nova Gradiška</item>
    </derivirana_varijabla>
  </DomainObject.Predmet.ProtuStrankaListFormatedWithAdressOIB>
  <DomainObject.Predmet.ProtuStrankaListNazivFormated>
    <izvorni_sadrzaj>
      <item>ĐONI jednostavno društvo s ograničenom odgovornošću za graditeljstvo, usluge i trgovinu</item>
    </izvorni_sadrzaj>
    <derivirana_varijabla naziv="DomainObject.Predmet.ProtuStrankaListNazivFormated_1">
      <item>ĐONI jednostavno društvo s ograničenom odgovornošću za graditeljstvo, usluge i trgovinu</item>
    </derivirana_varijabla>
  </DomainObject.Predmet.ProtuStrankaListNazivFormated>
  <DomainObject.Predmet.ProtuStrankaListNazivFormatedOIB>
    <izvorni_sadrzaj>
      <item>ĐONI jednostavno društvo s ograničenom odgovornošću za graditeljstvo, usluge i trgovinu, OIB 56077553096</item>
    </izvorni_sadrzaj>
    <derivirana_varijabla naziv="DomainObject.Predmet.ProtuStrankaListNazivFormatedOIB_1">
      <item>ĐONI jednostavno društvo s ograničenom odgovornošću za graditeljstvo, usluge i trgovinu, OIB 56077553096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ĐONI jednostavno društvo s ograničenom odgovornošću za graditeljstvo, usluge i trgovinu</izvorni_sadrzaj>
    <derivirana_varijabla naziv="DomainObject.Predmet.ProtustrankaIDrugi_1">ĐONI jednostavno društvo s ograničenom odgovornošću za graditeljstvo,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ĐONI jednostavno društvo s ograničenom odgovornošću za graditeljstvo, usluge i trgovinu, OIB 56077553096, Svetog Vida 8/C, 35400 Nova Gradiška</izvorni_sadrzaj>
    <derivirana_varijabla naziv="DomainObject.Predmet.ProtustrankaIDrugiAdressOIB_1">ĐONI jednostavno društvo s ograničenom odgovornošću za graditeljstvo, usluge i trgovinu, OIB 56077553096, Svetog Vida 8/C,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ĐONI jednostavno društvo s ograničenom odgovornošću za graditeljstvo, usluge i trgovinu</item>
    </izvorni_sadrzaj>
    <derivirana_varijabla naziv="DomainObject.Predmet.SudioniciListNaziv_1">
      <item>Financijska agencija</item>
      <item>ĐONI jednostavno društvo s ograničenom odgovornošću za graditeljstvo, usluge i trgovinu</item>
    </derivirana_varijabla>
  </DomainObject.Predmet.SudioniciListNaziv>
  <DomainObject.Predmet.SudioniciListAdressOIB>
    <izvorni_sadrzaj>
      <item>Financijska agencija, OIB 85821130368, Ulica grada Vukovara 70,10000 Zagreb</item>
      <item>ĐONI jednostavno društvo s ograničenom odgovornošću za graditeljstvo, usluge i trgovinu, OIB 56077553096, Svetog Vida 8/C,35400 Nova Gradiška</item>
    </izvorni_sadrzaj>
    <derivirana_varijabla naziv="DomainObject.Predmet.SudioniciListAdressOIB_1">
      <item>Financijska agencija, OIB 85821130368, Ulica grada Vukovara 70,10000 Zagreb</item>
      <item>ĐONI jednostavno društvo s ograničenom odgovornošću za graditeljstvo, usluge i trgovinu, OIB 56077553096, Svetog Vida 8/C,35400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56077553096</item>
    </izvorni_sadrzaj>
    <derivirana_varijabla naziv="DomainObject.Predmet.SudioniciListNazivOIB_1">
      <item>, OIB 85821130368</item>
      <item>, OIB 56077553096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6957E-051F-4DC3-8057-1A3C0C625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829</properties:Words>
  <properties:Characters>4670</properties:Characters>
  <properties:Lines>111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2018-10-25T11:27:00Z</dcterms:created>
  <dc:creator>alet</dc:creator>
  <cp:lastModifiedBy>wsadmin</cp:lastModifiedBy>
  <cp:lastPrinted>2018-10-24T12:31:00Z</cp:lastPrinted>
  <dcterms:modified xmlns:xsi="http://www.w3.org/2001/XMLSchema-instance" xsi:type="dcterms:W3CDTF">2018-10-25T11:37:00Z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(St-1033-2018 -25.10.2018.OTVARANJE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