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95ca" w14:paraId="07895c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C799B">
        <w:rPr>
          <w:b/>
          <w:sz w:val="24"/>
        </w:rPr>
        <w:t>15</w:t>
      </w:r>
      <w:r w:rsidR="00136308">
        <w:rPr>
          <w:b/>
          <w:sz w:val="24"/>
        </w:rPr>
        <w:t>6</w:t>
      </w:r>
      <w:r w:rsidR="00645572">
        <w:rPr>
          <w:b/>
          <w:sz w:val="24"/>
        </w:rPr>
        <w:t>7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>dužnikom</w:t>
      </w:r>
      <w:r w:rsidR="00645572">
        <w:rPr>
          <w:sz w:val="24"/>
        </w:rPr>
        <w:t xml:space="preserve"> </w:t>
      </w:r>
      <w:r w:rsidR="00645572">
        <w:rPr>
          <w:b/>
          <w:sz w:val="24"/>
        </w:rPr>
        <w:t>VENI-VIDI d.o.o. Zagreb, Križanićeva 4, OIB 73615386120</w:t>
      </w:r>
      <w:r w:rsidR="00E81AB4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45572">
        <w:rPr>
          <w:sz w:val="24"/>
        </w:rPr>
        <w:t>10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45572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45572">
        <w:rPr>
          <w:b/>
          <w:sz w:val="24"/>
        </w:rPr>
        <w:t>VENI-VIDI d.o.o. Zagreb, Križanićeva 4, OIB 73615386120.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136308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645572">
        <w:rPr>
          <w:b/>
          <w:sz w:val="24"/>
          <w:u w:val="single"/>
        </w:rPr>
        <w:t>12</w:t>
      </w:r>
      <w:r w:rsidR="00CC1D84">
        <w:rPr>
          <w:b/>
          <w:sz w:val="24"/>
          <w:u w:val="single"/>
        </w:rPr>
        <w:t>,</w:t>
      </w:r>
      <w:r w:rsidR="00136308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CC1D84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CC1D84">
        <w:rPr>
          <w:sz w:val="24"/>
        </w:rPr>
        <w:t>zakonski zastupnici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</w:p>
    <w:p w:rsidRDefault="00CC1D84" w:rsidP="00887FD0" w:rsidR="00CC1D84">
      <w:pPr>
        <w:jc w:val="both"/>
        <w:rPr>
          <w:sz w:val="24"/>
        </w:rPr>
      </w:pPr>
      <w:r>
        <w:rPr>
          <w:sz w:val="24"/>
        </w:rPr>
        <w:t xml:space="preserve">             </w:t>
      </w:r>
      <w:r w:rsidR="00985D63">
        <w:rPr>
          <w:sz w:val="24"/>
        </w:rPr>
        <w:t xml:space="preserve"> </w:t>
      </w:r>
      <w:r w:rsidR="00645572">
        <w:rPr>
          <w:sz w:val="24"/>
        </w:rPr>
        <w:t>Marija Nenadić, Zagreb, Marulićeve Judite 15</w:t>
      </w:r>
    </w:p>
    <w:p w:rsidRDefault="00CC1D84" w:rsidP="00887FD0" w:rsidR="00887FD0">
      <w:pPr>
        <w:jc w:val="both"/>
        <w:rPr>
          <w:sz w:val="24"/>
        </w:rPr>
      </w:pPr>
      <w:r>
        <w:rPr>
          <w:sz w:val="24"/>
        </w:rPr>
        <w:t xml:space="preserve">              </w:t>
      </w:r>
      <w:r w:rsidR="00645572">
        <w:rPr>
          <w:sz w:val="24"/>
        </w:rPr>
        <w:t>Ivica Nenadić, Zagreb, Marulićeve Judite 15</w:t>
      </w:r>
      <w:r w:rsidR="00D859A8">
        <w:rPr>
          <w:sz w:val="24"/>
        </w:rPr>
        <w:t>,</w:t>
      </w:r>
      <w:r w:rsidR="00887FD0"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C1D84">
        <w:rPr>
          <w:sz w:val="24"/>
          <w:szCs w:val="24"/>
        </w:rPr>
        <w:t>zakonski</w:t>
      </w:r>
      <w:r w:rsidR="00985D63">
        <w:rPr>
          <w:sz w:val="24"/>
          <w:szCs w:val="24"/>
        </w:rPr>
        <w:t>m</w:t>
      </w:r>
      <w:r w:rsidR="000A2815">
        <w:rPr>
          <w:sz w:val="24"/>
          <w:szCs w:val="24"/>
        </w:rPr>
        <w:t xml:space="preserve"> zastupni</w:t>
      </w:r>
      <w:r w:rsidR="00CC1D84">
        <w:rPr>
          <w:sz w:val="24"/>
          <w:szCs w:val="24"/>
        </w:rPr>
        <w:t>cima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645572">
        <w:rPr>
          <w:b/>
          <w:sz w:val="24"/>
          <w:szCs w:val="24"/>
        </w:rPr>
        <w:t>MARIJI NENADIĆ iz Zagreba, Marulićeve Judite 15, OIB 49375785209 i IVICI NENADIĆ iz Zagreba, Marulićeve Judite 15, OIB 93514308042</w:t>
      </w:r>
      <w:r w:rsidR="00E81AB4">
        <w:rPr>
          <w:b/>
          <w:sz w:val="24"/>
          <w:szCs w:val="24"/>
        </w:rPr>
        <w:t>,</w:t>
      </w:r>
      <w:r w:rsidR="00E81AB4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</w:t>
      </w:r>
      <w:r w:rsidR="00CC1D84">
        <w:rPr>
          <w:sz w:val="24"/>
          <w:szCs w:val="24"/>
        </w:rPr>
        <w:t>e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CC1D84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985D63">
        <w:rPr>
          <w:sz w:val="24"/>
          <w:szCs w:val="24"/>
        </w:rPr>
        <w:t>i zastupni</w:t>
      </w:r>
      <w:r w:rsidR="00CC1D84">
        <w:rPr>
          <w:sz w:val="24"/>
          <w:szCs w:val="24"/>
        </w:rPr>
        <w:t>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</w:t>
      </w:r>
      <w:r w:rsidR="00CC1D84">
        <w:rPr>
          <w:sz w:val="24"/>
          <w:szCs w:val="24"/>
        </w:rPr>
        <w:t>ju</w:t>
      </w:r>
      <w:r w:rsidR="00410114">
        <w:rPr>
          <w:sz w:val="24"/>
          <w:szCs w:val="24"/>
        </w:rPr>
        <w:t xml:space="preserve">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CC1D84">
        <w:rPr>
          <w:sz w:val="24"/>
          <w:szCs w:val="24"/>
        </w:rPr>
        <w:t>tupnici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</w:t>
      </w:r>
      <w:r w:rsidR="00CC1D84">
        <w:rPr>
          <w:sz w:val="24"/>
          <w:szCs w:val="24"/>
        </w:rPr>
        <w:t>ve traženih isprava i ne odazovu</w:t>
      </w:r>
      <w:r w:rsidR="00410114">
        <w:rPr>
          <w:sz w:val="24"/>
          <w:szCs w:val="24"/>
        </w:rPr>
        <w:t xml:space="preserve"> se na zakazano ročište, može </w:t>
      </w:r>
      <w:r w:rsidR="00CC1D84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645572" w:rsidRPr="00645572">
        <w:rPr>
          <w:sz w:val="24"/>
        </w:rPr>
        <w:t>VENI-VIDI d.o.o. Zagreb, Križanićeva 4, OIB 73615386120</w:t>
      </w:r>
      <w:r w:rsidR="00FF29B5" w:rsidRPr="00645572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645572">
        <w:rPr>
          <w:b/>
          <w:sz w:val="24"/>
        </w:rPr>
        <w:t>1567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136308">
        <w:rPr>
          <w:sz w:val="24"/>
        </w:rPr>
        <w:t>11</w:t>
      </w:r>
      <w:r w:rsidR="00CC1D84">
        <w:rPr>
          <w:sz w:val="24"/>
        </w:rPr>
        <w:t>.</w:t>
      </w:r>
      <w:r w:rsidR="00645572">
        <w:rPr>
          <w:sz w:val="24"/>
        </w:rPr>
        <w:t>10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645572">
        <w:rPr>
          <w:sz w:val="24"/>
        </w:rPr>
        <w:t>94.748,08</w:t>
      </w:r>
      <w:r w:rsidR="00C252F0">
        <w:rPr>
          <w:sz w:val="24"/>
        </w:rPr>
        <w:t xml:space="preserve"> kn i da zapošljava </w:t>
      </w:r>
      <w:r w:rsidR="00CC1D84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45572">
        <w:rPr>
          <w:sz w:val="24"/>
        </w:rPr>
        <w:t>10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CC1D84" w:rsidR="00F4611B">
      <w:pgSz w:h="16838" w:w="11906"/>
      <w:pgMar w:gutter="0" w:footer="720" w:header="720" w:left="1417" w:bottom="1417" w:right="1417" w:top="28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C799B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6308"/>
    <w:rsid w:val="00144857"/>
    <w:rsid w:val="00166A5C"/>
    <w:rsid w:val="0017388C"/>
    <w:rsid w:val="00174F98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2AEC"/>
    <w:rsid w:val="00585352"/>
    <w:rsid w:val="00586FB0"/>
    <w:rsid w:val="005A197C"/>
    <w:rsid w:val="005B1BE6"/>
    <w:rsid w:val="005E50A5"/>
    <w:rsid w:val="005F4623"/>
    <w:rsid w:val="006033C9"/>
    <w:rsid w:val="0064168F"/>
    <w:rsid w:val="00645572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B365F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C1D84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1AB4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29B5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St-1567/2018</izvorni_sadrzaj>
    <derivirana_varijabla naziv="DomainObject.Predmet.OznakaBroj_1">St-1567/2018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VENI-VIDI d.o.o.</izvorni_sadrzaj>
    <derivirana_varijabla naziv="DomainObject.Predmet.ProtustrankaFormated_1">  VENI-VIDI d.o.o.</derivirana_varijabla>
  </DomainObject.Predmet.ProtustrankaFormated>
  <DomainObject.Predmet.ProtustrankaFormatedOIB>
    <izvorni_sadrzaj>  VENI-VIDI d.o.o., OIB 73615386120</izvorni_sadrzaj>
    <derivirana_varijabla naziv="DomainObject.Predmet.ProtustrankaFormatedOIB_1">  VENI-VIDI d.o.o., OIB 73615386120</derivirana_varijabla>
  </DomainObject.Predmet.ProtustrankaFormatedOIB>
  <DomainObject.Predmet.ProtustrankaFormatedWithAdress>
    <izvorni_sadrzaj> VENI-VIDI d.o.o., Križanićeva 4, 10000 Zagreb</izvorni_sadrzaj>
    <derivirana_varijabla naziv="DomainObject.Predmet.ProtustrankaFormatedWithAdress_1"> VENI-VIDI d.o.o., Križanićeva 4, 10000 Zagreb</derivirana_varijabla>
  </DomainObject.Predmet.ProtustrankaFormatedWithAdress>
  <DomainObject.Predmet.ProtustrankaFormatedWithAdressOIB>
    <izvorni_sadrzaj> VENI-VIDI d.o.o., OIB 73615386120, Križanićeva 4, 10000 Zagreb</izvorni_sadrzaj>
    <derivirana_varijabla naziv="DomainObject.Predmet.ProtustrankaFormatedWithAdressOIB_1"> VENI-VIDI d.o.o., OIB 73615386120, Križanićeva 4, 10000 Zagreb</derivirana_varijabla>
  </DomainObject.Predmet.ProtustrankaFormatedWithAdressOIB>
  <DomainObject.Predmet.ProtustrankaWithAdress>
    <izvorni_sadrzaj>VENI-VIDI d.o.o. Križanićeva 4, 10000 Zagreb</izvorni_sadrzaj>
    <derivirana_varijabla naziv="DomainObject.Predmet.ProtustrankaWithAdress_1">VENI-VIDI d.o.o. Križanićeva 4, 10000 Zagreb</derivirana_varijabla>
  </DomainObject.Predmet.ProtustrankaWithAdress>
  <DomainObject.Predmet.ProtustrankaWithAdressOIB>
    <izvorni_sadrzaj>VENI-VIDI d.o.o., OIB 73615386120, Križanićeva 4, 10000 Zagreb</izvorni_sadrzaj>
    <derivirana_varijabla naziv="DomainObject.Predmet.ProtustrankaWithAdressOIB_1">VENI-VIDI d.o.o., OIB 73615386120, Križanićeva 4, 10000 Zagreb</derivirana_varijabla>
  </DomainObject.Predmet.ProtustrankaWithAdressOIB>
  <DomainObject.Predmet.ProtustrankaNazivFormated>
    <izvorni_sadrzaj>VENI-VIDI d.o.o.</izvorni_sadrzaj>
    <derivirana_varijabla naziv="DomainObject.Predmet.ProtustrankaNazivFormated_1">VENI-VIDI d.o.o.</derivirana_varijabla>
  </DomainObject.Predmet.ProtustrankaNazivFormated>
  <DomainObject.Predmet.ProtustrankaNazivFormatedOIB>
    <izvorni_sadrzaj>VENI-VIDI d.o.o., OIB 73615386120</izvorni_sadrzaj>
    <derivirana_varijabla naziv="DomainObject.Predmet.ProtustrankaNazivFormatedOIB_1">VENI-VIDI d.o.o., OIB 73615386120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VENI-VIDI d.o.o.</item>
    </izvorni_sadrzaj>
    <derivirana_varijabla naziv="DomainObject.Predmet.ProtuStrankaListFormated_1">
      <item>VENI-VIDI d.o.o.</item>
    </derivirana_varijabla>
  </DomainObject.Predmet.ProtuStrankaListFormated>
  <DomainObject.Predmet.ProtuStrankaListFormatedOIB>
    <izvorni_sadrzaj>
      <item>VENI-VIDI d.o.o., OIB 73615386120</item>
    </izvorni_sadrzaj>
    <derivirana_varijabla naziv="DomainObject.Predmet.ProtuStrankaListFormatedOIB_1">
      <item>VENI-VIDI d.o.o., OIB 73615386120</item>
    </derivirana_varijabla>
  </DomainObject.Predmet.ProtuStrankaListFormatedOIB>
  <DomainObject.Predmet.ProtuStrankaListFormatedWithAdress>
    <izvorni_sadrzaj>
      <item>VENI-VIDI d.o.o., Križanićeva 4, 10000 Zagreb</item>
    </izvorni_sadrzaj>
    <derivirana_varijabla naziv="DomainObject.Predmet.ProtuStrankaListFormatedWithAdress_1">
      <item>VENI-VIDI d.o.o., Križanićeva 4, 10000 Zagreb</item>
    </derivirana_varijabla>
  </DomainObject.Predmet.ProtuStrankaListFormatedWithAdress>
  <DomainObject.Predmet.ProtuStrankaListFormatedWithAdressOIB>
    <izvorni_sadrzaj>
      <item>VENI-VIDI d.o.o., OIB 73615386120, Križanićeva 4, 10000 Zagreb</item>
    </izvorni_sadrzaj>
    <derivirana_varijabla naziv="DomainObject.Predmet.ProtuStrankaListFormatedWithAdressOIB_1">
      <item>VENI-VIDI d.o.o., OIB 73615386120, Križanićeva 4, 10000 Zagreb</item>
    </derivirana_varijabla>
  </DomainObject.Predmet.ProtuStrankaListFormatedWithAdressOIB>
  <DomainObject.Predmet.ProtuStrankaListNazivFormated>
    <izvorni_sadrzaj>
      <item>VENI-VIDI d.o.o.</item>
    </izvorni_sadrzaj>
    <derivirana_varijabla naziv="DomainObject.Predmet.ProtuStrankaListNazivFormated_1">
      <item>VENI-VIDI d.o.o.</item>
    </derivirana_varijabla>
  </DomainObject.Predmet.ProtuStrankaListNazivFormated>
  <DomainObject.Predmet.ProtuStrankaListNazivFormatedOIB>
    <izvorni_sadrzaj>
      <item>VENI-VIDI d.o.o., OIB 73615386120</item>
    </izvorni_sadrzaj>
    <derivirana_varijabla naziv="DomainObject.Predmet.ProtuStrankaListNazivFormatedOIB_1">
      <item>VENI-VIDI d.o.o., OIB 73615386120</item>
    </derivirana_varijabla>
  </DomainObject.Predmet.ProtuStrankaListNazivFormatedOIB>
  <DomainObject.Predmet.OstaliListFormated>
    <izvorni_sadrzaj>
      <item>Marija Nenadić</item>
      <item>Ivica Nenadić</item>
    </izvorni_sadrzaj>
    <derivirana_varijabla naziv="DomainObject.Predmet.OstaliListFormated_1">
      <item>Marija Nenadić</item>
      <item>Ivica Nenadić</item>
    </derivirana_varijabla>
  </DomainObject.Predmet.OstaliListFormated>
  <DomainObject.Predmet.OstaliListFormatedOIB>
    <izvorni_sadrzaj>
      <item>Marija Nenadić, OIB 49375785209</item>
      <item>Ivica Nenadić, OIB 93514308042</item>
    </izvorni_sadrzaj>
    <derivirana_varijabla naziv="DomainObject.Predmet.OstaliListFormatedOIB_1">
      <item>Marija Nenadić, OIB 49375785209</item>
      <item>Ivica Nenadić, OIB 93514308042</item>
    </derivirana_varijabla>
  </DomainObject.Predmet.OstaliListFormatedOIB>
  <DomainObject.Predmet.OstaliListFormatedWithAdress>
    <izvorni_sadrzaj>
      <item>Marija Nenadić, Marulićeve Judite 15, 10000 Zagreb</item>
      <item>Ivica Nenadić, Marulićeve Judite 15, 10000 Zagreb</item>
    </izvorni_sadrzaj>
    <derivirana_varijabla naziv="DomainObject.Predmet.OstaliListFormatedWithAdress_1">
      <item>Marija Nenadić, Marulićeve Judite 15, 10000 Zagreb</item>
      <item>Ivica Nenadić, Marulićeve Judite 15, 10000 Zagreb</item>
    </derivirana_varijabla>
  </DomainObject.Predmet.OstaliListFormatedWithAdress>
  <DomainObject.Predmet.OstaliListFormatedWithAdressOIB>
    <izvorni_sadrzaj>
      <item>Marija Nenadić, OIB 49375785209, Marulićeve Judite 15, 10000 Zagreb</item>
      <item>Ivica Nenadić, OIB 93514308042, Marulićeve Judite 15, 10000 Zagreb</item>
    </izvorni_sadrzaj>
    <derivirana_varijabla naziv="DomainObject.Predmet.OstaliListFormatedWithAdressOIB_1">
      <item>Marija Nenadić, OIB 49375785209, Marulićeve Judite 15, 10000 Zagreb</item>
      <item>Ivica Nenadić, OIB 93514308042, Marulićeve Judite 15, 10000 Zagreb</item>
    </derivirana_varijabla>
  </DomainObject.Predmet.OstaliListFormatedWithAdressOIB>
  <DomainObject.Predmet.OstaliListNazivFormated>
    <izvorni_sadrzaj>
      <item>Marija Nenadić</item>
      <item>Ivica Nenadić</item>
    </izvorni_sadrzaj>
    <derivirana_varijabla naziv="DomainObject.Predmet.OstaliListNazivFormated_1">
      <item>Marija Nenadić</item>
      <item>Ivica Nenadić</item>
    </derivirana_varijabla>
  </DomainObject.Predmet.OstaliListNazivFormated>
  <DomainObject.Predmet.OstaliListNazivFormatedOIB>
    <izvorni_sadrzaj>
      <item>Marija Nenadić, OIB 49375785209</item>
      <item>Ivica Nenadić, OIB 93514308042</item>
    </izvorni_sadrzaj>
    <derivirana_varijabla naziv="DomainObject.Predmet.OstaliListNazivFormatedOIB_1">
      <item>Marija Nenadić, OIB 49375785209</item>
      <item>Ivica Nenadić, OIB 93514308042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VENI-VIDI d.o.o.</izvorni_sadrzaj>
    <derivirana_varijabla naziv="DomainObject.Predmet.ProtustrankaIDrugi_1">VENI-VIDI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VENI-VIDI d.o.o., OIB 73615386120, Križanićeva 4, 10000 Zagreb</izvorni_sadrzaj>
    <derivirana_varijabla naziv="DomainObject.Predmet.ProtustrankaIDrugiAdressOIB_1">VENI-VIDI d.o.o., OIB 73615386120, Križanićeva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VENI-VIDI d.o.o.</item>
      <item>FINA Regionalni centar Zagreb</item>
      <item>Marija Nenadić</item>
      <item>Ivica Nenadić</item>
    </izvorni_sadrzaj>
    <derivirana_varijabla naziv="DomainObject.Predmet.SudioniciListNaziv_1">
      <item>VENI-VIDI d.o.o.</item>
      <item>FINA Regionalni centar Zagreb</item>
      <item>Marija Nenadić</item>
      <item>Ivica Nenadić</item>
    </derivirana_varijabla>
  </DomainObject.Predmet.SudioniciListNaziv>
  <DomainObject.Predmet.SudioniciListAdressOIB>
    <izvorni_sadrzaj>
      <item>VENI-VIDI d.o.o., OIB 73615386120, Križanićeva 4,10000 Zagreb</item>
      <item>FINA Regionalni centar Zagreb, OIB 85821130368, Trg svibanjskih žrtava 1995. 1,10000 Zagreb</item>
      <item>Marija Nenadić, OIB 49375785209, Marulićeve Judite 15,10000 Zagreb</item>
      <item>Ivica Nenadić, OIB 93514308042, Marulićeve Judite 15,10000 Zagreb</item>
    </izvorni_sadrzaj>
    <derivirana_varijabla naziv="DomainObject.Predmet.SudioniciListAdressOIB_1">
      <item>VENI-VIDI d.o.o., OIB 73615386120, Križanićeva 4,10000 Zagreb</item>
      <item>FINA Regionalni centar Zagreb, OIB 85821130368, Trg svibanjskih žrtava 1995. 1,10000 Zagreb</item>
      <item>Marija Nenadić, OIB 49375785209, Marulićeve Judite 15,10000 Zagreb</item>
      <item>Ivica Nenadić, OIB 93514308042, Marulićeve Judite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73615386120</item>
      <item>, OIB 49375785209</item>
      <item>, OIB 93514308042</item>
    </izvorni_sadrzaj>
    <derivirana_varijabla naziv="DomainObject.Predmet.SudioniciListNazivOIB_1">
      <item>, OIB 85821130368</item>
      <item>, OIB 73615386120</item>
      <item>, OIB 49375785209</item>
      <item>, OIB 93514308042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514</properties:Words>
  <properties:Characters>2908</properties:Characters>
  <properties:Lines>91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2019-01-04T08:35:00Z</dcterms:created>
  <dc:creator>Trgovacki sud</dc:creator>
  <cp:lastModifiedBy>wsadmin</cp:lastModifiedBy>
  <cp:lastPrinted>2019-01-10T07:23:00Z</cp:lastPrinted>
  <dcterms:modified xmlns:xsi="http://www.w3.org/2001/XMLSchema-instance" xsi:type="dcterms:W3CDTF">2019-01-10T12:55:00Z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