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23c5" w14:paraId="b4e23c5" w:rsidRDefault="00517172" w:rsidP="00BC578D" w:rsidR="00517172" w:rsidRPr="009300E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9300E3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9300E3">
          <w:rPr>
            <w:b/>
            <w:sz w:val="22"/>
            <w:szCs w:val="22"/>
          </w:rPr>
          <w:t>7. St</w:t>
        </w:r>
      </w:smartTag>
      <w:r w:rsidR="006A7784" w:rsidRPr="009300E3">
        <w:rPr>
          <w:b/>
          <w:sz w:val="22"/>
          <w:szCs w:val="22"/>
        </w:rPr>
        <w:t xml:space="preserve">. </w:t>
      </w:r>
      <w:r w:rsidR="00950658">
        <w:rPr>
          <w:b/>
          <w:sz w:val="22"/>
          <w:szCs w:val="22"/>
        </w:rPr>
        <w:t>646/16</w:t>
      </w:r>
    </w:p>
    <w:p w:rsidRDefault="00B06D37" w:rsidR="00BC578D" w:rsidRPr="009300E3">
      <w:pPr>
        <w:ind w:firstLine="708"/>
        <w:rPr>
          <w:b/>
          <w:sz w:val="22"/>
          <w:szCs w:val="22"/>
        </w:rPr>
      </w:pPr>
      <w:r w:rsidRPr="009300E3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REPUBLIKA HRVATSKA</w:t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TRGOVAČKI SUD U SPLITU</w:t>
      </w:r>
    </w:p>
    <w:p w:rsidRDefault="00950658" w:rsidR="00BC578D" w:rsidRPr="009300E3">
      <w:p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Sukoišanska</w:t>
      </w:r>
      <w:proofErr w:type="spellEnd"/>
      <w:r>
        <w:rPr>
          <w:b/>
          <w:sz w:val="22"/>
          <w:szCs w:val="22"/>
        </w:rPr>
        <w:t xml:space="preserve"> 6, Split</w:t>
      </w:r>
    </w:p>
    <w:p w:rsidRDefault="00BC578D" w:rsidP="00914B6F" w:rsidR="00595F69" w:rsidRPr="007F2F57">
      <w:pPr>
        <w:jc w:val="both"/>
        <w:rPr>
          <w:b/>
          <w:sz w:val="22"/>
          <w:szCs w:val="22"/>
        </w:rPr>
      </w:pPr>
      <w:r w:rsidRPr="009300E3">
        <w:rPr>
          <w:sz w:val="22"/>
          <w:szCs w:val="22"/>
        </w:rPr>
        <w:t xml:space="preserve"> </w:t>
      </w:r>
    </w:p>
    <w:p w:rsidRDefault="0072384A" w:rsidP="00914B6F" w:rsidR="0072384A" w:rsidRPr="009300E3">
      <w:pPr>
        <w:jc w:val="both"/>
        <w:rPr>
          <w:sz w:val="22"/>
          <w:szCs w:val="22"/>
        </w:rPr>
      </w:pPr>
    </w:p>
    <w:p w:rsidRDefault="00D35EA0" w:rsidP="00533971" w:rsidR="00D35EA0">
      <w:pPr>
        <w:jc w:val="center"/>
        <w:rPr>
          <w:b/>
          <w:sz w:val="22"/>
          <w:szCs w:val="22"/>
        </w:rPr>
      </w:pPr>
    </w:p>
    <w:p w:rsidRDefault="00D35EA0" w:rsidP="00533971" w:rsidR="00D35EA0">
      <w:pPr>
        <w:jc w:val="center"/>
        <w:rPr>
          <w:b/>
          <w:sz w:val="22"/>
          <w:szCs w:val="22"/>
        </w:rPr>
      </w:pPr>
    </w:p>
    <w:p w:rsidRDefault="00D35EA0" w:rsidP="00533971" w:rsidR="00D35EA0">
      <w:pPr>
        <w:jc w:val="center"/>
        <w:rPr>
          <w:b/>
          <w:sz w:val="22"/>
          <w:szCs w:val="22"/>
        </w:rPr>
      </w:pPr>
    </w:p>
    <w:p w:rsidRDefault="00533971" w:rsidP="00533971" w:rsidR="001F2999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 E P U B L I K A   H R V A T S K A</w:t>
      </w:r>
    </w:p>
    <w:p w:rsidRDefault="00533971" w:rsidP="00914B6F" w:rsidR="00914B6F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 J E Š E N J E</w:t>
      </w:r>
    </w:p>
    <w:p w:rsidRDefault="00D101B4" w:rsidP="00914B6F" w:rsidR="00D101B4" w:rsidRPr="009300E3">
      <w:pPr>
        <w:jc w:val="center"/>
        <w:rPr>
          <w:b/>
          <w:sz w:val="22"/>
          <w:szCs w:val="22"/>
        </w:rPr>
      </w:pPr>
    </w:p>
    <w:p w:rsidRDefault="0001362F" w:rsidP="0001362F" w:rsidR="0001362F" w:rsidRPr="00D04469">
      <w:pPr>
        <w:jc w:val="both"/>
        <w:rPr>
          <w:sz w:val="22"/>
          <w:szCs w:val="22"/>
        </w:rPr>
      </w:pPr>
    </w:p>
    <w:p w:rsidRDefault="0001362F" w:rsidP="00950658" w:rsidR="002124BC">
      <w:pPr>
        <w:ind w:firstLine="708"/>
        <w:jc w:val="both"/>
        <w:rPr>
          <w:sz w:val="22"/>
          <w:szCs w:val="22"/>
        </w:rPr>
      </w:pPr>
      <w:r w:rsidRPr="00D04469">
        <w:rPr>
          <w:sz w:val="22"/>
          <w:szCs w:val="22"/>
        </w:rPr>
        <w:t>Trgovački sud u Splitu,  po sucu toga</w:t>
      </w:r>
      <w:r w:rsidR="001E34E9">
        <w:rPr>
          <w:sz w:val="22"/>
          <w:szCs w:val="22"/>
        </w:rPr>
        <w:t xml:space="preserve"> suda Diani Butigan Granić, kao</w:t>
      </w:r>
      <w:r w:rsidRPr="00D04469">
        <w:rPr>
          <w:sz w:val="22"/>
          <w:szCs w:val="22"/>
        </w:rPr>
        <w:t xml:space="preserve"> stečajnom sucu u stečajnom postupku nad dužnikom </w:t>
      </w:r>
      <w:r w:rsidR="00950658">
        <w:t xml:space="preserve">ECOOPERATIVA d.o.o. u stečaju, Split, Ul. kralja Zvonimira 14, OIB: 71394193474, kojeg zastupa stečajni upravitelj Duško </w:t>
      </w:r>
      <w:proofErr w:type="spellStart"/>
      <w:r w:rsidR="00950658">
        <w:t>Lambaša</w:t>
      </w:r>
      <w:proofErr w:type="spellEnd"/>
      <w:r w:rsidR="00950658">
        <w:t xml:space="preserve">, </w:t>
      </w:r>
      <w:r w:rsidRPr="00D04469">
        <w:rPr>
          <w:sz w:val="22"/>
          <w:szCs w:val="22"/>
        </w:rPr>
        <w:t xml:space="preserve">dana </w:t>
      </w:r>
      <w:r w:rsidR="00950658">
        <w:rPr>
          <w:sz w:val="22"/>
          <w:szCs w:val="22"/>
        </w:rPr>
        <w:t>1. prosinca</w:t>
      </w:r>
      <w:r w:rsidR="007F2F57">
        <w:rPr>
          <w:sz w:val="22"/>
          <w:szCs w:val="22"/>
        </w:rPr>
        <w:t xml:space="preserve"> </w:t>
      </w:r>
      <w:r w:rsidR="00F311E9">
        <w:rPr>
          <w:sz w:val="22"/>
          <w:szCs w:val="22"/>
        </w:rPr>
        <w:t>2017</w:t>
      </w:r>
      <w:r w:rsidR="00AF4BDF">
        <w:rPr>
          <w:sz w:val="22"/>
          <w:szCs w:val="22"/>
        </w:rPr>
        <w:t>.g.</w:t>
      </w:r>
    </w:p>
    <w:p w:rsidRDefault="004D5FA8" w:rsidP="00D8646B" w:rsidR="004D5FA8">
      <w:pPr>
        <w:ind w:firstLine="708"/>
        <w:jc w:val="both"/>
        <w:rPr>
          <w:sz w:val="22"/>
          <w:szCs w:val="22"/>
        </w:rPr>
      </w:pPr>
    </w:p>
    <w:p w:rsidRDefault="00914B6F" w:rsidP="00914B6F" w:rsidR="00914B6F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 i j e š i o   j e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7F2F57" w:rsidP="007F2F57" w:rsidR="007F2F57">
      <w:pPr>
        <w:ind w:firstLine="360"/>
        <w:jc w:val="both"/>
        <w:rPr>
          <w:sz w:val="22"/>
          <w:szCs w:val="22"/>
        </w:rPr>
      </w:pPr>
    </w:p>
    <w:p w:rsidRDefault="00914B6F" w:rsidP="007F2F57" w:rsidR="00BD6B28">
      <w:pPr>
        <w:ind w:firstLine="360"/>
        <w:jc w:val="both"/>
        <w:rPr>
          <w:sz w:val="22"/>
          <w:szCs w:val="22"/>
        </w:rPr>
      </w:pPr>
      <w:r w:rsidRPr="009300E3">
        <w:rPr>
          <w:sz w:val="22"/>
          <w:szCs w:val="22"/>
        </w:rPr>
        <w:t>Pozivate se kao stranka da pristupite na ročište radi utvrđivanja vrij</w:t>
      </w:r>
      <w:r w:rsidR="00BD6B28" w:rsidRPr="009300E3">
        <w:rPr>
          <w:sz w:val="22"/>
          <w:szCs w:val="22"/>
        </w:rPr>
        <w:t>ednosti nekretnine označene kao:</w:t>
      </w:r>
    </w:p>
    <w:p w:rsidRDefault="00F311E9" w:rsidP="00F311E9" w:rsidR="00F311E9">
      <w:pPr>
        <w:jc w:val="both"/>
        <w:rPr>
          <w:sz w:val="22"/>
          <w:szCs w:val="22"/>
        </w:rPr>
      </w:pPr>
    </w:p>
    <w:p w:rsidRDefault="00950658" w:rsidP="00950658" w:rsidR="00950658" w:rsidRPr="00950658">
      <w:pPr>
        <w:pStyle w:val="Odlomakpopisa"/>
        <w:numPr>
          <w:ilvl w:val="0"/>
          <w:numId w:val="15"/>
        </w:numPr>
        <w:spacing w:after="240"/>
        <w:jc w:val="both"/>
        <w:rPr>
          <w:rFonts w:eastAsiaTheme="minorHAnsi"/>
          <w:lang w:eastAsia="en-US"/>
        </w:rPr>
      </w:pPr>
      <w:r w:rsidRPr="00950658">
        <w:rPr>
          <w:rFonts w:eastAsiaTheme="minorHAnsi"/>
          <w:lang w:eastAsia="en-US"/>
        </w:rPr>
        <w:t xml:space="preserve">kat. čest. br. 3838 površine 7321 m2 upisane u </w:t>
      </w:r>
      <w:proofErr w:type="spellStart"/>
      <w:r w:rsidRPr="00950658">
        <w:rPr>
          <w:rFonts w:eastAsiaTheme="minorHAnsi"/>
          <w:lang w:eastAsia="en-US"/>
        </w:rPr>
        <w:t>z.ul</w:t>
      </w:r>
      <w:proofErr w:type="spellEnd"/>
      <w:r w:rsidRPr="00950658">
        <w:rPr>
          <w:rFonts w:eastAsiaTheme="minorHAnsi"/>
          <w:lang w:eastAsia="en-US"/>
        </w:rPr>
        <w:t xml:space="preserve">. 4528 k.o.Pazin i kat. čest. br. 3835/1 površine 3493 m2 upisane u </w:t>
      </w:r>
      <w:proofErr w:type="spellStart"/>
      <w:r w:rsidRPr="00950658">
        <w:rPr>
          <w:rFonts w:eastAsiaTheme="minorHAnsi"/>
          <w:lang w:eastAsia="en-US"/>
        </w:rPr>
        <w:t>z.ul</w:t>
      </w:r>
      <w:proofErr w:type="spellEnd"/>
      <w:r w:rsidRPr="00950658">
        <w:rPr>
          <w:rFonts w:eastAsiaTheme="minorHAnsi"/>
          <w:lang w:eastAsia="en-US"/>
        </w:rPr>
        <w:t>. 4439 k.o.Pazin</w:t>
      </w:r>
    </w:p>
    <w:p w:rsidRDefault="00AF4BDF" w:rsidP="004A2A16" w:rsidR="00AF4BDF">
      <w:pPr>
        <w:rPr>
          <w:sz w:val="22"/>
          <w:szCs w:val="22"/>
        </w:rPr>
      </w:pPr>
    </w:p>
    <w:p w:rsidRDefault="00950658" w:rsidP="004A2A16" w:rsidR="00914B6F" w:rsidRPr="004A2A16">
      <w:pPr>
        <w:pStyle w:val="Odlomakpopis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dana 12. prosinca </w:t>
      </w:r>
      <w:r w:rsidR="00F311E9">
        <w:rPr>
          <w:b/>
          <w:sz w:val="22"/>
          <w:szCs w:val="22"/>
          <w:u w:val="single"/>
        </w:rPr>
        <w:t>2017.g. u 1</w:t>
      </w:r>
      <w:r>
        <w:rPr>
          <w:b/>
          <w:sz w:val="22"/>
          <w:szCs w:val="22"/>
          <w:u w:val="single"/>
        </w:rPr>
        <w:t>0,45</w:t>
      </w:r>
      <w:r w:rsidR="009300E3" w:rsidRPr="004A2A16">
        <w:rPr>
          <w:b/>
          <w:sz w:val="22"/>
          <w:szCs w:val="22"/>
          <w:u w:val="single"/>
        </w:rPr>
        <w:t xml:space="preserve"> </w:t>
      </w:r>
      <w:r w:rsidR="00914B6F" w:rsidRPr="004A2A16">
        <w:rPr>
          <w:b/>
          <w:sz w:val="22"/>
          <w:szCs w:val="22"/>
          <w:u w:val="single"/>
        </w:rPr>
        <w:t>sati</w:t>
      </w:r>
    </w:p>
    <w:p w:rsidRDefault="00D101B4" w:rsidP="00914B6F" w:rsidR="00D101B4">
      <w:pPr>
        <w:jc w:val="both"/>
        <w:rPr>
          <w:sz w:val="22"/>
          <w:szCs w:val="22"/>
        </w:rPr>
      </w:pPr>
    </w:p>
    <w:p w:rsidRDefault="00950658" w:rsidP="00914B6F" w:rsidR="00950658">
      <w:pPr>
        <w:jc w:val="both"/>
        <w:rPr>
          <w:sz w:val="22"/>
          <w:szCs w:val="22"/>
        </w:rPr>
      </w:pPr>
    </w:p>
    <w:p w:rsidRDefault="00914B6F" w:rsidP="00914B6F" w:rsidR="00914B6F" w:rsidRPr="009300E3">
      <w:pPr>
        <w:jc w:val="both"/>
        <w:rPr>
          <w:sz w:val="22"/>
          <w:szCs w:val="22"/>
        </w:rPr>
      </w:pPr>
      <w:r w:rsidRPr="009300E3">
        <w:rPr>
          <w:sz w:val="22"/>
          <w:szCs w:val="22"/>
        </w:rPr>
        <w:t xml:space="preserve">u ovaj sud, sudnica broj </w:t>
      </w:r>
      <w:r w:rsidR="00950658">
        <w:rPr>
          <w:sz w:val="22"/>
          <w:szCs w:val="22"/>
        </w:rPr>
        <w:t>2</w:t>
      </w:r>
      <w:r w:rsidR="00AA192C">
        <w:rPr>
          <w:sz w:val="22"/>
          <w:szCs w:val="22"/>
        </w:rPr>
        <w:t>2</w:t>
      </w:r>
      <w:r w:rsidRPr="009300E3">
        <w:rPr>
          <w:sz w:val="22"/>
          <w:szCs w:val="22"/>
        </w:rPr>
        <w:t>.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72384A" w:rsidP="00914B6F" w:rsidR="0072384A" w:rsidRPr="009300E3">
      <w:pPr>
        <w:jc w:val="both"/>
        <w:rPr>
          <w:sz w:val="22"/>
          <w:szCs w:val="22"/>
        </w:rPr>
      </w:pPr>
    </w:p>
    <w:p w:rsidRDefault="00950658" w:rsidP="00914B6F" w:rsidR="00914B6F" w:rsidRPr="009300E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Split</w:t>
      </w:r>
      <w:r w:rsidR="00BC578D" w:rsidRPr="009300E3">
        <w:rPr>
          <w:b/>
          <w:sz w:val="22"/>
          <w:szCs w:val="22"/>
        </w:rPr>
        <w:t>,</w:t>
      </w:r>
      <w:r w:rsidR="009300E3" w:rsidRPr="009300E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1. prosinca</w:t>
      </w:r>
      <w:r w:rsidR="007F2F57">
        <w:rPr>
          <w:b/>
          <w:sz w:val="22"/>
          <w:szCs w:val="22"/>
        </w:rPr>
        <w:t xml:space="preserve"> </w:t>
      </w:r>
      <w:r w:rsidR="00F311E9">
        <w:rPr>
          <w:b/>
          <w:sz w:val="22"/>
          <w:szCs w:val="22"/>
        </w:rPr>
        <w:t>2017.g.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72384A" w:rsidP="00914B6F" w:rsidR="0072384A" w:rsidRPr="009300E3">
      <w:pPr>
        <w:jc w:val="both"/>
        <w:rPr>
          <w:sz w:val="22"/>
          <w:szCs w:val="22"/>
        </w:rPr>
      </w:pPr>
    </w:p>
    <w:p w:rsidRDefault="00914B6F" w:rsidP="00914B6F" w:rsidR="00914B6F" w:rsidRPr="009300E3">
      <w:pPr>
        <w:ind w:left="5664"/>
        <w:jc w:val="both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Sudac:</w:t>
      </w:r>
    </w:p>
    <w:p w:rsidRDefault="006A7784" w:rsidP="00914B6F" w:rsidR="006A7784" w:rsidRPr="009300E3">
      <w:pPr>
        <w:ind w:left="5664"/>
        <w:jc w:val="both"/>
        <w:rPr>
          <w:b/>
          <w:sz w:val="22"/>
          <w:szCs w:val="22"/>
        </w:rPr>
      </w:pPr>
    </w:p>
    <w:p w:rsidRDefault="006A7784" w:rsidP="007F2F57" w:rsidR="0001362F">
      <w:pPr>
        <w:ind w:left="5664"/>
        <w:jc w:val="both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Diana Butigan Granić</w:t>
      </w:r>
    </w:p>
    <w:p w:rsidRDefault="00950658" w:rsidP="007F2F57" w:rsidR="00950658" w:rsidRPr="007F2F57">
      <w:pPr>
        <w:ind w:left="5664"/>
        <w:jc w:val="both"/>
        <w:rPr>
          <w:b/>
          <w:sz w:val="22"/>
          <w:szCs w:val="22"/>
        </w:rPr>
      </w:pPr>
    </w:p>
    <w:p w:rsidRDefault="00950658" w:rsidP="00950658" w:rsidR="00950658" w:rsidRPr="00950658">
      <w:pPr>
        <w:jc w:val="both"/>
        <w:rPr>
          <w:rFonts w:eastAsiaTheme="minorHAnsi"/>
          <w:b/>
          <w:lang w:eastAsia="en-US"/>
        </w:rPr>
      </w:pPr>
      <w:r w:rsidRPr="00950658">
        <w:rPr>
          <w:rFonts w:eastAsiaTheme="minorHAnsi"/>
          <w:b/>
          <w:lang w:eastAsia="en-US"/>
        </w:rPr>
        <w:t xml:space="preserve">DN-a:   </w:t>
      </w:r>
    </w:p>
    <w:p w:rsidRDefault="00950658" w:rsidP="00950658" w:rsidR="00950658" w:rsidRPr="00950658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950658">
        <w:rPr>
          <w:rFonts w:eastAsiaTheme="minorHAnsi"/>
          <w:lang w:eastAsia="en-US"/>
        </w:rPr>
        <w:t xml:space="preserve">stečajnom upravitelju </w:t>
      </w:r>
      <w:r w:rsidR="006A30C8">
        <w:rPr>
          <w:rFonts w:eastAsiaTheme="minorHAnsi"/>
          <w:lang w:eastAsia="en-US"/>
        </w:rPr>
        <w:t>– e-oglasna ploča suda</w:t>
      </w:r>
    </w:p>
    <w:p w:rsidRDefault="00950658" w:rsidP="00950658" w:rsidR="00950658" w:rsidRPr="00950658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950658">
        <w:rPr>
          <w:rFonts w:eastAsiaTheme="minorHAnsi"/>
          <w:lang w:eastAsia="en-US"/>
        </w:rPr>
        <w:t xml:space="preserve">Hypo Alpe </w:t>
      </w:r>
      <w:proofErr w:type="spellStart"/>
      <w:r w:rsidRPr="00950658">
        <w:rPr>
          <w:rFonts w:eastAsiaTheme="minorHAnsi"/>
          <w:lang w:eastAsia="en-US"/>
        </w:rPr>
        <w:t>Adria</w:t>
      </w:r>
      <w:proofErr w:type="spellEnd"/>
      <w:r w:rsidRPr="00950658">
        <w:rPr>
          <w:rFonts w:eastAsiaTheme="minorHAnsi"/>
          <w:lang w:eastAsia="en-US"/>
        </w:rPr>
        <w:t xml:space="preserve"> Bank d.d. Zagreb </w:t>
      </w:r>
      <w:r w:rsidR="006A30C8">
        <w:rPr>
          <w:rFonts w:eastAsiaTheme="minorHAnsi"/>
          <w:lang w:eastAsia="en-US"/>
        </w:rPr>
        <w:t>– e-oglasna ploča suda</w:t>
      </w:r>
    </w:p>
    <w:p w:rsidRDefault="00950658" w:rsidP="00950658" w:rsidR="00950658" w:rsidRPr="00950658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950658">
        <w:rPr>
          <w:rFonts w:eastAsiaTheme="minorHAnsi"/>
          <w:lang w:eastAsia="en-US"/>
        </w:rPr>
        <w:t>e-oglasna ploča suda</w:t>
      </w:r>
    </w:p>
    <w:p w:rsidRDefault="00950658" w:rsidP="00950658" w:rsidR="00950658" w:rsidRPr="00950658">
      <w:pPr>
        <w:tabs>
          <w:tab w:pos="7088" w:val="left"/>
        </w:tabs>
        <w:contextualSpacing/>
        <w:rPr>
          <w:noProof/>
        </w:rPr>
      </w:pPr>
      <w:r w:rsidRPr="00950658">
        <w:rPr>
          <w:noProof/>
        </w:rPr>
        <w:tab/>
      </w:r>
    </w:p>
    <w:p w:rsidRDefault="00950658" w:rsidP="00950658" w:rsidR="00950658" w:rsidRPr="00950658">
      <w:pPr>
        <w:rPr>
          <w:rFonts w:eastAsiaTheme="minorHAnsi"/>
          <w:lang w:eastAsia="en-US"/>
        </w:rPr>
      </w:pPr>
    </w:p>
    <w:p w:rsidRDefault="0072384A" w:rsidP="00950658" w:rsidR="0072384A" w:rsidRPr="007F2F57">
      <w:pPr>
        <w:jc w:val="both"/>
        <w:rPr>
          <w:rFonts w:eastAsiaTheme="minorHAnsi"/>
          <w:lang w:eastAsia="en-US"/>
        </w:rPr>
      </w:pPr>
    </w:p>
    <w:sectPr w:rsidSect="006A7784" w:rsidR="0072384A" w:rsidRPr="007F2F57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415C7"/>
    <w:multiLevelType w:val="hybridMultilevel"/>
    <w:tmpl w:val="384AC772"/>
    <w:lvl w:tplc="194CBD2E" w:ilvl="0">
      <w:start w:val="1"/>
      <w:numFmt w:val="decimalZero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2B005A"/>
    <w:multiLevelType w:val="hybridMultilevel"/>
    <w:tmpl w:val="429A63D6"/>
    <w:lvl w:tplc="85F0C0C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4">
    <w:nsid w:val="42B97130"/>
    <w:multiLevelType w:val="hybridMultilevel"/>
    <w:tmpl w:val="6818B9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66B8C"/>
    <w:multiLevelType w:val="hybridMultilevel"/>
    <w:tmpl w:val="8490FCE2"/>
    <w:lvl w:tplc="F7FC032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B437E4"/>
    <w:multiLevelType w:val="hybridMultilevel"/>
    <w:tmpl w:val="543ACFBA"/>
    <w:lvl w:tplc="2A988756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41F7583"/>
    <w:multiLevelType w:val="hybridMultilevel"/>
    <w:tmpl w:val="5212D416"/>
    <w:lvl w:tplc="F4B2F51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0736EBE"/>
    <w:multiLevelType w:val="hybridMultilevel"/>
    <w:tmpl w:val="32346478"/>
    <w:lvl w:tplc="A15A9C1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2D96FF7"/>
    <w:multiLevelType w:val="hybridMultilevel"/>
    <w:tmpl w:val="F44E0FBE"/>
    <w:lvl w:tplc="A0684C8C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54718E"/>
    <w:multiLevelType w:val="hybridMultilevel"/>
    <w:tmpl w:val="DD6AB1FE"/>
    <w:lvl w:tplc="1AFA464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EFC7062"/>
    <w:multiLevelType w:val="hybridMultilevel"/>
    <w:tmpl w:val="2B4E9CC4"/>
    <w:lvl w:tplc="35E2699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3"/>
  </w:num>
  <w:num w:numId="5">
    <w:abstractNumId w:val="9"/>
  </w:num>
  <w:num w:numId="6">
    <w:abstractNumId w:val="0"/>
  </w:num>
  <w:num w:numId="7">
    <w:abstractNumId w:val="4"/>
  </w:num>
  <w:num w:numId="8">
    <w:abstractNumId w:val="1"/>
  </w:num>
  <w:num w:numId="9">
    <w:abstractNumId w:val="3"/>
  </w:num>
  <w:num w:numId="10">
    <w:abstractNumId w:val="10"/>
  </w:num>
  <w:num w:numId="11">
    <w:abstractNumId w:val="12"/>
  </w:num>
  <w:num w:numId="12">
    <w:abstractNumId w:val="5"/>
  </w:num>
  <w:num w:numId="13">
    <w:abstractNumId w:val="13"/>
  </w:num>
  <w:num w:numId="14">
    <w:abstractNumId w:val="7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362F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1272F"/>
    <w:rsid w:val="0013301C"/>
    <w:rsid w:val="00133189"/>
    <w:rsid w:val="00140107"/>
    <w:rsid w:val="0014019C"/>
    <w:rsid w:val="00145514"/>
    <w:rsid w:val="001532EA"/>
    <w:rsid w:val="00160497"/>
    <w:rsid w:val="0018478B"/>
    <w:rsid w:val="001A1535"/>
    <w:rsid w:val="001C3F27"/>
    <w:rsid w:val="001E07B5"/>
    <w:rsid w:val="001E34E9"/>
    <w:rsid w:val="001F2999"/>
    <w:rsid w:val="00202EAB"/>
    <w:rsid w:val="00205410"/>
    <w:rsid w:val="002124BC"/>
    <w:rsid w:val="00221043"/>
    <w:rsid w:val="002324B5"/>
    <w:rsid w:val="00243986"/>
    <w:rsid w:val="00277E85"/>
    <w:rsid w:val="00297744"/>
    <w:rsid w:val="002D40B7"/>
    <w:rsid w:val="002E2469"/>
    <w:rsid w:val="002E3D00"/>
    <w:rsid w:val="0031127C"/>
    <w:rsid w:val="00315155"/>
    <w:rsid w:val="00342CE3"/>
    <w:rsid w:val="003460C8"/>
    <w:rsid w:val="00366959"/>
    <w:rsid w:val="00392EA6"/>
    <w:rsid w:val="003D1677"/>
    <w:rsid w:val="003F0B31"/>
    <w:rsid w:val="004135C1"/>
    <w:rsid w:val="0041472B"/>
    <w:rsid w:val="00435ECB"/>
    <w:rsid w:val="00483175"/>
    <w:rsid w:val="00486B0D"/>
    <w:rsid w:val="004902E6"/>
    <w:rsid w:val="004A2A16"/>
    <w:rsid w:val="004A3FD3"/>
    <w:rsid w:val="004A6147"/>
    <w:rsid w:val="004D5FA8"/>
    <w:rsid w:val="004D684C"/>
    <w:rsid w:val="004E018D"/>
    <w:rsid w:val="004F10E4"/>
    <w:rsid w:val="004F1172"/>
    <w:rsid w:val="004F35DD"/>
    <w:rsid w:val="005017D6"/>
    <w:rsid w:val="00506513"/>
    <w:rsid w:val="00517172"/>
    <w:rsid w:val="00523134"/>
    <w:rsid w:val="00533971"/>
    <w:rsid w:val="005420B3"/>
    <w:rsid w:val="005458EA"/>
    <w:rsid w:val="00545ED3"/>
    <w:rsid w:val="00582287"/>
    <w:rsid w:val="00583424"/>
    <w:rsid w:val="00595F69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7747"/>
    <w:rsid w:val="00676D3A"/>
    <w:rsid w:val="00682EB7"/>
    <w:rsid w:val="00692C99"/>
    <w:rsid w:val="006A30C8"/>
    <w:rsid w:val="006A7784"/>
    <w:rsid w:val="006B2277"/>
    <w:rsid w:val="006D05F4"/>
    <w:rsid w:val="007137F0"/>
    <w:rsid w:val="00721B6B"/>
    <w:rsid w:val="0072384A"/>
    <w:rsid w:val="00784A05"/>
    <w:rsid w:val="00796EB7"/>
    <w:rsid w:val="007979AF"/>
    <w:rsid w:val="00797E23"/>
    <w:rsid w:val="007B156F"/>
    <w:rsid w:val="007B6B06"/>
    <w:rsid w:val="007D469F"/>
    <w:rsid w:val="007E6674"/>
    <w:rsid w:val="007F2F57"/>
    <w:rsid w:val="007F5D4A"/>
    <w:rsid w:val="008022DE"/>
    <w:rsid w:val="00805319"/>
    <w:rsid w:val="0080559B"/>
    <w:rsid w:val="00807068"/>
    <w:rsid w:val="00832AF6"/>
    <w:rsid w:val="00855369"/>
    <w:rsid w:val="008A2971"/>
    <w:rsid w:val="008B1023"/>
    <w:rsid w:val="008B5A22"/>
    <w:rsid w:val="008D1C0B"/>
    <w:rsid w:val="008E6AA2"/>
    <w:rsid w:val="008F633B"/>
    <w:rsid w:val="009045C3"/>
    <w:rsid w:val="009137DF"/>
    <w:rsid w:val="00914B6F"/>
    <w:rsid w:val="009230EB"/>
    <w:rsid w:val="00924579"/>
    <w:rsid w:val="009257AE"/>
    <w:rsid w:val="009300E3"/>
    <w:rsid w:val="00950658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E4B74"/>
    <w:rsid w:val="009E5C55"/>
    <w:rsid w:val="009F0746"/>
    <w:rsid w:val="009F07DB"/>
    <w:rsid w:val="009F38D7"/>
    <w:rsid w:val="00A61B19"/>
    <w:rsid w:val="00A76FE9"/>
    <w:rsid w:val="00A860F5"/>
    <w:rsid w:val="00AA192C"/>
    <w:rsid w:val="00AC1015"/>
    <w:rsid w:val="00AC2FB0"/>
    <w:rsid w:val="00AF4BDF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75978"/>
    <w:rsid w:val="00BA0FF0"/>
    <w:rsid w:val="00BA512E"/>
    <w:rsid w:val="00BC578D"/>
    <w:rsid w:val="00BD6B28"/>
    <w:rsid w:val="00BE23E0"/>
    <w:rsid w:val="00BF12D1"/>
    <w:rsid w:val="00C02BE0"/>
    <w:rsid w:val="00C05706"/>
    <w:rsid w:val="00C3375C"/>
    <w:rsid w:val="00C42570"/>
    <w:rsid w:val="00C43ACE"/>
    <w:rsid w:val="00C514CB"/>
    <w:rsid w:val="00C53282"/>
    <w:rsid w:val="00C6033A"/>
    <w:rsid w:val="00C81851"/>
    <w:rsid w:val="00C85B32"/>
    <w:rsid w:val="00CA5835"/>
    <w:rsid w:val="00CB3404"/>
    <w:rsid w:val="00CB3AB6"/>
    <w:rsid w:val="00CC3DED"/>
    <w:rsid w:val="00CE134B"/>
    <w:rsid w:val="00D0017F"/>
    <w:rsid w:val="00D00AB6"/>
    <w:rsid w:val="00D02294"/>
    <w:rsid w:val="00D03478"/>
    <w:rsid w:val="00D04FC6"/>
    <w:rsid w:val="00D101B4"/>
    <w:rsid w:val="00D14652"/>
    <w:rsid w:val="00D26DFE"/>
    <w:rsid w:val="00D35EA0"/>
    <w:rsid w:val="00D43DC5"/>
    <w:rsid w:val="00D46C9F"/>
    <w:rsid w:val="00D5562D"/>
    <w:rsid w:val="00D800A9"/>
    <w:rsid w:val="00D810DD"/>
    <w:rsid w:val="00D8646B"/>
    <w:rsid w:val="00D91D4B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B5A"/>
    <w:rsid w:val="00E92BC5"/>
    <w:rsid w:val="00EA377A"/>
    <w:rsid w:val="00EB35A7"/>
    <w:rsid w:val="00EC4588"/>
    <w:rsid w:val="00ED58A3"/>
    <w:rsid w:val="00ED7B7F"/>
    <w:rsid w:val="00EF3338"/>
    <w:rsid w:val="00F1197A"/>
    <w:rsid w:val="00F311E9"/>
    <w:rsid w:val="00F44122"/>
    <w:rsid w:val="00F50988"/>
    <w:rsid w:val="00F564B0"/>
    <w:rsid w:val="00F56756"/>
    <w:rsid w:val="00F65626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27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72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72F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72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72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27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72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72F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72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72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638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St-646/2016-82</izvorni_sadrzaj>
    <derivirana_varijabla naziv="DomainObject.Oznaka_1">St-646/2016-82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St-646/2016</izvorni_sadrzaj>
    <derivirana_varijabla naziv="DomainObject.Predmet.OznakaBroj_1">St-646/2016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 16.10.2017.
original spisa u suca</izvorni_sadrzaj>
    <derivirana_varijabla naziv="DomainObject.Predmet.PrimjedbaSuca_1">Žalba-otp. 16.10.2017.
original spisa u suca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ECOOPERATIVA društvo s ograničenom odgovornošću za komunalne usluge i trgovinu; FINANCIJSKA AGENCIJA, RC SPLIT</izvorni_sadrzaj>
    <derivirana_varijabla naziv="DomainObject.Predmet.StrankaFormated_1">  ECOOPERATIVA društvo s ograničenom odgovornošću za komunalne usluge i trgovinu; FINANCIJSKA AGENCIJA, RC SPLIT</derivirana_varijabla>
  </DomainObject.Predmet.StrankaFormated>
  <DomainObject.Predmet.StrankaFormatedOIB>
    <izvorni_sadrzaj>  ECOOPERATIVA društvo s ograničenom odgovornošću za komunalne usluge i trgovinu, OIB 71394193474; FINANCIJSKA AGENCIJA, RC SPLIT, OIB 85821130368</izvorni_sadrzaj>
    <derivirana_varijabla naziv="DomainObject.Predmet.StrankaFormatedOIB_1">  ECOOPERATIVA društvo s ograničenom odgovornošću za komunalne usluge i trgovinu, OIB 71394193474; FINANCIJSKA AGENCIJA, RC SPLIT, OIB 85821130368</derivirana_varijabla>
  </DomainObject.Predmet.StrankaFormatedOIB>
  <DomainObject.Predmet.StrankaFormatedWithAdress>
    <izvorni_sadrzaj> ECOOPERATIVA društvo s ograničenom odgovornošću za komunalne usluge i trgovinu, Ulica kralja Zvonimira 14, 21000 Split; FINANCIJSKA AGENCIJA, RC SPLIT, Mažuranićevo šetalište 24 b, 21000 Split</izvorni_sadrzaj>
    <derivirana_varijabla naziv="DomainObject.Predmet.StrankaFormatedWithAdress_1"> ECOOPERATIVA društvo s ograničenom odgovornošću za komunalne usluge i trgovinu, Ulica kralja Zvonimira 14, 21000 Split; FINANCIJSKA AGENCIJA, RC SPLIT, Mažuranićevo šetalište 24 b, 21000 Split</derivirana_varijabla>
  </DomainObject.Predmet.StrankaFormatedWithAdress>
  <DomainObject.Predmet.StrankaFormatedWithAdressOIB>
    <izvorni_sadrzaj> ECOOPERATIVA društvo s ograničenom odgovornošću za komunalne usluge i trgovinu, OIB 71394193474, Ulica kralja Zvonimira 14, 21000 Split; FINANCIJSKA AGENCIJA, RC SPLIT, OIB 85821130368, Mažuranićevo šetalište 24 b, 21000 Split</izvorni_sadrzaj>
    <derivirana_varijabla naziv="DomainObject.Predmet.StrankaFormatedWithAdressOIB_1"> ECOOPERATIVA društvo s ograničenom odgovornošću za komunalne usluge i trgovinu, OIB 71394193474, Ulica kralja Zvonimira 14, 21000 Split; FINANCIJSKA AGENCIJA, RC SPLIT, OIB 85821130368, Mažuranićevo šetalište 24 b, 21000 Split</derivirana_varijabla>
  </DomainObject.Predmet.StrankaFormatedWithAdressOIB>
  <DomainObject.Predmet.StrankaWithAdress>
    <izvorni_sadrzaj>ECOOPERATIVA društvo s ograničenom odgovornošću za komunalne usluge i trgovinu Ulica kralja Zvonimira 14,21000 Split,FINANCIJSKA AGENCIJA, RC SPLIT Mažuranićevo šetalište 24 b,21000 Split</izvorni_sadrzaj>
    <derivirana_varijabla naziv="DomainObject.Predmet.StrankaWithAdress_1">ECOOPERATIVA društvo s ograničenom odgovornošću za komunalne usluge i trgovinu Ulica kralja Zvonimira 14,21000 Split,FINANCIJSKA AGENCIJA, RC SPLIT Mažuranićevo šetalište 24 b,21000 Split</derivirana_varijabla>
  </DomainObject.Predmet.StrankaWithAdress>
  <DomainObject.Predmet.StrankaWithAdressOIB>
    <izvorni_sadrzaj>ECOOPERATIVA društvo s ograničenom odgovornošću za komunalne usluge i trgovinu, OIB 71394193474, Ulica kralja Zvonimira 14,21000 Split,FINANCIJSKA AGENCIJA, RC SPLIT, OIB 85821130368, Mažuranićevo šetalište 24 b,21000 Split</izvorni_sadrzaj>
    <derivirana_varijabla naziv="DomainObject.Predmet.StrankaWithAdressOIB_1">ECOOPERATIVA društvo s ograničenom odgovornošću za komunalne usluge i trgovinu, OIB 71394193474, Ulica kralja Zvonimira 14,21000 Split,FINANCIJSKA AGENCIJA, RC SPLIT, OIB 85821130368, Mažuranićevo šetalište 24 b,21000 Split</derivirana_varijabla>
  </DomainObject.Predmet.StrankaWithAdressOIB>
  <DomainObject.Predmet.StrankaNazivFormated>
    <izvorni_sadrzaj>ECOOPERATIVA društvo s ograničenom odgovornošću za komunalne usluge i trgovinu,FINANCIJSKA AGENCIJA, RC SPLIT</izvorni_sadrzaj>
    <derivirana_varijabla naziv="DomainObject.Predmet.StrankaNazivFormated_1">ECOOPERATIVA društvo s ograničenom odgovornošću za komunalne usluge i trgovinu,FINANCIJSKA AGENCIJA, RC SPLIT</derivirana_varijabla>
  </DomainObject.Predmet.StrankaNazivFormated>
  <DomainObject.Predmet.StrankaNazivFormatedOIB>
    <izvorni_sadrzaj>ECOOPERATIVA društvo s ograničenom odgovornošću za komunalne usluge i trgovinu, OIB 71394193474,FINANCIJSKA AGENCIJA, RC SPLIT, OIB 85821130368</izvorni_sadrzaj>
    <derivirana_varijabla naziv="DomainObject.Predmet.StrankaNazivFormatedOIB_1">ECOOPERATIVA društvo s ograničenom odgovornošću za komunalne usluge i trgovinu, OIB 71394193474,FINANCIJSKA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ECOOPERATIVA društvo s ograničenom odgovornošću za komunalne usluge i trgovinu</item>
      <item>FINANCIJSKA AGENCIJA, RC SPLIT</item>
    </izvorni_sadrzaj>
    <derivirana_varijabla naziv="DomainObject.Predmet.StrankaListFormated_1">
      <item>ECOOPERATIVA društvo s ograničenom odgovornošću za komunalne usluge i trgovinu</item>
      <item>FINANCIJSKA AGENCIJA, RC SPLIT</item>
    </derivirana_varijabla>
  </DomainObject.Predmet.StrankaListFormated>
  <DomainObject.Predmet.StrankaListFormatedOIB>
    <izvorni_sadrzaj>
      <item>ECOOPERATIVA društvo s ograničenom odgovornošću za komunalne usluge i trgovinu, OIB 71394193474</item>
      <item>FINANCIJSKA AGENCIJA, RC SPLIT, OIB 85821130368</item>
    </izvorni_sadrzaj>
    <derivirana_varijabla naziv="DomainObject.Predmet.StrankaListFormatedOIB_1">
      <item>ECOOPERATIVA društvo s ograničenom odgovornošću za komunalne usluge i trgovinu, OIB 71394193474</item>
      <item>FINANCIJSKA AGENCIJA, RC SPLIT, OIB 85821130368</item>
    </derivirana_varijabla>
  </DomainObject.Predmet.StrankaListFormatedOIB>
  <DomainObject.Predmet.StrankaListFormatedWithAdress>
    <izvorni_sadrzaj>
      <item>ECOOPERATIVA društvo s ograničenom odgovornošću za komunalne usluge i trgovinu, Ulica kralja Zvonimira 14, 21000 Split</item>
      <item>FINANCIJSKA AGENCIJA, RC SPLIT, Mažuranićevo šetalište 24 b, 21000 Split</item>
    </izvorni_sadrzaj>
    <derivirana_varijabla naziv="DomainObject.Predmet.StrankaListFormatedWithAdress_1">
      <item>ECOOPERATIVA društvo s ograničenom odgovornošću za komunalne usluge i trgovinu, Ulica kralja Zvonimira 14,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ECOOPERATIVA društvo s ograničenom odgovornošću za komunalne usluge i trgovinu, OIB 71394193474, Ulica kralja Zvonimira 14, 21000 Split</item>
      <item>FINANCIJSKA AGENCIJA, RC SPLIT, OIB 85821130368, Mažuranićevo šetalište 24 b, 21000 Split</item>
    </izvorni_sadrzaj>
    <derivirana_varijabla naziv="DomainObject.Predmet.StrankaListFormatedWithAdressOIB_1">
      <item>ECOOPERATIVA društvo s ograničenom odgovornošću za komunalne usluge i trgovinu, OIB 71394193474, Ulica kralja Zvonimira 14,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ECOOPERATIVA društvo s ograničenom odgovornošću za komunalne usluge i trgovinu</item>
      <item>FINANCIJSKA AGENCIJA, RC SPLIT</item>
    </izvorni_sadrzaj>
    <derivirana_varijabla naziv="DomainObject.Predmet.StrankaListNazivFormated_1">
      <item>ECOOPERATIVA društvo s ograničenom odgovornošću za komunalne usluge i trgovinu</item>
      <item>FINANCIJSKA AGENCIJA, RC SPLIT</item>
    </derivirana_varijabla>
  </DomainObject.Predmet.StrankaListNazivFormated>
  <DomainObject.Predmet.StrankaListNazivFormatedOIB>
    <izvorni_sadrzaj>
      <item>ECOOPERATIVA društvo s ograničenom odgovornošću za komunalne usluge i trgovinu, OIB 71394193474</item>
      <item>FINANCIJSKA AGENCIJA, RC SPLIT, OIB 85821130368</item>
    </izvorni_sadrzaj>
    <derivirana_varijabla naziv="DomainObject.Predmet.StrankaListNazivFormatedOIB_1">
      <item>ECOOPERATIVA društvo s ograničenom odgovornošću za komunalne usluge i trgovinu, OIB 71394193474</item>
      <item>FINANCIJSKA AGENCIJA, RC SPLIT, OIB 85821130368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Sanja Šepić</item>
      <item>Draško Lambaša, stečajni upravitelj</item>
    </izvorni_sadrzaj>
    <derivirana_varijabla naziv="DomainObject.Predmet.OstaliListFormated_1">
      <item>Sanja Šepić</item>
      <item>Draško Lambaša, stečajni upravitelj</item>
    </derivirana_varijabla>
  </DomainObject.Predmet.OstaliListFormated>
  <DomainObject.Predmet.OstaliListFormatedOIB>
    <izvorni_sadrzaj>
      <item>Sanja Šepić, OIB 71247599425</item>
      <item>Draško Lambaša, stečajni upravitelj, OIB 48593997552</item>
    </izvorni_sadrzaj>
    <derivirana_varijabla naziv="DomainObject.Predmet.OstaliListFormatedOIB_1">
      <item>Sanja Šepić, OIB 71247599425</item>
      <item>Draško Lambaša, stečajni upravitelj, OIB 48593997552</item>
    </derivirana_varijabla>
  </DomainObject.Predmet.OstaliListFormatedOIB>
  <DomainObject.Predmet.OstaliListFormatedWithAdress>
    <izvorni_sadrzaj>
      <item>Sanja Šepić, Ulica Davorina Trinajstića 2, 51410 Opatija</item>
      <item>Draško Lambaša, stečajni upravitelj, Drniških Žrtava 10, 22000 Šibenik</item>
    </izvorni_sadrzaj>
    <derivirana_varijabla naziv="DomainObject.Predmet.OstaliListFormatedWithAdress_1">
      <item>Sanja Šepić, Ulica Davorina Trinajstića 2, 51410 Opatija</item>
      <item>Draško Lambaša, stečajni upravitelj, Drniških Žrtava 10, 22000 Šibenik</item>
    </derivirana_varijabla>
  </DomainObject.Predmet.OstaliListFormatedWithAdress>
  <DomainObject.Predmet.OstaliListFormatedWithAdressOIB>
    <izvorni_sadrzaj>
      <item>Sanja Šepić, OIB 71247599425, Ulica Davorina Trinajstića 2, 51410 Opatija</item>
      <item>Draško Lambaša, stečajni upravitelj, OIB 48593997552, Drniških Žrtava 10, 22000 Šibenik</item>
    </izvorni_sadrzaj>
    <derivirana_varijabla naziv="DomainObject.Predmet.OstaliListFormatedWithAdressOIB_1">
      <item>Sanja Šepić, OIB 71247599425, Ulica Davorina Trinajstića 2, 51410 Opatija</item>
      <item>Draško Lambaša, stečajni upravitelj, OIB 48593997552, Drniških Žrtava 10, 22000 Šibenik</item>
    </derivirana_varijabla>
  </DomainObject.Predmet.OstaliListFormatedWithAdressOIB>
  <DomainObject.Predmet.OstaliListNazivFormated>
    <izvorni_sadrzaj>
      <item>Sanja Šepić</item>
      <item>Draško Lambaša, stečajni upravitelj</item>
    </izvorni_sadrzaj>
    <derivirana_varijabla naziv="DomainObject.Predmet.OstaliListNazivFormated_1">
      <item>Sanja Šepić</item>
      <item>Draško Lambaša, stečajni upravitelj</item>
    </derivirana_varijabla>
  </DomainObject.Predmet.OstaliListNazivFormated>
  <DomainObject.Predmet.OstaliListNazivFormatedOIB>
    <izvorni_sadrzaj>
      <item>Sanja Šepić, OIB 71247599425</item>
      <item>Draško Lambaša, stečajni upravitelj, OIB 48593997552</item>
    </izvorni_sadrzaj>
    <derivirana_varijabla naziv="DomainObject.Predmet.OstaliListNazivFormatedOIB_1">
      <item>Sanja Šepić, OIB 71247599425</item>
      <item>Draško Lambaša, stečajni upravitelj,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St-646/2016-82</izvorni_sadrzaj>
    <derivirana_varijabla naziv="DomainObject.PoslovniBrojDokumenta_1">St-646/2016-82</derivirana_varijabla>
  </DomainObject.PoslovniBrojDokumenta>
  <DomainObject.Predmet.StrankaIDrugi>
    <izvorni_sadrzaj>ECOOPERATIVA društvo s ograničenom odgovornošću za komunalne usluge i trgovinu i dr.</izvorni_sadrzaj>
    <derivirana_varijabla naziv="DomainObject.Predmet.StrankaIDrugi_1">ECOOPERATIVA društvo s ograničenom odgovornošću za komunalne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ECOOPERATIVA društvo s ograničenom odgovornošću za komunalne usluge i trgovinu, OIB 71394193474, Ulica kralja Zvonimira 14, 21000 Split i dr.</izvorni_sadrzaj>
    <derivirana_varijabla naziv="DomainObject.Predmet.StrankaIDrugiAdressOIB_1">ECOOPERATIVA društvo s ograničenom odgovornošću za komunalne usluge i trgovinu, OIB 71394193474, Ulica kralja Zvonimira 14,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ECOOPERATIVA društvo s ograničenom odgovornošću za komunalne usluge i trgovinu</item>
      <item>FINANCIJSKA AGENCIJA, RC SPLIT</item>
      <item>Sanja Šepić</item>
      <item>Draško Lambaša, stečajni upravitelj</item>
    </izvorni_sadrzaj>
    <derivirana_varijabla naziv="DomainObject.Predmet.SudioniciListNaziv_1">
      <item>ECOOPERATIVA društvo s ograničenom odgovornošću za komunalne usluge i trgovinu</item>
      <item>FINANCIJSKA AGENCIJA, RC SPLIT</item>
      <item>Sanja Šepić</item>
      <item>Draško Lambaša, stečajni upravitelj</item>
    </derivirana_varijabla>
  </DomainObject.Predmet.SudioniciListNaziv>
  <DomainObject.Predmet.SudioniciListAdressOIB>
    <izvorni_sadrzaj>
      <item>ECOOPERATIVA društvo s ograničenom odgovornošću za komunalne usluge i trgovinu, OIB 71394193474, Ulica kralja Zvonimira 14,21000 Split</item>
      <item>FINANCIJSKA AGENCIJA, RC SPLIT, OIB 85821130368, Mažuranićevo šetalište 24 b,21000 Split</item>
      <item>Sanja Šepić, OIB 71247599425, Ulica Davorina Trinajstića 2,51410 Opatija</item>
      <item>Draško Lambaša, stečajni upravitelj, OIB 48593997552, Drniških Žrtava 10,22000 Šibenik</item>
    </izvorni_sadrzaj>
    <derivirana_varijabla naziv="DomainObject.Predmet.SudioniciListAdressOIB_1">
      <item>ECOOPERATIVA društvo s ograničenom odgovornošću za komunalne usluge i trgovinu, OIB 71394193474, Ulica kralja Zvonimira 14,21000 Split</item>
      <item>FINANCIJSKA AGENCIJA, RC SPLIT, OIB 85821130368, Mažuranićevo šetalište 24 b,21000 Split</item>
      <item>Sanja Šepić, OIB 71247599425, Ulica Davorina Trinajstića 2,51410 Opatija</item>
      <item>Draško Lambaša, stečajni upravitelj,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71394193474</item>
      <item>, OIB 85821130368</item>
      <item>, OIB 71247599425</item>
      <item>, OIB 48593997552</item>
    </izvorni_sadrzaj>
    <derivirana_varijabla naziv="DomainObject.Predmet.SudioniciListNazivOIB_1">
      <item>, OIB 71394193474</item>
      <item>, OIB 85821130368</item>
      <item>, OIB 71247599425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757</properties:Characters>
  <properties:Lines>47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920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2017-12-01T10:23:00Z</dcterms:created>
  <dc:creator>sgrcic</dc:creator>
  <cp:lastModifiedBy>Mara Marčinko</cp:lastModifiedBy>
  <cp:lastPrinted>2017-12-01T10:36:00Z</cp:lastPrinted>
  <dcterms:modified xmlns:xsi="http://www.w3.org/2001/XMLSchema-instance" xsi:type="dcterms:W3CDTF">2017-12-01T10:37:00Z</dcterms:modified>
  <cp:revision>8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St-646/2016-82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