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0bb3" w14:paraId="b750bb3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587A07" w:rsidP="002D2770" w:rsidR="002D2770" w:rsidRPr="002D2770">
      <w:pPr>
        <w:rPr>
          <w:b/>
          <w:sz w:val="20"/>
        </w:rPr>
      </w:pPr>
      <w:r>
        <w:rPr>
          <w:b/>
          <w:sz w:val="20"/>
        </w:rPr>
        <w:t xml:space="preserve">  </w:t>
      </w:r>
      <w:r w:rsidR="002D2770" w:rsidRPr="002D2770">
        <w:rPr>
          <w:b/>
          <w:sz w:val="20"/>
        </w:rPr>
        <w:t xml:space="preserve"> TRGOVAČKI SUD U DUBROVNIK</w:t>
      </w:r>
      <w:r>
        <w:rPr>
          <w:b/>
          <w:sz w:val="20"/>
        </w:rPr>
        <w:t>U</w:t>
      </w:r>
      <w:r w:rsidR="002D2770" w:rsidRPr="002D2770">
        <w:rPr>
          <w:b/>
          <w:sz w:val="20"/>
        </w:rPr>
        <w:t xml:space="preserve"> </w:t>
      </w:r>
    </w:p>
    <w:p w:rsidRDefault="002D2770" w:rsidP="00D52344" w:rsidR="002855D0">
      <w:pPr>
        <w:rPr>
          <w:b/>
          <w:sz w:val="20"/>
        </w:rPr>
      </w:pPr>
      <w:r w:rsidRPr="002D2770">
        <w:rPr>
          <w:b/>
          <w:sz w:val="20"/>
        </w:rPr>
        <w:t xml:space="preserve">  </w:t>
      </w:r>
      <w:r w:rsidR="00587A07">
        <w:rPr>
          <w:b/>
          <w:sz w:val="20"/>
        </w:rPr>
        <w:t xml:space="preserve">  </w:t>
      </w:r>
      <w:r w:rsidRPr="002D2770">
        <w:rPr>
          <w:b/>
          <w:sz w:val="20"/>
        </w:rPr>
        <w:t xml:space="preserve">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</w:p>
    <w:p w:rsidRDefault="002855D0" w:rsidP="00D52344" w:rsidR="002855D0">
      <w:pPr>
        <w:rPr>
          <w:b/>
          <w:sz w:val="20"/>
        </w:rPr>
      </w:pPr>
    </w:p>
    <w:p w:rsidRDefault="002D2770" w:rsidP="002855D0" w:rsidR="002D2770" w:rsidRPr="002D2770">
      <w:pPr>
        <w:ind w:firstLine="720" w:left="5760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587A07">
        <w:rPr>
          <w:b/>
          <w:sz w:val="22"/>
          <w:szCs w:val="22"/>
        </w:rPr>
        <w:t>1</w:t>
      </w:r>
      <w:r w:rsidR="009127BB">
        <w:rPr>
          <w:b/>
          <w:sz w:val="22"/>
          <w:szCs w:val="22"/>
        </w:rPr>
        <w:t>79</w:t>
      </w:r>
      <w:r w:rsidRPr="002D2770">
        <w:rPr>
          <w:b/>
          <w:sz w:val="22"/>
          <w:szCs w:val="22"/>
        </w:rPr>
        <w:t>/201</w:t>
      </w:r>
      <w:r w:rsidR="00587A07">
        <w:rPr>
          <w:b/>
          <w:sz w:val="22"/>
          <w:szCs w:val="22"/>
        </w:rPr>
        <w:t>9</w:t>
      </w:r>
      <w:r w:rsidRPr="002D2770">
        <w:rPr>
          <w:b/>
          <w:sz w:val="22"/>
          <w:szCs w:val="22"/>
        </w:rPr>
        <w:t>-</w:t>
      </w:r>
      <w:r w:rsidR="009127BB">
        <w:rPr>
          <w:b/>
          <w:sz w:val="22"/>
          <w:szCs w:val="22"/>
        </w:rPr>
        <w:t>8</w:t>
      </w:r>
      <w:r w:rsidR="00FD61BB">
        <w:rPr>
          <w:b/>
          <w:sz w:val="22"/>
          <w:szCs w:val="22"/>
        </w:rPr>
        <w:t>6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</w:t>
      </w:r>
      <w:r w:rsidR="004337D2" w:rsidRPr="004337D2">
        <w:rPr>
          <w:sz w:val="22"/>
          <w:szCs w:val="22"/>
        </w:rPr>
        <w:t>u stečajnom postupku radi naknadne diobe imovine dužnika PRIJEVOR d.o.o. za proizvodnju i usluge "u stečaju", Put Prijevora 9, Nova Mokošica, Dubrovnik, MBS: 090014775, zastupano po stečajnom upravitelju stečajne mase Matu Mariću iz Dubrovnika</w:t>
      </w:r>
      <w:r w:rsidR="002E700B" w:rsidRPr="002E700B">
        <w:rPr>
          <w:bCs/>
          <w:sz w:val="22"/>
          <w:szCs w:val="22"/>
        </w:rPr>
        <w:t>,</w:t>
      </w:r>
      <w:r w:rsidR="00EB11F5" w:rsidRPr="00EB11F5">
        <w:rPr>
          <w:bCs/>
          <w:sz w:val="22"/>
          <w:szCs w:val="22"/>
        </w:rPr>
        <w:t xml:space="preserve"> </w:t>
      </w:r>
      <w:r w:rsidR="004337D2">
        <w:rPr>
          <w:bCs/>
          <w:sz w:val="22"/>
          <w:szCs w:val="22"/>
        </w:rPr>
        <w:t xml:space="preserve">izvan ročišta, </w:t>
      </w:r>
      <w:r w:rsidR="00EB11F5" w:rsidRPr="00EB11F5">
        <w:rPr>
          <w:bCs/>
          <w:sz w:val="22"/>
          <w:szCs w:val="22"/>
        </w:rPr>
        <w:t xml:space="preserve">dana </w:t>
      </w:r>
      <w:r w:rsidR="004337D2">
        <w:rPr>
          <w:bCs/>
          <w:sz w:val="22"/>
          <w:szCs w:val="22"/>
        </w:rPr>
        <w:t>1</w:t>
      </w:r>
      <w:r w:rsidR="00EB11F5" w:rsidRPr="00EB11F5">
        <w:rPr>
          <w:bCs/>
          <w:sz w:val="22"/>
          <w:szCs w:val="22"/>
        </w:rPr>
        <w:t xml:space="preserve">. </w:t>
      </w:r>
      <w:r w:rsidR="00FD61BB">
        <w:rPr>
          <w:bCs/>
          <w:sz w:val="22"/>
          <w:szCs w:val="22"/>
        </w:rPr>
        <w:t>ožujka</w:t>
      </w:r>
      <w:r w:rsidR="00EB11F5" w:rsidRPr="00EB11F5">
        <w:rPr>
          <w:bCs/>
          <w:sz w:val="22"/>
          <w:szCs w:val="22"/>
        </w:rPr>
        <w:t xml:space="preserve"> 2019.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FD61BB" w:rsidP="00B6272C" w:rsidR="00D773FA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B6272C" w:rsidRPr="00B6272C">
        <w:rPr>
          <w:sz w:val="22"/>
          <w:szCs w:val="22"/>
        </w:rPr>
        <w:t xml:space="preserve">očište skupštine vjerovnika </w:t>
      </w:r>
      <w:r>
        <w:rPr>
          <w:sz w:val="22"/>
          <w:szCs w:val="22"/>
        </w:rPr>
        <w:t xml:space="preserve">određeno </w:t>
      </w:r>
      <w:r w:rsidR="00B6272C" w:rsidRPr="00B6272C">
        <w:rPr>
          <w:sz w:val="22"/>
          <w:szCs w:val="22"/>
        </w:rPr>
        <w:t xml:space="preserve">za </w:t>
      </w:r>
      <w:r w:rsidR="004337D2" w:rsidRPr="00017172">
        <w:rPr>
          <w:sz w:val="22"/>
          <w:szCs w:val="22"/>
        </w:rPr>
        <w:t>7</w:t>
      </w:r>
      <w:r w:rsidR="0032070A" w:rsidRPr="00017172">
        <w:rPr>
          <w:sz w:val="22"/>
          <w:szCs w:val="22"/>
        </w:rPr>
        <w:t xml:space="preserve">. </w:t>
      </w:r>
      <w:r w:rsidR="004337D2" w:rsidRPr="00017172">
        <w:rPr>
          <w:sz w:val="22"/>
          <w:szCs w:val="22"/>
        </w:rPr>
        <w:t>ožujka</w:t>
      </w:r>
      <w:r w:rsidR="00B91954" w:rsidRPr="00017172">
        <w:rPr>
          <w:sz w:val="22"/>
          <w:szCs w:val="22"/>
        </w:rPr>
        <w:t xml:space="preserve"> 201</w:t>
      </w:r>
      <w:r w:rsidR="00EB11F5" w:rsidRPr="00017172">
        <w:rPr>
          <w:sz w:val="22"/>
          <w:szCs w:val="22"/>
        </w:rPr>
        <w:t>9</w:t>
      </w:r>
      <w:r w:rsidR="00B6272C" w:rsidRPr="00017172">
        <w:rPr>
          <w:sz w:val="22"/>
          <w:szCs w:val="22"/>
        </w:rPr>
        <w:t xml:space="preserve">. godine u </w:t>
      </w:r>
      <w:r w:rsidR="004337D2" w:rsidRPr="00017172">
        <w:rPr>
          <w:sz w:val="22"/>
          <w:szCs w:val="22"/>
        </w:rPr>
        <w:t>9,</w:t>
      </w:r>
      <w:r w:rsidR="002E700B" w:rsidRPr="00017172">
        <w:rPr>
          <w:sz w:val="22"/>
          <w:szCs w:val="22"/>
        </w:rPr>
        <w:t>3</w:t>
      </w:r>
      <w:r w:rsidR="00D52344" w:rsidRPr="00017172">
        <w:rPr>
          <w:sz w:val="22"/>
          <w:szCs w:val="22"/>
        </w:rPr>
        <w:t>0</w:t>
      </w:r>
      <w:r w:rsidR="00B6272C" w:rsidRPr="00017172">
        <w:rPr>
          <w:sz w:val="22"/>
          <w:szCs w:val="22"/>
        </w:rPr>
        <w:t xml:space="preserve"> sati</w:t>
      </w:r>
      <w:r w:rsidR="00017172">
        <w:rPr>
          <w:sz w:val="22"/>
          <w:szCs w:val="22"/>
        </w:rPr>
        <w:t xml:space="preserve"> </w:t>
      </w:r>
      <w:r w:rsidR="00017172">
        <w:rPr>
          <w:b/>
          <w:sz w:val="22"/>
          <w:szCs w:val="22"/>
        </w:rPr>
        <w:t xml:space="preserve"> o d g a đ a  s e</w:t>
      </w:r>
      <w:r w:rsidR="00017172">
        <w:rPr>
          <w:sz w:val="22"/>
          <w:szCs w:val="22"/>
        </w:rPr>
        <w:t>, a novo ročište skupštine vjerovnika</w:t>
      </w:r>
      <w:r w:rsidR="00D773FA">
        <w:rPr>
          <w:sz w:val="22"/>
          <w:szCs w:val="22"/>
        </w:rPr>
        <w:t xml:space="preserve"> određuje se za dan:</w:t>
      </w:r>
    </w:p>
    <w:p w:rsidRDefault="00D773FA" w:rsidP="00D773FA" w:rsidR="00D773FA">
      <w:pPr>
        <w:jc w:val="center"/>
        <w:rPr>
          <w:sz w:val="22"/>
          <w:szCs w:val="22"/>
        </w:rPr>
      </w:pPr>
    </w:p>
    <w:p w:rsidRDefault="00EB4FAC" w:rsidP="00D773FA" w:rsidR="00EB4FAC" w:rsidRPr="00EB4FAC">
      <w:pPr>
        <w:jc w:val="center"/>
        <w:rPr>
          <w:b/>
          <w:sz w:val="22"/>
          <w:szCs w:val="22"/>
          <w:u w:val="single"/>
        </w:rPr>
      </w:pPr>
      <w:r w:rsidRPr="00EB4FAC">
        <w:rPr>
          <w:b/>
          <w:sz w:val="22"/>
          <w:szCs w:val="22"/>
          <w:u w:val="single"/>
        </w:rPr>
        <w:t>9. travnja 2019. godine u 9,30 sati</w:t>
      </w:r>
    </w:p>
    <w:p w:rsidRDefault="00EB4FAC" w:rsidP="00D773FA" w:rsidR="00EB4FAC">
      <w:pPr>
        <w:jc w:val="center"/>
        <w:rPr>
          <w:sz w:val="22"/>
          <w:szCs w:val="22"/>
        </w:rPr>
      </w:pPr>
    </w:p>
    <w:p w:rsidRDefault="00B6272C" w:rsidP="00EB4FAC" w:rsidR="00B6272C" w:rsidRPr="00B627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u prostorijama </w:t>
      </w:r>
      <w:r w:rsidR="004337D2">
        <w:rPr>
          <w:sz w:val="22"/>
          <w:szCs w:val="22"/>
        </w:rPr>
        <w:t>T</w:t>
      </w:r>
      <w:r w:rsidRPr="00B6272C">
        <w:rPr>
          <w:sz w:val="22"/>
          <w:szCs w:val="22"/>
        </w:rPr>
        <w:t xml:space="preserve">rgovačkog suda u </w:t>
      </w:r>
      <w:r w:rsidR="004337D2">
        <w:rPr>
          <w:sz w:val="22"/>
          <w:szCs w:val="22"/>
        </w:rPr>
        <w:t>Dubrovniku</w:t>
      </w:r>
      <w:r w:rsidRPr="00B6272C">
        <w:rPr>
          <w:sz w:val="22"/>
          <w:szCs w:val="22"/>
        </w:rPr>
        <w:t xml:space="preserve">, </w:t>
      </w:r>
      <w:r w:rsidR="00FA3852" w:rsidRPr="00763F7D">
        <w:rPr>
          <w:sz w:val="22"/>
          <w:szCs w:val="22"/>
        </w:rPr>
        <w:t xml:space="preserve">na adresi </w:t>
      </w:r>
      <w:r w:rsidR="004337D2">
        <w:rPr>
          <w:sz w:val="22"/>
          <w:szCs w:val="22"/>
        </w:rPr>
        <w:t>Dr. Ante Starčevića 23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</w:t>
      </w:r>
      <w:r w:rsidR="004337D2">
        <w:rPr>
          <w:sz w:val="22"/>
          <w:szCs w:val="22"/>
        </w:rPr>
        <w:t>Dubrovnik</w:t>
      </w:r>
      <w:r w:rsidR="00FA3852">
        <w:rPr>
          <w:sz w:val="22"/>
          <w:szCs w:val="22"/>
        </w:rPr>
        <w:t>,</w:t>
      </w:r>
      <w:r w:rsidR="00FA3852" w:rsidRPr="00763F7D">
        <w:rPr>
          <w:sz w:val="22"/>
          <w:szCs w:val="22"/>
        </w:rPr>
        <w:t xml:space="preserve"> </w:t>
      </w:r>
      <w:r w:rsidR="007C528F" w:rsidRPr="007C528F">
        <w:rPr>
          <w:sz w:val="22"/>
          <w:szCs w:val="22"/>
        </w:rPr>
        <w:t xml:space="preserve">sudnica </w:t>
      </w:r>
      <w:r w:rsidR="004337D2">
        <w:rPr>
          <w:sz w:val="22"/>
          <w:szCs w:val="22"/>
        </w:rPr>
        <w:t>2</w:t>
      </w:r>
      <w:r w:rsidR="007C528F" w:rsidRPr="007C528F">
        <w:rPr>
          <w:sz w:val="22"/>
          <w:szCs w:val="22"/>
        </w:rPr>
        <w:t xml:space="preserve"> (</w:t>
      </w:r>
      <w:r w:rsidR="004337D2">
        <w:rPr>
          <w:sz w:val="22"/>
          <w:szCs w:val="22"/>
        </w:rPr>
        <w:t>prvi kat</w:t>
      </w:r>
      <w:r w:rsidR="007C528F" w:rsidRPr="007C528F">
        <w:rPr>
          <w:sz w:val="22"/>
          <w:szCs w:val="22"/>
        </w:rPr>
        <w:t>)</w:t>
      </w:r>
      <w:r w:rsidR="007C528F">
        <w:rPr>
          <w:sz w:val="22"/>
          <w:szCs w:val="22"/>
        </w:rPr>
        <w:t xml:space="preserve">, </w:t>
      </w:r>
      <w:r w:rsidRPr="00B6272C">
        <w:rPr>
          <w:sz w:val="22"/>
          <w:szCs w:val="22"/>
        </w:rPr>
        <w:t xml:space="preserve">sa slijedećim dnevnim redom: </w:t>
      </w:r>
    </w:p>
    <w:p w:rsidRDefault="00B43E04" w:rsidP="00B6272C" w:rsidR="00921F65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817958">
        <w:rPr>
          <w:sz w:val="22"/>
          <w:szCs w:val="22"/>
        </w:rPr>
        <w:t>prijedlog</w:t>
      </w:r>
      <w:r w:rsidR="00921F65">
        <w:rPr>
          <w:sz w:val="22"/>
          <w:szCs w:val="22"/>
        </w:rPr>
        <w:t xml:space="preserve"> </w:t>
      </w:r>
      <w:r w:rsidR="00817958">
        <w:rPr>
          <w:sz w:val="22"/>
          <w:szCs w:val="22"/>
        </w:rPr>
        <w:t>dužnika Franja Boras za jednokratno podmirenje preostalog duga uz popust</w:t>
      </w:r>
      <w:r w:rsidR="00921F65">
        <w:rPr>
          <w:sz w:val="22"/>
          <w:szCs w:val="22"/>
        </w:rPr>
        <w:t>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0C225D">
        <w:rPr>
          <w:b/>
          <w:sz w:val="22"/>
          <w:szCs w:val="22"/>
        </w:rPr>
        <w:t>1</w:t>
      </w:r>
      <w:r w:rsidR="00B37775">
        <w:rPr>
          <w:b/>
          <w:sz w:val="22"/>
          <w:szCs w:val="22"/>
        </w:rPr>
        <w:t xml:space="preserve">. </w:t>
      </w:r>
      <w:r w:rsidR="002B1DB3">
        <w:rPr>
          <w:b/>
          <w:sz w:val="22"/>
          <w:szCs w:val="22"/>
        </w:rPr>
        <w:t>ožujka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0C225D"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9F4C45" w:rsidP="00E70744" w:rsidR="009F4C45">
      <w:pPr>
        <w:jc w:val="both"/>
        <w:rPr>
          <w:sz w:val="16"/>
          <w:szCs w:val="16"/>
        </w:rPr>
      </w:pPr>
    </w:p>
    <w:p w:rsidRDefault="009F4C45" w:rsidP="00E70744" w:rsidR="009F4C45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0C225D">
        <w:rPr>
          <w:sz w:val="20"/>
        </w:rPr>
        <w:t>1</w:t>
      </w:r>
      <w:r w:rsidR="00A8488F">
        <w:rPr>
          <w:sz w:val="20"/>
        </w:rPr>
        <w:t>.</w:t>
      </w:r>
      <w:r w:rsidR="000C225D">
        <w:rPr>
          <w:sz w:val="20"/>
        </w:rPr>
        <w:t>0</w:t>
      </w:r>
      <w:r w:rsidR="002B1DB3">
        <w:rPr>
          <w:sz w:val="20"/>
        </w:rPr>
        <w:t>3</w:t>
      </w:r>
      <w:r w:rsidRPr="00D52344">
        <w:rPr>
          <w:sz w:val="20"/>
        </w:rPr>
        <w:t>.201</w:t>
      </w:r>
      <w:r w:rsidR="000C225D">
        <w:rPr>
          <w:sz w:val="20"/>
        </w:rPr>
        <w:t>9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</w:p>
    <w:p w:rsidRDefault="00627B47" w:rsidP="00E70744" w:rsidR="00627B47" w:rsidRPr="00D52344">
      <w:pPr>
        <w:jc w:val="both"/>
        <w:rPr>
          <w:sz w:val="20"/>
        </w:rPr>
      </w:pPr>
      <w:r>
        <w:rPr>
          <w:sz w:val="20"/>
        </w:rPr>
        <w:t>- stečajnom upravitelju,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17172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225D"/>
    <w:rsid w:val="000C40A4"/>
    <w:rsid w:val="000C7AA8"/>
    <w:rsid w:val="000D1E4D"/>
    <w:rsid w:val="0010049E"/>
    <w:rsid w:val="001129AA"/>
    <w:rsid w:val="0012794E"/>
    <w:rsid w:val="00137401"/>
    <w:rsid w:val="00173083"/>
    <w:rsid w:val="00184F37"/>
    <w:rsid w:val="001873E3"/>
    <w:rsid w:val="001D113C"/>
    <w:rsid w:val="001D7B8C"/>
    <w:rsid w:val="001E7C28"/>
    <w:rsid w:val="00207C71"/>
    <w:rsid w:val="00213F94"/>
    <w:rsid w:val="00245E6C"/>
    <w:rsid w:val="00253941"/>
    <w:rsid w:val="00274626"/>
    <w:rsid w:val="00280683"/>
    <w:rsid w:val="002855D0"/>
    <w:rsid w:val="00292375"/>
    <w:rsid w:val="002971B7"/>
    <w:rsid w:val="002A17CE"/>
    <w:rsid w:val="002A5AF8"/>
    <w:rsid w:val="002B1DB3"/>
    <w:rsid w:val="002B24CA"/>
    <w:rsid w:val="002D03B4"/>
    <w:rsid w:val="002D2770"/>
    <w:rsid w:val="002D447E"/>
    <w:rsid w:val="002E07F9"/>
    <w:rsid w:val="002E700B"/>
    <w:rsid w:val="003100F2"/>
    <w:rsid w:val="0031077C"/>
    <w:rsid w:val="00312094"/>
    <w:rsid w:val="0032070A"/>
    <w:rsid w:val="00322F6E"/>
    <w:rsid w:val="00325E43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26DBC"/>
    <w:rsid w:val="004320CD"/>
    <w:rsid w:val="004337D2"/>
    <w:rsid w:val="004373A5"/>
    <w:rsid w:val="00454490"/>
    <w:rsid w:val="00491FA8"/>
    <w:rsid w:val="004B0B8F"/>
    <w:rsid w:val="004B43B6"/>
    <w:rsid w:val="004D60D2"/>
    <w:rsid w:val="004D6F04"/>
    <w:rsid w:val="00500324"/>
    <w:rsid w:val="00507B1A"/>
    <w:rsid w:val="00507FC2"/>
    <w:rsid w:val="00532FE0"/>
    <w:rsid w:val="00536285"/>
    <w:rsid w:val="00544BBE"/>
    <w:rsid w:val="00555A74"/>
    <w:rsid w:val="005627AC"/>
    <w:rsid w:val="005654F3"/>
    <w:rsid w:val="00565D19"/>
    <w:rsid w:val="00576722"/>
    <w:rsid w:val="00582E12"/>
    <w:rsid w:val="00587A07"/>
    <w:rsid w:val="00587B02"/>
    <w:rsid w:val="005B4702"/>
    <w:rsid w:val="005C01D1"/>
    <w:rsid w:val="005C5C07"/>
    <w:rsid w:val="005D6CEE"/>
    <w:rsid w:val="005E5FE9"/>
    <w:rsid w:val="005F2E91"/>
    <w:rsid w:val="00600AF1"/>
    <w:rsid w:val="00627B47"/>
    <w:rsid w:val="006426FA"/>
    <w:rsid w:val="00646755"/>
    <w:rsid w:val="00660A71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737F7"/>
    <w:rsid w:val="007B2617"/>
    <w:rsid w:val="007C528F"/>
    <w:rsid w:val="007D7AEC"/>
    <w:rsid w:val="007F4F17"/>
    <w:rsid w:val="00800BC1"/>
    <w:rsid w:val="00815A7E"/>
    <w:rsid w:val="00817958"/>
    <w:rsid w:val="00825641"/>
    <w:rsid w:val="00825870"/>
    <w:rsid w:val="00850A22"/>
    <w:rsid w:val="00863ED0"/>
    <w:rsid w:val="00872DFF"/>
    <w:rsid w:val="00894804"/>
    <w:rsid w:val="008C7483"/>
    <w:rsid w:val="008E2950"/>
    <w:rsid w:val="008F2D8A"/>
    <w:rsid w:val="008F7945"/>
    <w:rsid w:val="009127BB"/>
    <w:rsid w:val="00915A27"/>
    <w:rsid w:val="00921F65"/>
    <w:rsid w:val="00924E50"/>
    <w:rsid w:val="0095458D"/>
    <w:rsid w:val="00967BA6"/>
    <w:rsid w:val="00975C5A"/>
    <w:rsid w:val="009A11D8"/>
    <w:rsid w:val="009B69C6"/>
    <w:rsid w:val="009D448C"/>
    <w:rsid w:val="009F186B"/>
    <w:rsid w:val="009F4292"/>
    <w:rsid w:val="009F4C45"/>
    <w:rsid w:val="00A11777"/>
    <w:rsid w:val="00A1508B"/>
    <w:rsid w:val="00A3140F"/>
    <w:rsid w:val="00A41366"/>
    <w:rsid w:val="00A5454C"/>
    <w:rsid w:val="00A5532C"/>
    <w:rsid w:val="00A6565F"/>
    <w:rsid w:val="00A73C54"/>
    <w:rsid w:val="00A842DB"/>
    <w:rsid w:val="00A8488F"/>
    <w:rsid w:val="00AB03D3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1375"/>
    <w:rsid w:val="00B54DAF"/>
    <w:rsid w:val="00B6272C"/>
    <w:rsid w:val="00B76156"/>
    <w:rsid w:val="00B76EC8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CF3A85"/>
    <w:rsid w:val="00D00F13"/>
    <w:rsid w:val="00D13094"/>
    <w:rsid w:val="00D23719"/>
    <w:rsid w:val="00D34C7D"/>
    <w:rsid w:val="00D52344"/>
    <w:rsid w:val="00D57B21"/>
    <w:rsid w:val="00D773FA"/>
    <w:rsid w:val="00DC661E"/>
    <w:rsid w:val="00DD5B98"/>
    <w:rsid w:val="00DF0560"/>
    <w:rsid w:val="00E03BDC"/>
    <w:rsid w:val="00E11513"/>
    <w:rsid w:val="00E14260"/>
    <w:rsid w:val="00E17155"/>
    <w:rsid w:val="00E342DB"/>
    <w:rsid w:val="00E55BFB"/>
    <w:rsid w:val="00E61664"/>
    <w:rsid w:val="00E70744"/>
    <w:rsid w:val="00EA2EA6"/>
    <w:rsid w:val="00EA3093"/>
    <w:rsid w:val="00EA571E"/>
    <w:rsid w:val="00EB11F5"/>
    <w:rsid w:val="00EB4FAC"/>
    <w:rsid w:val="00EC61D7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6353E"/>
    <w:rsid w:val="00F76CE4"/>
    <w:rsid w:val="00F77A2B"/>
    <w:rsid w:val="00F9004F"/>
    <w:rsid w:val="00FA1FA0"/>
    <w:rsid w:val="00FA3852"/>
    <w:rsid w:val="00FB26CE"/>
    <w:rsid w:val="00FC6BF8"/>
    <w:rsid w:val="00FD61BB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6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E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EC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E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E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6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E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EC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E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E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St-179/2019</izvorni_sadrzaj>
    <derivirana_varijabla naziv="DomainObject.Predmet.OznakaBroj_1">St-179/2019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Zvonko Kristović</item>
      <item>Porezna Uprava  ŽDO Dubrovnik</item>
      <item>SREĆKO ZVONO</item>
      <item>Mato Marić, stečajni upravitelj</item>
    </izvorni_sadrzaj>
    <derivirana_varijabla naziv="DomainObject.Predmet.OstaliListFormated_1">
      <item>Zvonko Kristović</item>
      <item>Porezna Uprava  ŽDO Dubrovnik</item>
      <item>SREĆKO ZVONO</item>
      <item>Mato Marić, stečajni upravitelj</item>
    </derivirana_varijabla>
  </DomainObject.Predmet.OstaliListFormated>
  <DomainObject.Predmet.OstaliListFormatedOIB>
    <izvorni_sadrzaj>
      <item>Zvonko Kristović</item>
      <item>Porezna Uprava  ŽDO Dubrovnik, OIB 18683136487</item>
      <item>SREĆKO ZVONO, OIB 28205046107</item>
      <item>Mato Marić, stečajni upravitelj, OIB 36879105664</item>
    </izvorni_sadrzaj>
    <derivirana_varijabla naziv="DomainObject.Predmet.OstaliListFormatedOIB_1">
      <item>Zvonko Kristović</item>
      <item>Porezna Uprava  ŽDO Dubrovnik, OIB 18683136487</item>
      <item>SREĆKO ZVONO, OIB 28205046107</item>
      <item>Mato Marić, stečajni upravitelj, OIB 36879105664</item>
    </derivirana_varijabla>
  </DomainObject.Predmet.OstaliListFormatedOIB>
  <DomainObject.Predmet.OstaliListFormatedWithAdress>
    <izvorni_sadrzaj>
      <item>Zvonko Kristović</item>
      <item>Porezna Uprava  ŽDO Dubrovnik, Dropćeva 1, 20000 Dubrovnik</item>
      <item>SREĆKO ZVONO, B. Kašića 19, 20236 Mokošica</item>
      <item>Mato Marić, stečajni upravitelj, Zlatni Potok 11, 20000 Dubrovnik</item>
    </izvorni_sadrzaj>
    <derivirana_varijabla naziv="DomainObject.Predmet.OstaliListFormatedWithAdress_1">
      <item>Zvonko Kristović</item>
      <item>Porezna Uprava  ŽDO Dubrovnik, Dropćeva 1, 20000 Dubrovnik</item>
      <item>SREĆKO ZVONO, B. Kašića 19, 20236 Mokošica</item>
      <item>Mato Marić, stečajni upravitelj, Zlatni Potok 11, 20000 Dubrovnik</item>
    </derivirana_varijabla>
  </DomainObject.Predmet.OstaliListFormatedWithAdress>
  <DomainObject.Predmet.OstaliListFormatedWithAdressOIB>
    <izvorni_sadrzaj>
      <item>Zvonko Kristović</item>
      <item>Porezna Uprava  ŽDO Dubrovnik, OIB 18683136487, Dropćeva 1, 20000 Dubrovnik</item>
      <item>SREĆKO ZVONO, OIB 28205046107, B. Kašića 19, 20236 Mokošica</item>
      <item>Mato Marić, stečajni upravitelj, OIB 36879105664, Zlatni Potok 11, 20000 Dubrovnik</item>
    </izvorni_sadrzaj>
    <derivirana_varijabla naziv="DomainObject.Predmet.OstaliListFormatedWithAdressOIB_1">
      <item>Zvonko Kristović</item>
      <item>Porezna Uprava  ŽDO Dubrovnik, OIB 18683136487, Dropćeva 1, 20000 Dubrovnik</item>
      <item>SREĆKO ZVONO, OIB 28205046107, B. Kašića 19, 20236 Mokošica</item>
      <item>Mato Marić, stečajni upravitelj, OIB 36879105664, Zlatni Potok 11, 20000 Dubrovnik</item>
    </derivirana_varijabla>
  </DomainObject.Predmet.OstaliListFormatedWithAdressOIB>
  <DomainObject.Predmet.OstaliListNazivFormated>
    <izvorni_sadrzaj>
      <item>Zvonko Kristović</item>
      <item>Porezna Uprava  ŽDO Dubrovnik</item>
      <item>SREĆKO ZVONO</item>
      <item>Mato Marić, stečajni upravitelj</item>
    </izvorni_sadrzaj>
    <derivirana_varijabla naziv="DomainObject.Predmet.OstaliListNazivFormated_1">
      <item>Zvonko Kristović</item>
      <item>Porezna Uprava  ŽDO Dubrovnik</item>
      <item>SREĆKO ZVONO</item>
      <item>Mato Marić, stečajni upravitelj</item>
    </derivirana_varijabla>
  </DomainObject.Predmet.OstaliListNazivFormated>
  <DomainObject.Predmet.OstaliListNazivFormatedOIB>
    <izvorni_sadrzaj>
      <item>Zvonko Kristović</item>
      <item>Porezna Uprava  ŽDO Dubrovnik, OIB 18683136487</item>
      <item>SREĆKO ZVONO, OIB 28205046107</item>
      <item>Mato Marić, stečajni upravitelj, OIB 36879105664</item>
    </izvorni_sadrzaj>
    <derivirana_varijabla naziv="DomainObject.Predmet.OstaliListNazivFormatedOIB_1">
      <item>Zvonko Kristović</item>
      <item>Porezna Uprava  ŽDO Dubrovnik, OIB 18683136487</item>
      <item>SREĆKO ZVONO, OIB 28205046107</item>
      <item>Mato Marić, stečajni upravitelj,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PRIJEVOR d.o.o. za proizvodnju i usluge - "u stečaju"</item>
      <item>Zvonko Kristović</item>
      <item>Porezna Uprava  ŽDO Dubrovnik</item>
      <item>SREĆKO ZVONO</item>
      <item>Mato Marić, stečajni upravitelj</item>
    </izvorni_sadrzaj>
    <derivirana_varijabla naziv="DomainObject.Predmet.SudioniciListNaziv_1">
      <item>Stečajna masa iza PRIJEVOR d.o.o. za proizvodnju i usluge - "u stečaju"</item>
      <item>Zvonko Kristović</item>
      <item>Porezna Uprava  ŽDO Dubrovnik</item>
      <item>SREĆKO ZVONO</item>
      <item>Mato Marić, stečajni upravitelj</item>
    </derivirana_varijabla>
  </DomainObject.Predmet.SudioniciListNaziv>
  <DomainObject.Predmet.SudioniciListAdressOIB>
    <izvorni_sadrzaj>
      <item>Stečajna masa iza PRIJEVOR d.o.o. za proizvodnju i usluge - "u stečaju", OIB 04722908605, Zlatni potok 11,20000 Dubrovnik</item>
      <item>Zvonko Kristović</item>
      <item>Porezna Uprava  ŽDO Dubrovnik, OIB 18683136487, Dropćeva 1,20000 Dubrovnik</item>
      <item>SREĆKO ZVONO, OIB 28205046107, B. Kašića 19,20236 Mokošica</item>
      <item>Mato Marić, stečajni upravitelj, OIB 36879105664, Zlatni Potok 11,20000 Dubrovnik</item>
    </izvorni_sadrzaj>
    <derivirana_varijabla naziv="DomainObject.Predmet.SudioniciListAdressOIB_1">
      <item>Stečajna masa iza PRIJEVOR d.o.o. za proizvodnju i usluge - "u stečaju", OIB 04722908605, Zlatni potok 11,20000 Dubrovnik</item>
      <item>Zvonko Kristović</item>
      <item>Porezna Uprava  ŽDO Dubrovnik, OIB 18683136487, Dropćeva 1,20000 Dubrovnik</item>
      <item>SREĆKO ZVONO, OIB 28205046107, B. Kašića 19,20236 Mokošica</item>
      <item>Mato Marić, stečajni upravitelj,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04722908605</item>
      <item>, OIB null</item>
      <item>, OIB 18683136487</item>
      <item>, OIB 28205046107</item>
      <item>, OIB 36879105664</item>
    </izvorni_sadrzaj>
    <derivirana_varijabla naziv="DomainObject.Predmet.SudioniciListNazivOIB_1">
      <item>, OIB 04722908605</item>
      <item>, OIB null</item>
      <item>, OIB 18683136487</item>
      <item>, OIB 28205046107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St-179/2019-83</izvorni_sadrzaj>
    <derivirana_varijabla naziv="DomainObject.PredzadnjaOdlukaIzPredmeta.Oznaka_1">St-179/2019-83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27B08-5286-41E1-A82F-34E229CD5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263</properties:Words>
  <properties:Characters>1282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2019-03-01T13:06:00Z</dcterms:created>
  <dc:creator>Ante Kačić</dc:creator>
  <cp:lastModifiedBy>Srđan Gavranić</cp:lastModifiedBy>
  <cp:lastPrinted>2019-01-31T13:35:00Z</cp:lastPrinted>
  <dcterms:modified xmlns:xsi="http://www.w3.org/2001/XMLSchema-instance" xsi:type="dcterms:W3CDTF">2019-03-01T13:07:00Z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odgoda skupštine vjerovnika 7.3.19.docx)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