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1094" w14:paraId="3b81094" w:rsidRDefault="00684F96" w:rsidP="00047A8F" w:rsidR="00684F96">
      <w:pPr>
        <w:jc w:val="both"/>
        <w15:collapsed w:val="false"/>
      </w:pPr>
      <w:bookmarkStart w:name="_GoBack" w:id="0"/>
      <w:bookmarkEnd w:id="0"/>
    </w:p>
    <w:p w:rsidRDefault="00684F96" w:rsidP="00C43CDA" w:rsidR="00684F96">
      <w:pPr>
        <w:pStyle w:val="Zaglavlje"/>
        <w:jc w:val="right"/>
      </w:pPr>
      <w:r>
        <w:t>13 St-1394/17-</w:t>
      </w:r>
      <w:r w:rsidR="00EE7113">
        <w:t>3</w:t>
      </w:r>
    </w:p>
    <w:p w:rsidRDefault="00EE7113" w:rsidP="000938B8" w:rsidR="00684F96">
      <w:r>
        <w:rPr>
          <w:b/>
          <w:noProof/>
        </w:rPr>
        <w:drawing>
          <wp:inline distR="0" distL="0" distB="0" distT="0">
            <wp:extent cy="800100" cx="6477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4F96" w:rsidP="000938B8" w:rsidR="00684F96" w:rsidRPr="00D21A2C"/>
    <w:p w:rsidRDefault="00684F96" w:rsidP="000938B8" w:rsidR="00684F9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84F96" w:rsidP="000938B8" w:rsidR="00684F9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84F96" w:rsidP="00F2165F" w:rsidR="00684F96" w:rsidRPr="00F2165F">
      <w:pPr>
        <w:ind w:hanging="720" w:left="360"/>
        <w:rPr>
          <w:sz w:val="22"/>
          <w:szCs w:val="22"/>
        </w:rPr>
      </w:pPr>
    </w:p>
    <w:p w:rsidRDefault="00684F96" w:rsidP="00224AFF" w:rsidR="00684F96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 nad dužnikom FISNIK PEKARE d.o.o. za proizvodnju, trgovinu i usluge, Dalj (Općina Erdut), Bana Josipa Jelačića 5, </w:t>
      </w:r>
      <w:r w:rsidR="00EE7113">
        <w:t xml:space="preserve">MBS: </w:t>
      </w:r>
      <w:r>
        <w:t>030140707, OIB 86014590901, temeljem članka 430. Stečajnog zakona ( „Narodne novine“ 71/15), dana 11. rujna 2017. godine, objavljuje sljedeći</w:t>
      </w:r>
    </w:p>
    <w:p w:rsidRDefault="00684F96" w:rsidP="00532E0A" w:rsidR="00684F96">
      <w:pPr>
        <w:jc w:val="both"/>
      </w:pPr>
    </w:p>
    <w:p w:rsidRDefault="00684F96" w:rsidP="00224AFF" w:rsidR="00684F9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84F96" w:rsidP="00047A8F" w:rsidR="00684F96">
      <w:pPr>
        <w:jc w:val="both"/>
        <w:rPr>
          <w:bCs/>
        </w:rPr>
      </w:pPr>
    </w:p>
    <w:p w:rsidRDefault="00684F96" w:rsidP="00F2165F" w:rsidR="00684F96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 xml:space="preserve">FISNIK PEKARE d.o.o. za proizvodnju, trgovinu i usluge, Dalj (Općina Erdut), Bana Josipa Jelačića 5, </w:t>
      </w:r>
      <w:r w:rsidR="00EE7113">
        <w:t xml:space="preserve">MBS: </w:t>
      </w:r>
      <w:r>
        <w:t>030140707, OIB 86014590901, iznosi 172.805,07 kn.</w:t>
      </w:r>
    </w:p>
    <w:p w:rsidRDefault="00684F96" w:rsidP="00F2165F" w:rsidR="00684F96">
      <w:pPr>
        <w:ind w:left="708"/>
        <w:jc w:val="both"/>
      </w:pPr>
      <w:r>
        <w:t xml:space="preserve">II Poziva se osoba ovlaštena za zastupanje dužnika </w:t>
      </w:r>
      <w:proofErr w:type="spellStart"/>
      <w:r>
        <w:t>Pranvera</w:t>
      </w:r>
      <w:proofErr w:type="spellEnd"/>
      <w:r>
        <w:t xml:space="preserve"> </w:t>
      </w:r>
      <w:proofErr w:type="spellStart"/>
      <w:r>
        <w:t>Kabashaj</w:t>
      </w:r>
      <w:proofErr w:type="spellEnd"/>
      <w:r>
        <w:t>, Osijek, Zmaj Jove Jovanovića 9, OIB: 874</w:t>
      </w:r>
      <w:r w:rsidR="00EE7113">
        <w:t>2</w:t>
      </w:r>
      <w:r>
        <w:t xml:space="preserve">6881443,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84F96" w:rsidP="00F2165F" w:rsidR="00684F96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HR05 272-1394-17 (članak 430 Stečajnog zakona u vezi s člankom 132. Stečajnog zakona Narodne novine broj 71/15).</w:t>
      </w:r>
    </w:p>
    <w:p w:rsidRDefault="00684F96" w:rsidP="00224AFF" w:rsidR="00684F96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EE7113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84F96" w:rsidP="00224AFF" w:rsidR="00684F96">
      <w:pPr>
        <w:ind w:left="708"/>
        <w:jc w:val="both"/>
      </w:pPr>
    </w:p>
    <w:p w:rsidRDefault="00684F96" w:rsidP="00F2165F" w:rsidR="00684F96">
      <w:pPr>
        <w:ind w:left="708"/>
        <w:jc w:val="center"/>
      </w:pPr>
      <w:r>
        <w:t>U Osijeku 11. rujna 2017.</w:t>
      </w:r>
    </w:p>
    <w:p w:rsidRDefault="00684F96" w:rsidP="00F2165F" w:rsidR="00684F96" w:rsidRPr="00F2165F">
      <w:pPr>
        <w:ind w:left="708"/>
        <w:jc w:val="center"/>
      </w:pPr>
    </w:p>
    <w:p w:rsidRDefault="00684F96" w:rsidP="00454056" w:rsidR="00684F96" w:rsidRPr="00454056">
      <w:pPr>
        <w:ind w:left="6372"/>
        <w:jc w:val="both"/>
        <w:rPr>
          <w:bCs/>
        </w:rPr>
      </w:pPr>
      <w:r w:rsidRPr="00454056">
        <w:rPr>
          <w:bCs/>
        </w:rPr>
        <w:t>STEČAJNA SUTKINJA</w:t>
      </w:r>
    </w:p>
    <w:p w:rsidRDefault="00684F96" w:rsidP="00454056" w:rsidR="00684F96" w:rsidRPr="00F2165F">
      <w:pPr>
        <w:ind w:left="6372"/>
        <w:jc w:val="both"/>
        <w:rPr>
          <w:bCs/>
        </w:rPr>
      </w:pPr>
      <w:r>
        <w:rPr>
          <w:bCs/>
        </w:rPr>
        <w:t xml:space="preserve">    Jadranka Herman</w:t>
      </w:r>
    </w:p>
    <w:p w:rsidRDefault="00684F96" w:rsidP="00047A8F" w:rsidR="00684F96">
      <w:r>
        <w:t>DNA</w:t>
      </w:r>
    </w:p>
    <w:p w:rsidRDefault="00684F96" w:rsidP="00F2165F" w:rsidR="00684F96">
      <w:pPr>
        <w:numPr>
          <w:ilvl w:val="0"/>
          <w:numId w:val="1"/>
        </w:numPr>
        <w:jc w:val="both"/>
      </w:pPr>
      <w:r>
        <w:t>e-oglasna ploča</w:t>
      </w:r>
    </w:p>
    <w:p w:rsidRDefault="00684F96" w:rsidP="00F2165F" w:rsidR="00684F96">
      <w:pPr>
        <w:numPr>
          <w:ilvl w:val="0"/>
          <w:numId w:val="1"/>
        </w:numPr>
        <w:jc w:val="both"/>
      </w:pPr>
      <w:r>
        <w:t>oglasna ploča - zahtjev</w:t>
      </w:r>
    </w:p>
    <w:p w:rsidRDefault="00684F96" w:rsidR="00684F96">
      <w:pPr>
        <w:numPr>
          <w:ilvl w:val="0"/>
          <w:numId w:val="1"/>
        </w:numPr>
      </w:pPr>
      <w:r>
        <w:t>kal. 30/10</w:t>
      </w:r>
    </w:p>
    <w:sectPr w:rsidSect="00F2165F" w:rsidR="00684F96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2DA" w:rsidR="00F622DA">
      <w:r>
        <w:separator/>
      </w:r>
    </w:p>
  </w:endnote>
  <w:endnote w:id="0" w:type="continuationSeparator">
    <w:p w:rsidRDefault="00F622DA" w:rsidR="00F62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2DA" w:rsidR="00F622DA">
      <w:r>
        <w:separator/>
      </w:r>
    </w:p>
  </w:footnote>
  <w:footnote w:id="0" w:type="continuationSeparator">
    <w:p w:rsidRDefault="00F622DA" w:rsidR="00F62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F96" w:rsidP="001B70D9" w:rsidR="00684F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F96" w:rsidR="00684F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F96" w:rsidP="001B70D9" w:rsidR="00684F96">
    <w:pPr>
      <w:pStyle w:val="Zaglavlje"/>
      <w:framePr w:y="1" w:xAlign="center" w:vAnchor="text" w:hAnchor="margin" w:wrap="around"/>
      <w:rPr>
        <w:rStyle w:val="Brojstranice"/>
      </w:rPr>
    </w:pPr>
  </w:p>
  <w:p w:rsidRDefault="00684F96" w:rsidP="00C43CDA" w:rsidR="00684F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8B6"/>
    <w:rsid w:val="00004929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65BDE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1981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4B3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479E"/>
    <w:rsid w:val="005159C5"/>
    <w:rsid w:val="00532E0A"/>
    <w:rsid w:val="00534964"/>
    <w:rsid w:val="0053545A"/>
    <w:rsid w:val="005413A5"/>
    <w:rsid w:val="0054259D"/>
    <w:rsid w:val="005437AE"/>
    <w:rsid w:val="00550133"/>
    <w:rsid w:val="00554CD6"/>
    <w:rsid w:val="00556098"/>
    <w:rsid w:val="00566401"/>
    <w:rsid w:val="00567F63"/>
    <w:rsid w:val="00571084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84F96"/>
    <w:rsid w:val="0069656A"/>
    <w:rsid w:val="006A11E9"/>
    <w:rsid w:val="006A6EBE"/>
    <w:rsid w:val="006B29B9"/>
    <w:rsid w:val="006B5168"/>
    <w:rsid w:val="006C36CE"/>
    <w:rsid w:val="006C4FDF"/>
    <w:rsid w:val="006E6786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B23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434"/>
    <w:rsid w:val="009137B1"/>
    <w:rsid w:val="00921614"/>
    <w:rsid w:val="00930B0A"/>
    <w:rsid w:val="00936874"/>
    <w:rsid w:val="00937840"/>
    <w:rsid w:val="009525D4"/>
    <w:rsid w:val="00980E4D"/>
    <w:rsid w:val="009860C4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11D89"/>
    <w:rsid w:val="00B24B41"/>
    <w:rsid w:val="00B25FA4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0398"/>
    <w:rsid w:val="00C66216"/>
    <w:rsid w:val="00C8590C"/>
    <w:rsid w:val="00CA01EF"/>
    <w:rsid w:val="00CA584E"/>
    <w:rsid w:val="00CE0EE4"/>
    <w:rsid w:val="00CE47B6"/>
    <w:rsid w:val="00CF63EE"/>
    <w:rsid w:val="00D02E67"/>
    <w:rsid w:val="00D071D5"/>
    <w:rsid w:val="00D212DB"/>
    <w:rsid w:val="00D21A2C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E0F"/>
    <w:rsid w:val="00DE5F69"/>
    <w:rsid w:val="00E23909"/>
    <w:rsid w:val="00E23AF8"/>
    <w:rsid w:val="00E60C19"/>
    <w:rsid w:val="00E96356"/>
    <w:rsid w:val="00EA028A"/>
    <w:rsid w:val="00EA3514"/>
    <w:rsid w:val="00EC0019"/>
    <w:rsid w:val="00EC14FC"/>
    <w:rsid w:val="00ED4C16"/>
    <w:rsid w:val="00EE7113"/>
    <w:rsid w:val="00F02A50"/>
    <w:rsid w:val="00F040DB"/>
    <w:rsid w:val="00F2165F"/>
    <w:rsid w:val="00F338B4"/>
    <w:rsid w:val="00F46E60"/>
    <w:rsid w:val="00F5342F"/>
    <w:rsid w:val="00F6215D"/>
    <w:rsid w:val="00F622DA"/>
    <w:rsid w:val="00F734CA"/>
    <w:rsid w:val="00F73514"/>
    <w:rsid w:val="00F82537"/>
    <w:rsid w:val="00F833A0"/>
    <w:rsid w:val="00F83779"/>
    <w:rsid w:val="00F9029D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E47B6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CE47B6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E47B6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E47B6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CE47B6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11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E47B6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CE47B6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E47B6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E47B6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CE47B6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B11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St-1394/2017</izvorni_sadrzaj>
    <derivirana_varijabla naziv="DomainObject.Predmet.OznakaBroj_1">St-1394/2017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FISNIK PEKARE d.o.o. za proizvodnju, trgovinu i usluge</izvorni_sadrzaj>
    <derivirana_varijabla naziv="DomainObject.Predmet.ProtustrankaFormated_1">  FISNIK PEKARE d.o.o. za proizvodnju, trgovinu i usluge</derivirana_varijabla>
  </DomainObject.Predmet.ProtustrankaFormated>
  <DomainObject.Predmet.ProtustrankaFormatedOIB>
    <izvorni_sadrzaj>  FISNIK PEKARE d.o.o. za proizvodnju, trgovinu i usluge, OIB 86014590901</izvorni_sadrzaj>
    <derivirana_varijabla naziv="DomainObject.Predmet.ProtustrankaFormatedOIB_1">  FISNIK PEKARE d.o.o. za proizvodnju, trgovinu i usluge, OIB 86014590901</derivirana_varijabla>
  </DomainObject.Predmet.ProtustrankaFormatedOIB>
  <DomainObject.Predmet.ProtustrankaFormatedWithAdress>
    <izvorni_sadrzaj> FISNIK PEKARE d.o.o. za proizvodnju, trgovinu i usluge, Bana Josipa Jelačića 5, 31226 Dalj</izvorni_sadrzaj>
    <derivirana_varijabla naziv="DomainObject.Predmet.ProtustrankaFormatedWithAdress_1"> FISNIK PEKARE d.o.o. za proizvodnju, trgovinu i usluge, Bana Josipa Jelačića 5, 31226 Dalj</derivirana_varijabla>
  </DomainObject.Predmet.ProtustrankaFormatedWithAdress>
  <DomainObject.Predmet.ProtustrankaFormatedWithAdressOIB>
    <izvorni_sadrzaj> FISNIK PEKARE d.o.o. za proizvodnju, trgovinu i usluge, OIB 86014590901, Bana Josipa Jelačića 5, 31226 Dalj</izvorni_sadrzaj>
    <derivirana_varijabla naziv="DomainObject.Predmet.ProtustrankaFormatedWithAdressOIB_1"> FISNIK PEKARE d.o.o. za proizvodnju, trgovinu i usluge, OIB 86014590901, Bana Josipa Jelačića 5, 31226 Dalj</derivirana_varijabla>
  </DomainObject.Predmet.ProtustrankaFormatedWithAdressOIB>
  <DomainObject.Predmet.ProtustrankaWithAdress>
    <izvorni_sadrzaj>FISNIK PEKARE d.o.o. za proizvodnju, trgovinu i usluge Bana Josipa Jelačića 5, 31226 Dalj</izvorni_sadrzaj>
    <derivirana_varijabla naziv="DomainObject.Predmet.ProtustrankaWithAdress_1">FISNIK PEKARE d.o.o. za proizvodnju, trgovinu i usluge Bana Josipa Jelačića 5, 31226 Dalj</derivirana_varijabla>
  </DomainObject.Predmet.ProtustrankaWithAdress>
  <DomainObject.Predmet.ProtustrankaWithAdressOIB>
    <izvorni_sadrzaj>FISNIK PEKARE d.o.o. za proizvodnju, trgovinu i usluge, OIB 86014590901, Bana Josipa Jelačića 5, 31226 Dalj</izvorni_sadrzaj>
    <derivirana_varijabla naziv="DomainObject.Predmet.ProtustrankaWithAdressOIB_1">FISNIK PEKARE d.o.o. za proizvodnju, trgovinu i usluge, OIB 86014590901, Bana Josipa Jelačića 5, 31226 Dalj</derivirana_varijabla>
  </DomainObject.Predmet.ProtustrankaWithAdressOIB>
  <DomainObject.Predmet.ProtustrankaNazivFormated>
    <izvorni_sadrzaj>FISNIK PEKARE d.o.o. za proizvodnju, trgovinu i usluge</izvorni_sadrzaj>
    <derivirana_varijabla naziv="DomainObject.Predmet.ProtustrankaNazivFormated_1">FISNIK PEKARE d.o.o. za proizvodnju, trgovinu i usluge</derivirana_varijabla>
  </DomainObject.Predmet.ProtustrankaNazivFormated>
  <DomainObject.Predmet.ProtustrankaNazivFormatedOIB>
    <izvorni_sadrzaj>FISNIK PEKARE d.o.o. za proizvodnju, trgovinu i usluge, OIB 86014590901</izvorni_sadrzaj>
    <derivirana_varijabla naziv="DomainObject.Predmet.ProtustrankaNazivFormatedOIB_1">FISNIK PEKARE d.o.o. za proizvodnju, trgovinu i usluge, OIB 86014590901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FISNIK PEKARE d.o.o. za proizvodnju, trgovinu i usluge</item>
    </izvorni_sadrzaj>
    <derivirana_varijabla naziv="DomainObject.Predmet.ProtuStrankaListFormated_1">
      <item>FISNIK PEKARE d.o.o. za proizvodnju, trgovinu i usluge</item>
    </derivirana_varijabla>
  </DomainObject.Predmet.ProtuStrankaListFormated>
  <DomainObject.Predmet.ProtuStrankaListFormatedOIB>
    <izvorni_sadrzaj>
      <item>FISNIK PEKARE d.o.o. za proizvodnju, trgovinu i usluge, OIB 86014590901</item>
    </izvorni_sadrzaj>
    <derivirana_varijabla naziv="DomainObject.Predmet.ProtuStrankaListFormatedOIB_1">
      <item>FISNIK PEKARE d.o.o. za proizvodnju, trgovinu i usluge, OIB 86014590901</item>
    </derivirana_varijabla>
  </DomainObject.Predmet.ProtuStrankaListFormatedOIB>
  <DomainObject.Predmet.ProtuStrankaListFormatedWithAdress>
    <izvorni_sadrzaj>
      <item>FISNIK PEKARE d.o.o. za proizvodnju, trgovinu i usluge, Bana Josipa Jelačića 5, 31226 Dalj</item>
    </izvorni_sadrzaj>
    <derivirana_varijabla naziv="DomainObject.Predmet.ProtuStrankaListFormatedWithAdress_1">
      <item>FISNIK PEKARE d.o.o. za proizvodnju, trgovinu i usluge, Bana Josipa Jelačića 5, 31226 Dalj</item>
    </derivirana_varijabla>
  </DomainObject.Predmet.ProtuStrankaListFormatedWithAdress>
  <DomainObject.Predmet.ProtuStrankaListFormatedWithAdressOIB>
    <izvorni_sadrzaj>
      <item>FISNIK PEKARE d.o.o. za proizvodnju, trgovinu i usluge, OIB 86014590901, Bana Josipa Jelačića 5, 31226 Dalj</item>
    </izvorni_sadrzaj>
    <derivirana_varijabla naziv="DomainObject.Predmet.ProtuStrankaListFormatedWithAdressOIB_1">
      <item>FISNIK PEKARE d.o.o. za proizvodnju, trgovinu i usluge, OIB 86014590901, Bana Josipa Jelačića 5, 31226 Dalj</item>
    </derivirana_varijabla>
  </DomainObject.Predmet.ProtuStrankaListFormatedWithAdressOIB>
  <DomainObject.Predmet.ProtuStrankaListNazivFormated>
    <izvorni_sadrzaj>
      <item>FISNIK PEKARE d.o.o. za proizvodnju, trgovinu i usluge</item>
    </izvorni_sadrzaj>
    <derivirana_varijabla naziv="DomainObject.Predmet.ProtuStrankaListNazivFormated_1">
      <item>FISNIK PEKARE d.o.o. za proizvodnju, trgovinu i usluge</item>
    </derivirana_varijabla>
  </DomainObject.Predmet.ProtuStrankaListNazivFormated>
  <DomainObject.Predmet.ProtuStrankaListNazivFormatedOIB>
    <izvorni_sadrzaj>
      <item>FISNIK PEKARE d.o.o. za proizvodnju, trgovinu i usluge, OIB 86014590901</item>
    </izvorni_sadrzaj>
    <derivirana_varijabla naziv="DomainObject.Predmet.ProtuStrankaListNazivFormatedOIB_1">
      <item>FISNIK PEKARE d.o.o. za proizvodnju, trgovinu i usluge, OIB 86014590901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FISNIK PEKARE d.o.o. za proizvodnju, trgovinu i usluge</izvorni_sadrzaj>
    <derivirana_varijabla naziv="DomainObject.Predmet.ProtustrankaIDrugi_1">FISNIK PEKARE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FISNIK PEKARE d.o.o. za proizvodnju, trgovinu i usluge, OIB 86014590901, Bana Josipa Jelačića 5, 31226 Dalj</izvorni_sadrzaj>
    <derivirana_varijabla naziv="DomainObject.Predmet.ProtustrankaIDrugiAdressOIB_1">FISNIK PEKARE d.o.o. za proizvodnju, trgovinu i usluge, OIB 86014590901, Bana Josipa Jelačića 5,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FISNIK PEKARE d.o.o. za proizvodnju, trgovinu i usluge</item>
    </izvorni_sadrzaj>
    <derivirana_varijabla naziv="DomainObject.Predmet.SudioniciListNaziv_1">
      <item>FINA RC OSIJEK</item>
      <item>FISNIK PEKARE d.o.o. za proizvodnju, trgovinu i usluge</item>
    </derivirana_varijabla>
  </DomainObject.Predmet.SudioniciListNaziv>
  <DomainObject.Predmet.SudioniciListAdressOIB>
    <izvorni_sadrzaj>
      <item>FINA RC OSIJEK, OIB 85821130368</item>
      <item>FISNIK PEKARE d.o.o. za proizvodnju, trgovinu i usluge, OIB 86014590901, Bana Josipa Jelačića 5,31226 Dalj</item>
    </izvorni_sadrzaj>
    <derivirana_varijabla naziv="DomainObject.Predmet.SudioniciListAdressOIB_1">
      <item>FINA RC OSIJEK, OIB 85821130368</item>
      <item>FISNIK PEKARE d.o.o. za proizvodnju, trgovinu i usluge, OIB 86014590901, Bana Josipa Jelačića 5,31226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86014590901</item>
    </izvorni_sadrzaj>
    <derivirana_varijabla naziv="DomainObject.Predmet.SudioniciListNazivOIB_1">
      <item>, OIB 85821130368</item>
      <item>, OIB 86014590901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1998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2017-09-11T10:23:00Z</dcterms:created>
  <dc:creator>Korisnik</dc:creator>
  <cp:lastModifiedBy>Snježana Markotić Jurić</cp:lastModifiedBy>
  <cp:lastPrinted>2017-09-11T10:17:00Z</cp:lastPrinted>
  <dcterms:modified xmlns:xsi="http://www.w3.org/2001/XMLSchema-instance" xsi:type="dcterms:W3CDTF">2017-09-11T10:25:00Z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