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5558" w14:paraId="6b95558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AB0B1F">
        <w:t>244</w:t>
      </w:r>
      <w:r w:rsidR="00C87B73">
        <w:t>/17</w:t>
      </w:r>
      <w:r w:rsidR="00863951">
        <w:t>-</w:t>
      </w:r>
      <w:r w:rsidR="0011517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AB0B1F">
        <w:t>AUTO SERVIS VINKOVIĆ jednostavno društvo s ograničenom odgovornošću za trgovinu i usluge, Lubena, Lubena 49, MBS: 080926805, OIB: 08360326935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6D589B">
        <w:t>18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6D589B" w:rsidP="006D589B" w:rsidR="00454B5F" w:rsidRPr="00761DEA">
      <w:pPr>
        <w:ind w:left="708"/>
        <w:jc w:val="both"/>
      </w:pPr>
      <w:r>
        <w:t>I</w:t>
      </w: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AB0B1F">
        <w:t>AUTO SERVIS VINKOVIĆ jednostavno društvo s ograničenom odgovornošću za trgovinu i usluge, Lubena, Lubena 49, MBS: 080926805, OIB: 08360326935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6D589B" w:rsidP="006D589B" w:rsidR="00D35CF8" w:rsidRPr="00654C8A">
      <w:pPr>
        <w:ind w:left="708"/>
      </w:pPr>
      <w:r>
        <w:t>II</w:t>
      </w:r>
      <w:r>
        <w:tab/>
      </w:r>
      <w:r w:rsidR="0074446F" w:rsidRPr="00442B7A">
        <w:t>Za stečajnog upravitelja određuje se</w:t>
      </w:r>
      <w:r w:rsidR="00C9205E">
        <w:t xml:space="preserve"> </w:t>
      </w:r>
      <w:r w:rsidR="00B827CA">
        <w:t>Sabina Lalić, Osijek, Gundulićeva 5, OIB: 09145874795</w:t>
      </w:r>
      <w:r>
        <w:t>.</w:t>
      </w:r>
    </w:p>
    <w:p w:rsidRDefault="00C9205E" w:rsidP="00FF772F" w:rsidR="00B2201F" w:rsidRPr="00B2201F">
      <w:pPr>
        <w:tabs>
          <w:tab w:pos="6195" w:val="left"/>
        </w:tabs>
        <w:ind w:hanging="1080"/>
      </w:pPr>
      <w:r w:rsidRPr="00761DEA">
        <w:t>.</w:t>
      </w:r>
      <w:r w:rsidR="00447E2F">
        <w:tab/>
      </w:r>
    </w:p>
    <w:p w:rsidRDefault="006D589B" w:rsidP="00FF772F" w:rsidR="0074446F" w:rsidRPr="009B13D6">
      <w:pPr>
        <w:ind w:left="708"/>
        <w:jc w:val="both"/>
        <w:rPr>
          <w:b/>
        </w:rPr>
      </w:pPr>
      <w:r>
        <w:t>III</w:t>
      </w:r>
      <w:r>
        <w:tab/>
      </w:r>
      <w:r w:rsidR="0074446F" w:rsidRPr="00761DEA">
        <w:t>Zaključuje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AB0B1F">
        <w:t>AUTO SERVIS VINKOVIĆ jednostavno društvo s ograničenom odgovornošću za trgovinu i usluge, Lubena, Lubena 49, MBS: 080926805, OIB: 08360326935</w:t>
      </w:r>
      <w:r w:rsidR="005F2D64" w:rsidRPr="005F2D64">
        <w:rPr>
          <w:b/>
        </w:rPr>
        <w:t>,</w:t>
      </w:r>
      <w:r w:rsidR="0074446F">
        <w:rPr>
          <w:b/>
        </w:rPr>
        <w:t xml:space="preserve"> </w:t>
      </w:r>
      <w:r w:rsidR="0074446F" w:rsidRPr="0074446F">
        <w:t xml:space="preserve">budući </w:t>
      </w:r>
      <w:r w:rsidR="00894F18">
        <w:t xml:space="preserve">da </w:t>
      </w:r>
      <w:r w:rsidR="0074446F" w:rsidRPr="0074446F">
        <w:t xml:space="preserve">pozvane osobe nisu postupile u smislu čl. </w:t>
      </w:r>
      <w:r w:rsidR="00894F18">
        <w:t>132 Stečajnog zakona (NN br. 71/15) i 430, 431 SZ.</w:t>
      </w:r>
      <w:r w:rsidR="0074446F"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="006D589B">
        <w:t>IV</w:t>
      </w:r>
      <w:r w:rsidR="006D589B"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</w:r>
      <w:r w:rsidR="006D589B">
        <w:t>V</w:t>
      </w:r>
      <w:r w:rsidR="006D589B">
        <w:tab/>
      </w:r>
      <w:r w:rsidRPr="0074446F">
        <w:t xml:space="preserve">Primjerak rješenja, nakon pravomoćnosti, dostavit će se registru Trgovačkog suda u </w:t>
      </w:r>
      <w:r w:rsidR="00D247B1">
        <w:t>Zagrebu</w:t>
      </w:r>
      <w:r w:rsidRPr="0074446F">
        <w:t xml:space="preserve">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AB0B1F">
        <w:t>8</w:t>
      </w:r>
      <w:r w:rsidR="00F92EDB">
        <w:t xml:space="preserve">. </w:t>
      </w:r>
      <w:r w:rsidR="00F740C3">
        <w:t>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AB0B1F">
        <w:t xml:space="preserve">AUTO SERVIS VINKOVIĆ jednostavno društvo s ograničenom odgovornošću za trgovinu i usluge, Lubena, Lubena 49, MBS: 080926805, OIB: 08360326935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t>6 St-</w:t>
      </w:r>
      <w:r w:rsidR="00AB0B1F">
        <w:t>244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</w:r>
      <w:r w:rsidR="00D247B1">
        <w:t>Predmetni</w:t>
      </w:r>
      <w:r>
        <w:t xml:space="preserve"> </w:t>
      </w:r>
      <w:r w:rsidR="00894F18">
        <w:t xml:space="preserve">oglas objavljen je na mrežnoj stranici e-Oglasna ploča Trgovačkog suda u Osijeku dana </w:t>
      </w:r>
      <w:r w:rsidR="00AB0B1F">
        <w:t>8</w:t>
      </w:r>
      <w:r w:rsidR="00F92EDB">
        <w:t xml:space="preserve">. </w:t>
      </w:r>
      <w:r w:rsidR="00B02668">
        <w:t>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</w:t>
      </w:r>
      <w:r w:rsidR="00D247B1">
        <w:t>18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D247B1">
        <w:t>Žana Bem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D35CF8" w:rsidR="00863951" w:rsidRPr="00761DEA">
      <w:pPr>
        <w:pStyle w:val="Odlomakpopisa"/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 xml:space="preserve">registar suda 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D247B1">
        <w:t>18</w:t>
      </w:r>
      <w:r w:rsidR="00F92EDB">
        <w:t>.</w:t>
      </w:r>
      <w:r w:rsidR="00761DEA">
        <w:t>5</w:t>
      </w:r>
      <w:r w:rsidR="00F92EDB">
        <w:t>.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E5" w:rsidP="00E5585D" w:rsidR="00B801E5">
      <w:r>
        <w:separator/>
      </w:r>
    </w:p>
  </w:endnote>
  <w:endnote w:id="0" w:type="continuationSeparator">
    <w:p w:rsidRDefault="00B801E5" w:rsidP="00E5585D" w:rsidR="00B8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E5" w:rsidP="00E5585D" w:rsidR="00B801E5">
      <w:r>
        <w:separator/>
      </w:r>
    </w:p>
  </w:footnote>
  <w:footnote w:id="0" w:type="continuationSeparator">
    <w:p w:rsidRDefault="00B801E5" w:rsidP="00E5585D" w:rsidR="00B80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12C59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1517B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19E5"/>
    <w:rsid w:val="003B14AB"/>
    <w:rsid w:val="003C0950"/>
    <w:rsid w:val="003C2E6B"/>
    <w:rsid w:val="003C6CFC"/>
    <w:rsid w:val="003C7854"/>
    <w:rsid w:val="003E2B0E"/>
    <w:rsid w:val="003F52EB"/>
    <w:rsid w:val="003F6C7A"/>
    <w:rsid w:val="004053A2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D589B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B0B1F"/>
    <w:rsid w:val="00AB5688"/>
    <w:rsid w:val="00AE144D"/>
    <w:rsid w:val="00AE7592"/>
    <w:rsid w:val="00AF3B55"/>
    <w:rsid w:val="00AF755B"/>
    <w:rsid w:val="00B02668"/>
    <w:rsid w:val="00B121FD"/>
    <w:rsid w:val="00B12C59"/>
    <w:rsid w:val="00B2201F"/>
    <w:rsid w:val="00B34EA0"/>
    <w:rsid w:val="00B5552B"/>
    <w:rsid w:val="00B56458"/>
    <w:rsid w:val="00B5690D"/>
    <w:rsid w:val="00B60142"/>
    <w:rsid w:val="00B801E5"/>
    <w:rsid w:val="00B827CA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47B1"/>
    <w:rsid w:val="00D25BFE"/>
    <w:rsid w:val="00D35CF8"/>
    <w:rsid w:val="00D369EB"/>
    <w:rsid w:val="00D37E5E"/>
    <w:rsid w:val="00D42213"/>
    <w:rsid w:val="00D44EE1"/>
    <w:rsid w:val="00D532F6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12BA"/>
    <w:rsid w:val="00FB6308"/>
    <w:rsid w:val="00FE52D0"/>
    <w:rsid w:val="00FF56D3"/>
    <w:rsid w:val="00FF5AC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C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C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C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C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C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C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C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C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St-244/2017</izvorni_sadrzaj>
    <derivirana_varijabla naziv="DomainObject.Predmet.OznakaBroj_1">St-244/2017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AUTO SERVIS VINKOVIĆ j.d.o.o.</izvorni_sadrzaj>
    <derivirana_varijabla naziv="DomainObject.Predmet.ProtustrankaFormated_1">  AUTO SERVIS VINKOVIĆ j.d.o.o.</derivirana_varijabla>
  </DomainObject.Predmet.ProtustrankaFormated>
  <DomainObject.Predmet.ProtustrankaFormatedOIB>
    <izvorni_sadrzaj>  AUTO SERVIS VINKOVIĆ j.d.o.o., OIB 08360326935</izvorni_sadrzaj>
    <derivirana_varijabla naziv="DomainObject.Predmet.ProtustrankaFormatedOIB_1">  AUTO SERVIS VINKOVIĆ j.d.o.o., OIB 08360326935</derivirana_varijabla>
  </DomainObject.Predmet.ProtustrankaFormatedOIB>
  <DomainObject.Predmet.ProtustrankaFormatedWithAdress>
    <izvorni_sadrzaj> AUTO SERVIS VINKOVIĆ j.d.o.o., Lubena 49, 10340 Lubena</izvorni_sadrzaj>
    <derivirana_varijabla naziv="DomainObject.Predmet.ProtustrankaFormatedWithAdress_1"> AUTO SERVIS VINKOVIĆ j.d.o.o., Lubena 49, 10340 Lubena</derivirana_varijabla>
  </DomainObject.Predmet.ProtustrankaFormatedWithAdress>
  <DomainObject.Predmet.ProtustrankaFormatedWithAdressOIB>
    <izvorni_sadrzaj> AUTO SERVIS VINKOVIĆ j.d.o.o., OIB 08360326935, Lubena 49, 10340 Lubena</izvorni_sadrzaj>
    <derivirana_varijabla naziv="DomainObject.Predmet.ProtustrankaFormatedWithAdressOIB_1"> AUTO SERVIS VINKOVIĆ j.d.o.o., OIB 08360326935, Lubena 49, 10340 Lubena</derivirana_varijabla>
  </DomainObject.Predmet.ProtustrankaFormatedWithAdressOIB>
  <DomainObject.Predmet.ProtustrankaWithAdress>
    <izvorni_sadrzaj>AUTO SERVIS VINKOVIĆ j.d.o.o. Lubena 49, 10340 Lubena</izvorni_sadrzaj>
    <derivirana_varijabla naziv="DomainObject.Predmet.ProtustrankaWithAdress_1">AUTO SERVIS VINKOVIĆ j.d.o.o. Lubena 49, 10340 Lubena</derivirana_varijabla>
  </DomainObject.Predmet.ProtustrankaWithAdress>
  <DomainObject.Predmet.ProtustrankaWithAdressOIB>
    <izvorni_sadrzaj>AUTO SERVIS VINKOVIĆ j.d.o.o., OIB 08360326935, Lubena 49, 10340 Lubena</izvorni_sadrzaj>
    <derivirana_varijabla naziv="DomainObject.Predmet.ProtustrankaWithAdressOIB_1">AUTO SERVIS VINKOVIĆ j.d.o.o., OIB 08360326935, Lubena 49, 10340 Lubena</derivirana_varijabla>
  </DomainObject.Predmet.ProtustrankaWithAdressOIB>
  <DomainObject.Predmet.ProtustrankaNazivFormated>
    <izvorni_sadrzaj>AUTO SERVIS VINKOVIĆ j.d.o.o.</izvorni_sadrzaj>
    <derivirana_varijabla naziv="DomainObject.Predmet.ProtustrankaNazivFormated_1">AUTO SERVIS VINKOVIĆ j.d.o.o.</derivirana_varijabla>
  </DomainObject.Predmet.ProtustrankaNazivFormated>
  <DomainObject.Predmet.ProtustrankaNazivFormatedOIB>
    <izvorni_sadrzaj>AUTO SERVIS VINKOVIĆ j.d.o.o., OIB 08360326935</izvorni_sadrzaj>
    <derivirana_varijabla naziv="DomainObject.Predmet.ProtustrankaNazivFormatedOIB_1">AUTO SERVIS VINKOVIĆ j.d.o.o., OIB 08360326935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SERVIS VINKOVIĆ j.d.o.o.</item>
    </izvorni_sadrzaj>
    <derivirana_varijabla naziv="DomainObject.Predmet.ProtuStrankaListFormated_1">
      <item>AUTO SERVIS VINKOVIĆ j.d.o.o.</item>
    </derivirana_varijabla>
  </DomainObject.Predmet.ProtuStrankaListFormated>
  <DomainObject.Predmet.ProtuStrankaListFormatedOIB>
    <izvorni_sadrzaj>
      <item>AUTO SERVIS VINKOVIĆ j.d.o.o., OIB 08360326935</item>
    </izvorni_sadrzaj>
    <derivirana_varijabla naziv="DomainObject.Predmet.ProtuStrankaListFormatedOIB_1">
      <item>AUTO SERVIS VINKOVIĆ j.d.o.o., OIB 08360326935</item>
    </derivirana_varijabla>
  </DomainObject.Predmet.ProtuStrankaListFormatedOIB>
  <DomainObject.Predmet.ProtuStrankaListFormatedWithAdress>
    <izvorni_sadrzaj>
      <item>AUTO SERVIS VINKOVIĆ j.d.o.o., Lubena 49, 10340 Lubena</item>
    </izvorni_sadrzaj>
    <derivirana_varijabla naziv="DomainObject.Predmet.ProtuStrankaListFormatedWithAdress_1">
      <item>AUTO SERVIS VINKOVIĆ j.d.o.o., Lubena 49, 10340 Lubena</item>
    </derivirana_varijabla>
  </DomainObject.Predmet.ProtuStrankaListFormatedWithAdress>
  <DomainObject.Predmet.ProtuStrankaListFormatedWithAdressOIB>
    <izvorni_sadrzaj>
      <item>AUTO SERVIS VINKOVIĆ j.d.o.o., OIB 08360326935, Lubena 49, 10340 Lubena</item>
    </izvorni_sadrzaj>
    <derivirana_varijabla naziv="DomainObject.Predmet.ProtuStrankaListFormatedWithAdressOIB_1">
      <item>AUTO SERVIS VINKOVIĆ j.d.o.o., OIB 08360326935, Lubena 49, 10340 Lubena</item>
    </derivirana_varijabla>
  </DomainObject.Predmet.ProtuStrankaListFormatedWithAdressOIB>
  <DomainObject.Predmet.ProtuStrankaListNazivFormated>
    <izvorni_sadrzaj>
      <item>AUTO SERVIS VINKOVIĆ j.d.o.o.</item>
    </izvorni_sadrzaj>
    <derivirana_varijabla naziv="DomainObject.Predmet.ProtuStrankaListNazivFormated_1">
      <item>AUTO SERVIS VINKOVIĆ j.d.o.o.</item>
    </derivirana_varijabla>
  </DomainObject.Predmet.ProtuStrankaListNazivFormated>
  <DomainObject.Predmet.ProtuStrankaListNazivFormatedOIB>
    <izvorni_sadrzaj>
      <item>AUTO SERVIS VINKOVIĆ j.d.o.o., OIB 08360326935</item>
    </izvorni_sadrzaj>
    <derivirana_varijabla naziv="DomainObject.Predmet.ProtuStrankaListNazivFormatedOIB_1">
      <item>AUTO SERVIS VINKOVIĆ j.d.o.o., OIB 08360326935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VINKOVIĆ j.d.o.o.</izvorni_sadrzaj>
    <derivirana_varijabla naziv="DomainObject.Predmet.ProtustrankaIDrugi_1">AUTO SERVIS VINKOVIĆ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SERVIS VINKOVIĆ j.d.o.o., OIB 08360326935, Lubena 49, 10340 Lubena</izvorni_sadrzaj>
    <derivirana_varijabla naziv="DomainObject.Predmet.ProtustrankaIDrugiAdressOIB_1">AUTO SERVIS VINKOVIĆ j.d.o.o., OIB 08360326935, Lubena 49, 10340 Lubena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VINKOVIĆ j.d.o.o.</item>
      <item>FINA Regionalni centar Zagreb</item>
    </izvorni_sadrzaj>
    <derivirana_varijabla naziv="DomainObject.Predmet.SudioniciListNaziv_1">
      <item>AUTO SERVIS VINKOVIĆ j.d.o.o.</item>
      <item>FINA Regionalni centar Zagreb</item>
    </derivirana_varijabla>
  </DomainObject.Predmet.SudioniciListNaziv>
  <DomainObject.Predmet.SudioniciListAdressOIB>
    <izvorni_sadrzaj>
      <item>AUTO SERVIS VINKOVIĆ j.d.o.o., OIB 08360326935, Lubena 49,10340 Lubena</item>
      <item>FINA Regionalni centar Zagreb, OIB 85821130368, TRG SVIBANJSKIH ŽRTAVA 1995. 1,10000 Zagreb</item>
    </izvorni_sadrzaj>
    <derivirana_varijabla naziv="DomainObject.Predmet.SudioniciListAdressOIB_1">
      <item>AUTO SERVIS VINKOVIĆ j.d.o.o., OIB 08360326935, Lubena 49,10340 Lubena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08360326935</item>
      <item>, OIB 85821130368</item>
    </izvorni_sadrzaj>
    <derivirana_varijabla naziv="DomainObject.Predmet.SudioniciListNazivOIB_1">
      <item>, OIB 08360326935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0D446-B68B-4915-B891-AED8B83AC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2136</properties:Characters>
  <properties:Lines>94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2017-04-18T07:05:00Z</dcterms:created>
  <dc:creator>grgicv</dc:creator>
  <cp:lastModifiedBy>Žana Bem</cp:lastModifiedBy>
  <cp:lastPrinted>2017-04-13T09:04:00Z</cp:lastPrinted>
  <dcterms:modified xmlns:xsi="http://www.w3.org/2001/XMLSchema-instance" xsi:type="dcterms:W3CDTF">2017-04-18T07:07:00Z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