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ec83" w14:paraId="79bec8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B69F1">
        <w:t xml:space="preserve"> pod poslovnim brojem St-5288</w:t>
      </w:r>
      <w:r w:rsidR="009729C7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 w:rsidR="00586237" w:rsidRPr="00586237">
        <w:t xml:space="preserve"> 13. rujna 2017.</w:t>
      </w:r>
      <w:r>
        <w:t xml:space="preserve"> 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B69F1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FB69F1" w:rsidRPr="00FB69F1">
        <w:t>ZADRUGA KIR za ekološki uzgoj, poljoprivredu i trgovinu, OIB: 94364652839, MBS:, 1300402</w:t>
      </w:r>
      <w:r w:rsidR="00FB69F1">
        <w:t>09, Zagreb,Vladimira Ruždjaka 9.</w:t>
      </w:r>
    </w:p>
    <w:p w:rsidRDefault="001E2EC8" w:rsidP="001E2EC8" w:rsidR="001E2EC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0A4915">
        <w:t xml:space="preserve">44.572,65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86237">
        <w:t>13. rujna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D33AFE">
        <w:t xml:space="preserve">, v.r. </w:t>
      </w:r>
      <w:r w:rsidR="00572798">
        <w:t xml:space="preserve"> </w:t>
      </w:r>
    </w:p>
    <w:p w:rsidRDefault="00D33AFE" w:rsidP="004F5146" w:rsidR="00D33AFE">
      <w:pPr>
        <w:jc w:val="right"/>
      </w:pPr>
      <w:r>
        <w:t>za točnost otpravka-ovlašteni službenik</w:t>
      </w:r>
    </w:p>
    <w:p w:rsidRDefault="00D33AFE" w:rsidP="004F5146" w:rsidR="00D33AFE">
      <w:pPr>
        <w:jc w:val="right"/>
      </w:pPr>
      <w:r>
        <w:t xml:space="preserve">Mirjana Gašparić 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3AF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0A4915"/>
    <w:rsid w:val="00114EAD"/>
    <w:rsid w:val="00185571"/>
    <w:rsid w:val="001E2EC8"/>
    <w:rsid w:val="001E50FB"/>
    <w:rsid w:val="001F6933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57775"/>
    <w:rsid w:val="007B5AFD"/>
    <w:rsid w:val="007D5A5D"/>
    <w:rsid w:val="008155EE"/>
    <w:rsid w:val="008613BD"/>
    <w:rsid w:val="00863025"/>
    <w:rsid w:val="00871F01"/>
    <w:rsid w:val="00920CA0"/>
    <w:rsid w:val="009419D8"/>
    <w:rsid w:val="009729C7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33AFE"/>
    <w:rsid w:val="00D66226"/>
    <w:rsid w:val="00DB51B1"/>
    <w:rsid w:val="00E878CC"/>
    <w:rsid w:val="00EC3302"/>
    <w:rsid w:val="00ED6AA8"/>
    <w:rsid w:val="00F034D3"/>
    <w:rsid w:val="00FB69F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3A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A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A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A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A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3A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A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A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A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A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5288</izvorni_sadrzaj>
    <derivirana_varijabla naziv="DomainObject.Predmet.Broj_1">5288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2016.</izvorni_sadrzaj>
    <derivirana_varijabla naziv="DomainObject.Predmet.DatumOsnivanja_1">15.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St-5288/2016</izvorni_sadrzaj>
    <derivirana_varijabla naziv="DomainObject.Predmet.OznakaBroj_1">St-5288/2016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KIR za ekološki uzgoj, poljoprivredu i trgovinu, POREČ</izvorni_sadrzaj>
    <derivirana_varijabla naziv="DomainObject.Predmet.ProtustrankaFormated_1">  ZADRUGA KIR za ekološki uzgoj, poljoprivredu i trgovinu, POREČ</derivirana_varijabla>
  </DomainObject.Predmet.ProtustrankaFormated>
  <DomainObject.Predmet.ProtustrankaFormatedOIB>
    <izvorni_sadrzaj>  ZADRUGA KIR za ekološki uzgoj, poljoprivredu i trgovinu, POREČ, OIB 94364652839</izvorni_sadrzaj>
    <derivirana_varijabla naziv="DomainObject.Predmet.ProtustrankaFormatedOIB_1">  ZADRUGA KIR za ekološki uzgoj, poljoprivredu i trgovinu, POREČ, OIB 94364652839</derivirana_varijabla>
  </DomainObject.Predmet.ProtustrankaFormatedOIB>
  <DomainObject.Predmet.ProtustrankaFormatedWithAdress>
    <izvorni_sadrzaj> ZADRUGA KIR za ekološki uzgoj, poljoprivredu i trgovinu, POREČ, Vladimira Ruždjaka 9, 10000 Zagreb</izvorni_sadrzaj>
    <derivirana_varijabla naziv="DomainObject.Predmet.ProtustrankaFormatedWithAdress_1"> ZADRUGA KIR za ekološki uzgoj, poljoprivredu i trgovinu, POREČ, Vladimira Ruždjaka 9, 10000 Zagreb</derivirana_varijabla>
  </DomainObject.Predmet.ProtustrankaFormatedWithAdress>
  <DomainObject.Predmet.ProtustrankaFormatedWithAdressOIB>
    <izvorni_sadrzaj> ZADRUGA KIR za ekološki uzgoj, poljoprivredu i trgovinu, POREČ, OIB 94364652839, Vladimira Ruždjaka 9, 10000 Zagreb</izvorni_sadrzaj>
    <derivirana_varijabla naziv="DomainObject.Predmet.ProtustrankaFormatedWithAdressOIB_1"> ZADRUGA KIR za ekološki uzgoj, poljoprivredu i trgovinu, POREČ, OIB 94364652839, Vladimira Ruždjaka 9, 10000 Zagreb</derivirana_varijabla>
  </DomainObject.Predmet.ProtustrankaFormatedWithAdressOIB>
  <DomainObject.Predmet.ProtustrankaWithAdress>
    <izvorni_sadrzaj>ZADRUGA KIR za ekološki uzgoj, poljoprivredu i trgovinu, POREČ Vladimira Ruždjaka 9, 10000 Zagreb</izvorni_sadrzaj>
    <derivirana_varijabla naziv="DomainObject.Predmet.ProtustrankaWithAdress_1">ZADRUGA KIR za ekološki uzgoj, poljoprivredu i trgovinu, POREČ Vladimira Ruždjaka 9, 10000 Zagreb</derivirana_varijabla>
  </DomainObject.Predmet.ProtustrankaWithAdress>
  <DomainObject.Predmet.ProtustrankaWithAdressOIB>
    <izvorni_sadrzaj>ZADRUGA KIR za ekološki uzgoj, poljoprivredu i trgovinu, POREČ, OIB 94364652839, Vladimira Ruždjaka 9, 10000 Zagreb</izvorni_sadrzaj>
    <derivirana_varijabla naziv="DomainObject.Predmet.ProtustrankaWithAdressOIB_1">ZADRUGA KIR za ekološki uzgoj, poljoprivredu i trgovinu, POREČ, OIB 94364652839, Vladimira Ruždjaka 9, 10000 Zagreb</derivirana_varijabla>
  </DomainObject.Predmet.ProtustrankaWithAdressOIB>
  <DomainObject.Predmet.ProtustrankaNazivFormated>
    <izvorni_sadrzaj>ZADRUGA KIR za ekološki uzgoj, poljoprivredu i trgovinu, POREČ</izvorni_sadrzaj>
    <derivirana_varijabla naziv="DomainObject.Predmet.ProtustrankaNazivFormated_1">ZADRUGA KIR za ekološki uzgoj, poljoprivredu i trgovinu, POREČ</derivirana_varijabla>
  </DomainObject.Predmet.ProtustrankaNazivFormated>
  <DomainObject.Predmet.ProtustrankaNazivFormatedOIB>
    <izvorni_sadrzaj>ZADRUGA KIR za ekološki uzgoj, poljoprivredu i trgovinu, POREČ, OIB 94364652839</izvorni_sadrzaj>
    <derivirana_varijabla naziv="DomainObject.Predmet.ProtustrankaNazivFormatedOIB_1">ZADRUGA KIR za ekološki uzgoj, poljoprivredu i trgovinu, POREČ, OIB 94364652839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ZADRUGA KIR za ekološki uzgoj, poljoprivredu i trgovinu, POREČ</item>
    </izvorni_sadrzaj>
    <derivirana_varijabla naziv="DomainObject.Predmet.ProtuStrankaListFormated_1">
      <item>ZADRUGA KIR za ekološki uzgoj, poljoprivredu i trgovinu, POREČ</item>
    </derivirana_varijabla>
  </DomainObject.Predmet.ProtuStrankaListFormated>
  <DomainObject.Predmet.ProtuStrankaListFormatedOIB>
    <izvorni_sadrzaj>
      <item>ZADRUGA KIR za ekološki uzgoj, poljoprivredu i trgovinu, POREČ, OIB 94364652839</item>
    </izvorni_sadrzaj>
    <derivirana_varijabla naziv="DomainObject.Predmet.ProtuStrankaListFormatedOIB_1">
      <item>ZADRUGA KIR za ekološki uzgoj, poljoprivredu i trgovinu, POREČ, OIB 94364652839</item>
    </derivirana_varijabla>
  </DomainObject.Predmet.ProtuStrankaListFormatedOIB>
  <DomainObject.Predmet.ProtuStrankaListFormatedWithAdress>
    <izvorni_sadrzaj>
      <item>ZADRUGA KIR za ekološki uzgoj, poljoprivredu i trgovinu, POREČ, Vladimira Ruždjaka 9, 10000 Zagreb</item>
    </izvorni_sadrzaj>
    <derivirana_varijabla naziv="DomainObject.Predmet.ProtuStrankaListFormatedWithAdress_1">
      <item>ZADRUGA KIR za ekološki uzgoj, poljoprivredu i trgovinu, POREČ, Vladimira Ruždjaka 9, 10000 Zagreb</item>
    </derivirana_varijabla>
  </DomainObject.Predmet.ProtuStrankaListFormatedWithAdress>
  <DomainObject.Predmet.ProtuStrankaListFormatedWithAdressOIB>
    <izvorni_sadrzaj>
      <item>ZADRUGA KIR za ekološki uzgoj, poljoprivredu i trgovinu, POREČ, OIB 94364652839, Vladimira Ruždjaka 9, 10000 Zagreb</item>
    </izvorni_sadrzaj>
    <derivirana_varijabla naziv="DomainObject.Predmet.ProtuStrankaListFormatedWithAdressOIB_1">
      <item>ZADRUGA KIR za ekološki uzgoj, poljoprivredu i trgovinu, POREČ, OIB 94364652839, Vladimira Ruždjaka 9, 10000 Zagreb</item>
    </derivirana_varijabla>
  </DomainObject.Predmet.ProtuStrankaListFormatedWithAdressOIB>
  <DomainObject.Predmet.ProtuStrankaListNazivFormated>
    <izvorni_sadrzaj>
      <item>ZADRUGA KIR za ekološki uzgoj, poljoprivredu i trgovinu, POREČ</item>
    </izvorni_sadrzaj>
    <derivirana_varijabla naziv="DomainObject.Predmet.ProtuStrankaListNazivFormated_1">
      <item>ZADRUGA KIR za ekološki uzgoj, poljoprivredu i trgovinu, POREČ</item>
    </derivirana_varijabla>
  </DomainObject.Predmet.ProtuStrankaListNazivFormated>
  <DomainObject.Predmet.ProtuStrankaListNazivFormatedOIB>
    <izvorni_sadrzaj>
      <item>ZADRUGA KIR za ekološki uzgoj, poljoprivredu i trgovinu, POREČ, OIB 94364652839</item>
    </izvorni_sadrzaj>
    <derivirana_varijabla naziv="DomainObject.Predmet.ProtuStrankaListNazivFormatedOIB_1">
      <item>ZADRUGA KIR za ekološki uzgoj, poljoprivredu i trgovinu, POREČ, OIB 94364652839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ZADRUGA KIR za ekološki uzgoj, poljoprivredu i trgovinu, POREČ</izvorni_sadrzaj>
    <derivirana_varijabla naziv="DomainObject.Predmet.ProtustrankaIDrugi_1">ZADRUGA KIR za ekološki uzgoj, poljoprivredu i trgovinu,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ZADRUGA KIR za ekološki uzgoj, poljoprivredu i trgovinu, POREČ, OIB 94364652839, Vladimira Ruždjaka 9, 10000 Zagreb</izvorni_sadrzaj>
    <derivirana_varijabla naziv="DomainObject.Predmet.ProtustrankaIDrugiAdressOIB_1">ZADRUGA KIR za ekološki uzgoj, poljoprivredu i trgovinu, POREČ, OIB 94364652839, Vladimira Ruždjaka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KIR za ekološki uzgoj, poljoprivredu i trgovinu, POREČ</item>
      <item>FINANCIJSKA AGENCIJA, RC RIJEKA, PODRUŽNICA PULA, PULA</item>
    </izvorni_sadrzaj>
    <derivirana_varijabla naziv="DomainObject.Predmet.SudioniciListNaziv_1">
      <item>ZADRUGA KIR za ekološki uzgoj, poljoprivredu i trgovinu, POREČ</item>
      <item>FINANCIJSKA AGENCIJA, RC RIJEKA, PODRUŽNICA PULA, PULA</item>
    </derivirana_varijabla>
  </DomainObject.Predmet.SudioniciListNaziv>
  <DomainObject.Predmet.SudioniciListAdressOIB>
    <izvorni_sadrzaj>
      <item>ZADRUGA KIR za ekološki uzgoj, poljoprivredu i trgovinu, POREČ, OIB 94364652839, Vladimira Ruždjaka 9,10000 Zagreb</item>
      <item>FINANCIJSKA AGENCIJA, RC RIJEKA, PODRUŽNICA PULA, PULA, OIB 85821130368, Ulica grada Vukovara 70,10000 Zagreb</item>
    </izvorni_sadrzaj>
    <derivirana_varijabla naziv="DomainObject.Predmet.SudioniciListAdressOIB_1">
      <item>ZADRUGA KIR za ekološki uzgoj, poljoprivredu i trgovinu, POREČ, OIB 94364652839, Vladimira Ruždjaka 9,10000 Zagreb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94364652839</item>
      <item>, OIB 85821130368</item>
    </izvorni_sadrzaj>
    <derivirana_varijabla naziv="DomainObject.Predmet.SudioniciListNazivOIB_1">
      <item>, OIB 94364652839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244</properties:Words>
  <properties:Characters>1366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2017-09-13T08:30:00Z</dcterms:created>
  <dc:creator>ilukac</dc:creator>
  <cp:lastModifiedBy>Mirjana Gašparić</cp:lastModifiedBy>
  <cp:lastPrinted>2017-09-13T08:30:00Z</cp:lastPrinted>
  <dcterms:modified xmlns:xsi="http://www.w3.org/2001/XMLSchema-instance" xsi:type="dcterms:W3CDTF">2017-09-13T10:45:00Z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