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leftFromText="180" w:rightFromText="180" w:bottomFromText="200" w:vertAnchor="text" w:tblpY="1"/>
        <w:tblOverlap w:val="never"/>
        <w:tblW w:w="0" w:type="auto"/>
        <w:tblLook w:firstRow="1" w:lastRow="0" w:firstColumn="1" w:lastColumn="0" w:noHBand="0" w:noVBand="1" w:val="04A0"/>
      </w:tblPr>
      <w:tblGrid>
        <w:gridCol w:w="2985"/>
      </w:tblGrid>
      <w:tr w:rsidR="00A4107A" w:rsidTr="00A4107A">
        <w:tc>
          <w:tcPr>
            <w:tcW w:w="2985" w:type="dxa"/>
            <w:hideMark/>
          </w:tcPr>
          <w:p w:rsidR="00A4107A" w:rsidRDefault="00A4107A">
            <w:pPr>
              <w:spacing w:after="0" w:line="276" w:lineRule="auto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107A" w:rsidRDefault="00A4107A">
            <w:pPr>
              <w:spacing w:after="0" w:line="276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="00A4107A" w:rsidRDefault="00A4107A">
            <w:pPr>
              <w:spacing w:after="0" w:line="276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="00A4107A" w:rsidRDefault="00A4107A">
            <w:pPr>
              <w:spacing w:after="0" w:line="276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:rsidR="00A4107A" w:rsidP="00A4107A" w:rsidRDefault="00A4107A" w14:paraId="4c94575" w14:textId="4c94575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type="textWrapping" w:clear="all"/>
      </w: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="00A4107A" w:rsidTr="00A4107A">
        <w:trPr>
          <w:jc w:val="right"/>
        </w:trPr>
        <w:tc>
          <w:tcPr>
            <w:tcW w:w="4320" w:type="dxa"/>
            <w:hideMark/>
          </w:tcPr>
          <w:p w:rsidR="00A4107A" w:rsidP="00A4107A" w:rsidRDefault="00A4107A">
            <w:pPr>
              <w:pStyle w:val="VSVerzija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</w:t>
            </w:r>
            <w:r>
              <w:rPr>
                <w:lang w:val="en-US" w:eastAsia="en-US"/>
              </w:rPr>
              <w:t xml:space="preserve">          </w:t>
            </w:r>
            <w:proofErr w:type="spellStart"/>
            <w:r>
              <w:rPr>
                <w:lang w:val="en-US" w:eastAsia="en-US"/>
              </w:rPr>
              <w:t>Poslovni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broj</w:t>
            </w:r>
            <w:proofErr w:type="spellEnd"/>
            <w:r>
              <w:rPr>
                <w:lang w:val="en-US" w:eastAsia="en-US"/>
              </w:rPr>
              <w:t>:  6 St-251/2019-3</w:t>
            </w:r>
            <w:r>
              <w:rPr>
                <w:lang w:val="en-US" w:eastAsia="en-US"/>
              </w:rPr>
              <w:t xml:space="preserve"> </w:t>
            </w:r>
          </w:p>
        </w:tc>
      </w:tr>
    </w:tbl>
    <w:p w:rsidR="00A4107A" w:rsidP="00A4107A" w:rsidRDefault="00A4107A">
      <w:pPr>
        <w:spacing w:after="0"/>
        <w:jc w:val="both"/>
      </w:pPr>
    </w:p>
    <w:p w:rsidR="00A4107A" w:rsidP="00A4107A" w:rsidRDefault="00A4107A">
      <w:pPr>
        <w:pStyle w:val="NormaleSPIS"/>
        <w:ind w:firstLine="0"/>
      </w:pPr>
    </w:p>
    <w:p w:rsidR="00A4107A" w:rsidP="00A4107A" w:rsidRDefault="00A4107A">
      <w:pPr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predmetu u povodu zahtjeva Financijske agencije, OIB: 85821130368, Regionalni centar Zagreb, Podružnica Varaždin, Augusta Cesarca br. 2, Varaždin, za pokretanje skraćenoga stečajnog postupka nad dužnikom </w:t>
      </w:r>
      <w:proofErr w:type="spellStart"/>
      <w:r>
        <w:t>iD</w:t>
      </w:r>
      <w:proofErr w:type="spellEnd"/>
      <w:r>
        <w:t xml:space="preserve"> Home </w:t>
      </w:r>
      <w:proofErr w:type="spellStart"/>
      <w:r>
        <w:t>Style</w:t>
      </w:r>
      <w:proofErr w:type="spellEnd"/>
      <w:r>
        <w:t xml:space="preserve"> d.o.o. za trgovinu i usluge</w:t>
      </w:r>
      <w:r>
        <w:t xml:space="preserve">, OIB: </w:t>
      </w:r>
      <w:r>
        <w:t>24618226336</w:t>
      </w:r>
      <w:r>
        <w:t xml:space="preserve">, sa sjedištem u </w:t>
      </w:r>
      <w:r>
        <w:t>Zagorska 3, 42000 Varaždin</w:t>
      </w:r>
      <w:r w:rsidR="002C3190">
        <w:t>, izvan ročišta 16. rujna</w:t>
      </w:r>
      <w:r>
        <w:t xml:space="preserve"> 2019. temeljem odredbe čl. 430. Stečajnog zakona (Narodne novine br. 71/15. i 104/17., dalje : SZ-a) objavljuje slijedeći</w:t>
      </w:r>
    </w:p>
    <w:p w:rsidR="00A4107A" w:rsidP="00A4107A" w:rsidRDefault="00A4107A">
      <w:pPr>
        <w:spacing w:after="0"/>
        <w:jc w:val="both"/>
      </w:pPr>
    </w:p>
    <w:p w:rsidR="00A4107A" w:rsidP="00A4107A" w:rsidRDefault="00A4107A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="00A4107A" w:rsidP="00A4107A" w:rsidRDefault="00A4107A">
      <w:pPr>
        <w:spacing w:after="0"/>
        <w:rPr>
          <w:sz w:val="28"/>
          <w:szCs w:val="28"/>
        </w:rPr>
      </w:pPr>
    </w:p>
    <w:p w:rsidR="00A4107A" w:rsidP="00A4107A" w:rsidRDefault="00A4107A">
      <w:pPr>
        <w:spacing w:after="0"/>
        <w:jc w:val="both"/>
        <w:rPr>
          <w:lang w:val="en-US"/>
        </w:rPr>
      </w:pPr>
      <w:r>
        <w:tab/>
        <w:t xml:space="preserve">1) Utvrđuje se da ukupni iznos evidentiranog duga dužnika </w:t>
      </w:r>
      <w:proofErr w:type="spellStart"/>
      <w:r w:rsidR="002C3190">
        <w:t>iD</w:t>
      </w:r>
      <w:proofErr w:type="spellEnd"/>
      <w:r w:rsidR="002C3190">
        <w:t xml:space="preserve"> Home </w:t>
      </w:r>
      <w:proofErr w:type="spellStart"/>
      <w:r w:rsidR="002C3190">
        <w:t>Style</w:t>
      </w:r>
      <w:proofErr w:type="spellEnd"/>
      <w:r w:rsidR="002C3190">
        <w:t xml:space="preserve"> d.o.o. za trgovinu i usluge, OIB: 24618226336, sa sjedištem u Zagorska 3, 42000 Varaždin, </w:t>
      </w:r>
      <w:r w:rsidR="002C3190">
        <w:t>iznosi 6.642,81</w:t>
      </w:r>
      <w:r>
        <w:t xml:space="preserve"> kuna.</w:t>
      </w:r>
    </w:p>
    <w:p w:rsidR="00A4107A" w:rsidP="00A4107A" w:rsidRDefault="00A4107A">
      <w:pPr>
        <w:spacing w:after="0"/>
        <w:jc w:val="both"/>
      </w:pPr>
    </w:p>
    <w:p w:rsidR="00A4107A" w:rsidP="00A4107A" w:rsidRDefault="00A4107A">
      <w:pPr>
        <w:spacing w:after="0"/>
        <w:jc w:val="both"/>
      </w:pPr>
      <w:r>
        <w:tab/>
        <w:t xml:space="preserve"> 2) Poziva se direktor dužnika </w:t>
      </w:r>
      <w:r w:rsidR="002C3190">
        <w:t xml:space="preserve">Ivica </w:t>
      </w:r>
      <w:proofErr w:type="spellStart"/>
      <w:r w:rsidR="002C3190">
        <w:t>Štefulj</w:t>
      </w:r>
      <w:proofErr w:type="spellEnd"/>
      <w:r w:rsidR="002C3190">
        <w:t>, iz Varaždina, Zagorska 3, OIB: 55519231986</w:t>
      </w:r>
      <w:r>
        <w:t xml:space="preserve">, da u roku od 15 dana od dana objave ovog oglasa na e-Oglasnoj ploči suda podnese ovome sudu, pozivom na gornji poslovni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="00A4107A" w:rsidP="00A4107A" w:rsidRDefault="00A4107A">
      <w:pPr>
        <w:spacing w:after="0"/>
        <w:jc w:val="both"/>
      </w:pPr>
    </w:p>
    <w:p w:rsidR="00A4107A" w:rsidP="00A4107A" w:rsidRDefault="00A4107A">
      <w:pPr>
        <w:spacing w:after="0"/>
        <w:jc w:val="both"/>
      </w:pPr>
      <w:r>
        <w:tab/>
        <w:t xml:space="preserve">  3) Upozorava se direktor dužnika da će se smatrati da je dužnik nesposoban za plaćanje, a sud će po službenoj dužnosti donijeti rješenje o otvaranju i zaključenju stečajnog postupka uz primjenu odredbi čl. 132. i čl. 133., te čl. 286. do čl.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="00A4107A" w:rsidP="00A4107A" w:rsidRDefault="00A4107A">
      <w:pPr>
        <w:spacing w:after="0"/>
        <w:jc w:val="both"/>
      </w:pPr>
    </w:p>
    <w:p w:rsidR="00A4107A" w:rsidP="00A4107A" w:rsidRDefault="00A4107A">
      <w:pPr>
        <w:jc w:val="both"/>
        <w:rPr>
          <w:b/>
        </w:rPr>
      </w:pPr>
      <w:r>
        <w:tab/>
        <w:t xml:space="preserve">  4) Temeljem odredbe čl. 430. i čl.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ovoga suda broj : HR4023900011300002754 otvoren kod Hrvatske poštanske banke d.d., pozivom na broj spisa St-2</w:t>
      </w:r>
      <w:r w:rsidR="00D91927">
        <w:t>51-19</w:t>
      </w:r>
      <w:r>
        <w:t>. – u koloni svrha uplate s time da nakon uplate u spis priloži dokaz – virmansku uplatnicu.</w:t>
      </w:r>
      <w:r>
        <w:rPr>
          <w:b/>
        </w:rPr>
        <w:tab/>
      </w:r>
      <w:r>
        <w:tab/>
      </w:r>
    </w:p>
    <w:p w:rsidR="00A4107A" w:rsidP="00A4107A" w:rsidRDefault="00A4107A">
      <w:pPr>
        <w:spacing w:after="0"/>
        <w:ind w:firstLine="720"/>
        <w:jc w:val="both"/>
      </w:pPr>
      <w:r>
        <w:t xml:space="preserve"> 5) Sukladno odredbi čl. 431. st. 1. i st. 2. SZ-a smatrat će se da je dužnik nesposoban za plaćanje ako vjerovnici u roku od 45 dana od objave oglasa ovog poziva ne predlože otvaranje stečajnog postupka, te ne plate predujam iz točke 4) ovog oglasa. U tom slučaju sud </w:t>
      </w:r>
      <w:r>
        <w:lastRenderedPageBreak/>
        <w:t>će po službenoj dužnosti donijeti rješenje o otvaranju i zaključenju stečajnog postupka uz primjenu odredbi čl. 132. i čl. 133., te čl. 286. do čl. 299. SZ-a na odgovarajući način.</w:t>
      </w:r>
    </w:p>
    <w:p w:rsidR="00A4107A" w:rsidP="00A4107A" w:rsidRDefault="00A4107A">
      <w:pPr>
        <w:spacing w:after="0"/>
        <w:ind w:firstLine="720"/>
        <w:jc w:val="both"/>
      </w:pPr>
    </w:p>
    <w:p w:rsidR="00A4107A" w:rsidP="00A4107A" w:rsidRDefault="00A4107A">
      <w:pPr>
        <w:spacing w:after="0"/>
        <w:ind w:firstLine="720"/>
        <w:jc w:val="both"/>
      </w:pPr>
    </w:p>
    <w:p w:rsidR="00A4107A" w:rsidP="00A4107A" w:rsidRDefault="00A4107A">
      <w:pPr>
        <w:spacing w:after="0"/>
        <w:jc w:val="center"/>
        <w:outlineLvl w:val="0"/>
      </w:pPr>
      <w:r>
        <w:t>Obrazloženje</w:t>
      </w:r>
    </w:p>
    <w:p w:rsidR="00A4107A" w:rsidP="00A4107A" w:rsidRDefault="00A4107A">
      <w:pPr>
        <w:spacing w:after="0"/>
        <w:jc w:val="center"/>
        <w:outlineLvl w:val="0"/>
      </w:pPr>
    </w:p>
    <w:p w:rsidR="00A4107A" w:rsidP="00A4107A" w:rsidRDefault="00A4107A">
      <w:pPr>
        <w:spacing w:after="0"/>
        <w:jc w:val="center"/>
        <w:outlineLvl w:val="0"/>
      </w:pPr>
    </w:p>
    <w:p w:rsidR="00A4107A" w:rsidP="00A4107A" w:rsidRDefault="00A4107A">
      <w:pPr>
        <w:spacing w:after="0"/>
        <w:outlineLvl w:val="0"/>
      </w:pPr>
    </w:p>
    <w:p w:rsidR="00A4107A" w:rsidP="00A4107A" w:rsidRDefault="00D91927">
      <w:pPr>
        <w:spacing w:after="0"/>
        <w:jc w:val="both"/>
        <w:outlineLvl w:val="0"/>
      </w:pPr>
      <w:r>
        <w:tab/>
        <w:t>30. kolovoza 2019</w:t>
      </w:r>
      <w:r w:rsidR="00A4107A">
        <w:t>., predlagatelj Financijska agencija, Regionalni centar Zagreb, Podružnica Varaždin podnio je zahtjev za provedbu skraćenoga stečajnog postupka nad dužnikom</w:t>
      </w:r>
      <w:r>
        <w:t xml:space="preserve"> </w:t>
      </w:r>
      <w:proofErr w:type="spellStart"/>
      <w:r>
        <w:t>iD</w:t>
      </w:r>
      <w:proofErr w:type="spellEnd"/>
      <w:r>
        <w:t xml:space="preserve"> Home </w:t>
      </w:r>
      <w:proofErr w:type="spellStart"/>
      <w:r>
        <w:t>Style</w:t>
      </w:r>
      <w:proofErr w:type="spellEnd"/>
      <w:r>
        <w:t xml:space="preserve"> d.o.o. za trgovinu i usluge, OIB: 24618226336, sa sjedištem u Zagorska 3, 42000 Varaždin,</w:t>
      </w:r>
      <w:r w:rsidR="00A4107A">
        <w:t xml:space="preserve"> navodeći da duž</w:t>
      </w:r>
      <w:r>
        <w:t>nik</w:t>
      </w:r>
      <w:r w:rsidR="00A4107A">
        <w:t xml:space="preserve"> na dan </w:t>
      </w:r>
      <w:r>
        <w:t>29. kolovoza 2019</w:t>
      </w:r>
      <w:r w:rsidR="00A4107A">
        <w:t>. u Očevidniku redoslijeda osnova za plaćanje ima evidentirane neizvršene osnove za plaćan</w:t>
      </w:r>
      <w:r>
        <w:t>je u ukupnom iznosu od 6.642,81</w:t>
      </w:r>
      <w:r w:rsidR="00A4107A">
        <w:t xml:space="preserve"> kuna, te da dužnik nema zaposlenih.</w:t>
      </w:r>
    </w:p>
    <w:p w:rsidR="00A4107A" w:rsidP="00A4107A" w:rsidRDefault="00A4107A">
      <w:pPr>
        <w:spacing w:after="0"/>
        <w:jc w:val="both"/>
        <w:outlineLvl w:val="0"/>
      </w:pPr>
      <w:r>
        <w:tab/>
        <w:t>Stoga je sukladno odredbi čl. 430. i čl. 431. SZ-a odlučeno kao u izreci.</w:t>
      </w:r>
    </w:p>
    <w:p w:rsidR="00A4107A" w:rsidP="00A4107A" w:rsidRDefault="00A4107A">
      <w:pPr>
        <w:spacing w:after="0"/>
        <w:jc w:val="both"/>
        <w:outlineLvl w:val="0"/>
      </w:pPr>
    </w:p>
    <w:p w:rsidR="00A4107A" w:rsidP="00A4107A" w:rsidRDefault="00A4107A">
      <w:pPr>
        <w:spacing w:after="0"/>
        <w:jc w:val="center"/>
        <w:outlineLvl w:val="0"/>
      </w:pPr>
    </w:p>
    <w:p w:rsidR="00A4107A" w:rsidP="00A4107A" w:rsidRDefault="00D91927">
      <w:pPr>
        <w:spacing w:after="0"/>
        <w:jc w:val="center"/>
        <w:outlineLvl w:val="0"/>
      </w:pPr>
      <w:r>
        <w:t xml:space="preserve">U Varaždinu 16. rujna </w:t>
      </w:r>
      <w:r w:rsidR="00A4107A">
        <w:t xml:space="preserve">2019. </w:t>
      </w:r>
    </w:p>
    <w:p w:rsidR="00A4107A" w:rsidP="00A4107A" w:rsidRDefault="00A4107A">
      <w:pPr>
        <w:spacing w:after="0"/>
        <w:jc w:val="center"/>
        <w:outlineLvl w:val="0"/>
      </w:pPr>
    </w:p>
    <w:p w:rsidR="00A4107A" w:rsidP="00A4107A" w:rsidRDefault="00A4107A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4107A" w:rsidP="00A4107A" w:rsidRDefault="00A4107A">
      <w:pPr>
        <w:spacing w:after="0"/>
        <w:jc w:val="center"/>
        <w:outlineLvl w:val="0"/>
      </w:pPr>
    </w:p>
    <w:p w:rsidR="00A4107A" w:rsidP="00A4107A" w:rsidRDefault="00A4107A">
      <w:pPr>
        <w:spacing w:after="0"/>
        <w:ind w:left="3600" w:firstLine="720"/>
        <w:outlineLvl w:val="0"/>
      </w:pPr>
      <w:r>
        <w:t xml:space="preserve">                 </w:t>
      </w:r>
      <w:r>
        <w:tab/>
      </w:r>
      <w:r>
        <w:tab/>
        <w:t xml:space="preserve">              </w:t>
      </w:r>
      <w:r w:rsidR="00D91927">
        <w:t xml:space="preserve"> </w:t>
      </w:r>
      <w:bookmarkStart w:name="_GoBack" w:id="0"/>
      <w:bookmarkEnd w:id="0"/>
      <w:r>
        <w:t>Sudac :</w:t>
      </w:r>
    </w:p>
    <w:p w:rsidR="00A4107A" w:rsidP="00A4107A" w:rsidRDefault="00A4107A">
      <w:pPr>
        <w:spacing w:after="0"/>
        <w:ind w:left="3600" w:firstLine="720"/>
        <w:outlineLvl w:val="0"/>
      </w:pPr>
    </w:p>
    <w:p w:rsidR="00A4107A" w:rsidP="00A4107A" w:rsidRDefault="00A4107A">
      <w:pPr>
        <w:spacing w:after="0"/>
        <w:ind w:left="3600" w:firstLine="720"/>
        <w:jc w:val="center"/>
        <w:outlineLvl w:val="0"/>
      </w:pPr>
      <w:r>
        <w:t xml:space="preserve">                                Hugo Wedemeyer</w:t>
      </w:r>
    </w:p>
    <w:p w:rsidR="00A4107A" w:rsidP="00A4107A" w:rsidRDefault="00A4107A">
      <w:pPr>
        <w:spacing w:after="0"/>
        <w:outlineLvl w:val="0"/>
      </w:pPr>
    </w:p>
    <w:p w:rsidR="00A4107A" w:rsidP="00A4107A" w:rsidRDefault="00A4107A">
      <w:pPr>
        <w:spacing w:after="0"/>
        <w:outlineLvl w:val="0"/>
      </w:pPr>
    </w:p>
    <w:p w:rsidR="00A4107A" w:rsidP="00A4107A" w:rsidRDefault="00A4107A">
      <w:pPr>
        <w:spacing w:after="0"/>
        <w:outlineLvl w:val="0"/>
      </w:pPr>
    </w:p>
    <w:p w:rsidR="00A4107A" w:rsidP="00A4107A" w:rsidRDefault="00A4107A">
      <w:pPr>
        <w:spacing w:after="0"/>
        <w:outlineLvl w:val="0"/>
      </w:pPr>
      <w:r>
        <w:t>DNA:</w:t>
      </w:r>
    </w:p>
    <w:p w:rsidR="00A4107A" w:rsidP="00A4107A" w:rsidRDefault="00A4107A">
      <w:pPr>
        <w:spacing w:after="0"/>
        <w:outlineLvl w:val="0"/>
      </w:pPr>
    </w:p>
    <w:p w:rsidR="00A4107A" w:rsidP="00A4107A" w:rsidRDefault="00A4107A">
      <w:pPr>
        <w:spacing w:after="0"/>
        <w:outlineLvl w:val="0"/>
      </w:pPr>
      <w:r>
        <w:t xml:space="preserve"> e-Oglasna ploča ovoga suda.</w:t>
      </w:r>
    </w:p>
    <w:p w:rsidR="00A4107A" w:rsidP="00A4107A" w:rsidRDefault="00A4107A">
      <w:pPr>
        <w:spacing w:after="0"/>
        <w:rPr>
          <w:lang w:val="en-US"/>
        </w:rPr>
      </w:pPr>
    </w:p>
    <w:p w:rsidR="00A4107A" w:rsidP="00A4107A" w:rsidRDefault="00A4107A">
      <w:pPr>
        <w:spacing w:after="0"/>
      </w:pPr>
    </w:p>
    <w:p w:rsidR="00A4107A" w:rsidP="00A4107A" w:rsidRDefault="00A4107A">
      <w:pPr>
        <w:spacing w:after="0"/>
      </w:pPr>
    </w:p>
    <w:p w:rsidR="00A4107A" w:rsidP="00A4107A" w:rsidRDefault="00A4107A">
      <w:pPr>
        <w:pStyle w:val="ZapisniarPotpis"/>
      </w:pPr>
    </w:p>
    <w:p w:rsidR="00A4107A" w:rsidP="00A4107A" w:rsidRDefault="00A4107A">
      <w:pPr>
        <w:pStyle w:val="NormaleSPIS"/>
      </w:pPr>
    </w:p>
    <w:p w:rsidR="00A4107A" w:rsidP="00A4107A" w:rsidRDefault="00A4107A">
      <w:pPr>
        <w:pStyle w:val="NormaleSPIS"/>
      </w:pPr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90" cy="961390"/>
            <wp:effectExtent l="0" t="0" r="3810" b="0"/>
            <wp:wrapNone/>
            <wp:docPr id="3" name="Slika 3" hidden="true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3" hidden="true"/>
                    <pic:cNvPicPr>
                      <a:picLocks noChangeAspect="true" noChangeArrowheads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4107A" w:rsidP="00A4107A" w:rsidRDefault="00A4107A">
      <w:pPr>
        <w:pStyle w:val="NormaleSPIS"/>
      </w:pPr>
    </w:p>
    <w:p w:rsidR="00A4107A" w:rsidP="00A4107A" w:rsidRDefault="00A4107A">
      <w:pPr>
        <w:pStyle w:val="ZapisniarPotpis"/>
      </w:pPr>
    </w:p>
    <w:p w:rsidRPr="00B76F3C" w:rsidR="00AE649C" w:rsidP="004F27AE" w:rsidRDefault="00AE649C">
      <w:pPr>
        <w:pStyle w:val="NormaleSPIS"/>
      </w:pPr>
    </w:p>
    <w:sectPr w:rsidRPr="00B76F3C" w:rsidR="00AE649C" w:rsidSect="00A4107A">
      <w:headerReference w:type="default" r:id="rId12"/>
      <w:footerReference w:type="default" r:id="rId13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655E0" w:rsidP="00537B78" w:rsidRDefault="003655E0">
      <w:r>
        <w:separator/>
      </w:r>
    </w:p>
  </w:endnote>
  <w:endnote w:type="continuationSeparator" w:id="0">
    <w:p w:rsidR="003655E0" w:rsidP="00537B78" w:rsidRDefault="003655E0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36394901"/>
      <w:docPartObj>
        <w:docPartGallery w:val="Page Numbers (Bottom of Page)"/>
        <w:docPartUnique/>
      </w:docPartObj>
    </w:sdtPr>
    <w:sdtContent>
      <w:p w:rsidR="00A4107A" w:rsidRDefault="00A4107A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3B42">
          <w:t>2</w:t>
        </w:r>
        <w:r>
          <w:fldChar w:fldCharType="end"/>
        </w:r>
      </w:p>
    </w:sdtContent>
  </w:sdt>
  <w:p w:rsidR="00A4107A" w:rsidRDefault="00A4107A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655E0" w:rsidP="00537B78" w:rsidRDefault="003655E0">
      <w:r>
        <w:separator/>
      </w:r>
    </w:p>
  </w:footnote>
  <w:footnote w:type="continuationSeparator" w:id="0">
    <w:p w:rsidR="003655E0" w:rsidP="00537B78" w:rsidRDefault="003655E0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A4107A">
    <w:pPr>
      <w:pStyle w:val="Zaglavlje"/>
    </w:pPr>
    <w:r>
      <w:rPr>
        <w:rStyle w:val="PozadinaSvijetloCrvena"/>
        <w:shd w:val="clear" w:color="auto" w:fill="auto"/>
      </w:rPr>
      <w:t>Poslovni broj : 6 St-251/2019-3</w:t>
    </w:r>
    <w:r w:rsidRPr="001C4583" w:rsid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190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55E0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3B42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07A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1927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A4107A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VSVerzija" w:customStyle="true">
    <w:name w:val="VS_Verzija"/>
    <w:basedOn w:val="Normal"/>
    <w:rsid w:val="00A4107A"/>
    <w:pPr>
      <w:spacing w:after="0"/>
      <w:jc w:val="both"/>
    </w:pPr>
    <w:rPr>
      <w:rFonts w:eastAsia="Times New Roman" w:cs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4107A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A4107A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834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1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1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media/image2.png" Type="http://schemas.openxmlformats.org/officeDocument/2006/relationships/image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rujna 2019.</izvorni_sadrzaj>
    <derivirana_varijabla naziv="DomainObject.DatumDonosenjaOdluke_1">16.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St-251/2019-3</izvorni_sadrzaj>
    <derivirana_varijabla naziv="DomainObject.Oznaka_1">St-251/2019-3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kolovoza 2019.</izvorni_sadrzaj>
    <derivirana_varijabla naziv="DomainObject.Predmet.DatumIzradeOptuznogAkta_1">30. kolovoza 2019.</derivirana_varijabla>
  </DomainObject.Predmet.DatumIzradeOptuznogAkta>
  <DomainObject.Predmet.DatumIzradeOptuznogAktaFormated>
    <izvorni_sadrzaj>30.8.2019.</izvorni_sadrzaj>
    <derivirana_varijabla naziv="DomainObject.Predmet.DatumIzradeOptuznogAktaFormated_1">30.8.2019.</derivirana_varijabla>
  </DomainObject.Predmet.DatumIzradeOptuznogAktaFormated>
  <DomainObject.Predmet.DatumOsnivanja>
    <izvorni_sadrzaj>30. kolovoza 2019.</izvorni_sadrzaj>
    <derivirana_varijabla naziv="DomainObject.Predmet.DatumOsnivanja_1">30.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kolovoza 2019.</izvorni_sadrzaj>
    <derivirana_varijabla naziv="DomainObject.Predmet.DatumPrimitkaOptuznogAkta_1">30.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St-251/2019</izvorni_sadrzaj>
    <derivirana_varijabla naziv="DomainObject.Predmet.OznakaBroj_1">St-251/2019</derivirana_varijabla>
  </DomainObject.Predmet.OznakaBroj>
  <DomainObject.Predmet.OznakaBrojOptuznogAkta>
    <izvorni_sadrzaj>04-06-19-3731</izvorni_sadrzaj>
    <derivirana_varijabla naziv="DomainObject.Predmet.OznakaBrojOptuznogAkta_1">04-06-19-3731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 Home Style d.o.o. za trgovinu i usluge</izvorni_sadrzaj>
    <derivirana_varijabla naziv="DomainObject.Predmet.ProtustrankaFormated_1">  iD Home Style d.o.o. za trgovinu i usluge</derivirana_varijabla>
  </DomainObject.Predmet.ProtustrankaFormated>
  <DomainObject.Predmet.ProtustrankaFormatedOIB>
    <izvorni_sadrzaj>  iD Home Style d.o.o. za trgovinu i usluge, OIB 24618226336</izvorni_sadrzaj>
    <derivirana_varijabla naziv="DomainObject.Predmet.ProtustrankaFormatedOIB_1">  iD Home Style d.o.o. za trgovinu i usluge, OIB 24618226336</derivirana_varijabla>
  </DomainObject.Predmet.ProtustrankaFormatedOIB>
  <DomainObject.Predmet.ProtustrankaFormatedWithAdress>
    <izvorni_sadrzaj> iD Home Style d.o.o. za trgovinu i usluge, Zagorska 3, 42000 Varaždin</izvorni_sadrzaj>
    <derivirana_varijabla naziv="DomainObject.Predmet.ProtustrankaFormatedWithAdress_1"> iD Home Style d.o.o. za trgovinu i usluge, Zagorska 3, 42000 Varaždin</derivirana_varijabla>
  </DomainObject.Predmet.ProtustrankaFormatedWithAdress>
  <DomainObject.Predmet.ProtustrankaFormatedWithAdressOIB>
    <izvorni_sadrzaj> iD Home Style d.o.o. za trgovinu i usluge, OIB 24618226336, Zagorska 3, 42000 Varaždin</izvorni_sadrzaj>
    <derivirana_varijabla naziv="DomainObject.Predmet.ProtustrankaFormatedWithAdressOIB_1"> iD Home Style d.o.o. za trgovinu i usluge, OIB 24618226336, Zagorska 3, 42000 Varaždin</derivirana_varijabla>
  </DomainObject.Predmet.ProtustrankaFormatedWithAdressOIB>
  <DomainObject.Predmet.ProtustrankaWithAdress>
    <izvorni_sadrzaj>iD Home Style d.o.o. za trgovinu i usluge Zagorska 3, 42000 Varaždin</izvorni_sadrzaj>
    <derivirana_varijabla naziv="DomainObject.Predmet.ProtustrankaWithAdress_1">iD Home Style d.o.o. za trgovinu i usluge Zagorska 3, 42000 Varaždin</derivirana_varijabla>
  </DomainObject.Predmet.ProtustrankaWithAdress>
  <DomainObject.Predmet.ProtustrankaWithAdressOIB>
    <izvorni_sadrzaj>iD Home Style d.o.o. za trgovinu i usluge, OIB 24618226336, Zagorska 3, 42000 Varaždin</izvorni_sadrzaj>
    <derivirana_varijabla naziv="DomainObject.Predmet.ProtustrankaWithAdressOIB_1">iD Home Style d.o.o. za trgovinu i usluge, OIB 24618226336, Zagorska 3, 42000 Varaždin</derivirana_varijabla>
  </DomainObject.Predmet.ProtustrankaWithAdressOIB>
  <DomainObject.Predmet.ProtustrankaNazivFormated>
    <izvorni_sadrzaj>iD Home Style d.o.o. za trgovinu i usluge</izvorni_sadrzaj>
    <derivirana_varijabla naziv="DomainObject.Predmet.ProtustrankaNazivFormated_1">iD Home Style d.o.o. za trgovinu i usluge</derivirana_varijabla>
  </DomainObject.Predmet.ProtustrankaNazivFormated>
  <DomainObject.Predmet.ProtustrankaNazivFormatedOIB>
    <izvorni_sadrzaj>iD Home Style d.o.o. za trgovinu i usluge, OIB 24618226336</izvorni_sadrzaj>
    <derivirana_varijabla naziv="DomainObject.Predmet.ProtustrankaNazivFormatedOIB_1">iD Home Style d.o.o. za trgovinu i usluge, OIB 24618226336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6642.81</izvorni_sadrzaj>
    <derivirana_varijabla naziv="DomainObject.Predmet.TrenutnaVrijednost_1">6642.81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iD Home Style d.o.o. za trgovinu i usluge</item>
    </izvorni_sadrzaj>
    <derivirana_varijabla naziv="DomainObject.Predmet.ProtuStrankaListFormated_1">
      <item>iD Home Style d.o.o. za trgovinu i usluge</item>
    </derivirana_varijabla>
  </DomainObject.Predmet.ProtuStrankaListFormated>
  <DomainObject.Predmet.ProtuStrankaListFormatedOIB>
    <izvorni_sadrzaj>
      <item>iD Home Style d.o.o. za trgovinu i usluge, OIB 24618226336</item>
    </izvorni_sadrzaj>
    <derivirana_varijabla naziv="DomainObject.Predmet.ProtuStrankaListFormatedOIB_1">
      <item>iD Home Style d.o.o. za trgovinu i usluge, OIB 24618226336</item>
    </derivirana_varijabla>
  </DomainObject.Predmet.ProtuStrankaListFormatedOIB>
  <DomainObject.Predmet.ProtuStrankaListFormatedWithAdress>
    <izvorni_sadrzaj>
      <item>iD Home Style d.o.o. za trgovinu i usluge, Zagorska 3, 42000 Varaždin</item>
    </izvorni_sadrzaj>
    <derivirana_varijabla naziv="DomainObject.Predmet.ProtuStrankaListFormatedWithAdress_1">
      <item>iD Home Style d.o.o. za trgovinu i usluge, Zagorska 3, 42000 Varaždin</item>
    </derivirana_varijabla>
  </DomainObject.Predmet.ProtuStrankaListFormatedWithAdress>
  <DomainObject.Predmet.ProtuStrankaListFormatedWithAdressOIB>
    <izvorni_sadrzaj>
      <item>iD Home Style d.o.o. za trgovinu i usluge, OIB 24618226336, Zagorska 3, 42000 Varaždin</item>
    </izvorni_sadrzaj>
    <derivirana_varijabla naziv="DomainObject.Predmet.ProtuStrankaListFormatedWithAdressOIB_1">
      <item>iD Home Style d.o.o. za trgovinu i usluge, OIB 24618226336, Zagorska 3, 42000 Varaždin</item>
    </derivirana_varijabla>
  </DomainObject.Predmet.ProtuStrankaListFormatedWithAdressOIB>
  <DomainObject.Predmet.ProtuStrankaListNazivFormated>
    <izvorni_sadrzaj>
      <item>iD Home Style d.o.o. za trgovinu i usluge</item>
    </izvorni_sadrzaj>
    <derivirana_varijabla naziv="DomainObject.Predmet.ProtuStrankaListNazivFormated_1">
      <item>iD Home Style d.o.o. za trgovinu i usluge</item>
    </derivirana_varijabla>
  </DomainObject.Predmet.ProtuStrankaListNazivFormated>
  <DomainObject.Predmet.ProtuStrankaListNazivFormatedOIB>
    <izvorni_sadrzaj>
      <item>iD Home Style d.o.o. za trgovinu i usluge, OIB 24618226336</item>
    </izvorni_sadrzaj>
    <derivirana_varijabla naziv="DomainObject.Predmet.ProtuStrankaListNazivFormatedOIB_1">
      <item>iD Home Style d.o.o. za trgovinu i usluge, OIB 24618226336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2019.</izvorni_sadrzaj>
    <derivirana_varijabla naziv="DomainObject.Datum_1">16. rujna 2019.</derivirana_varijabla>
  </DomainObject.Datum>
  <DomainObject.PoslovniBrojDokumenta>
    <izvorni_sadrzaj>St-251/2019-3</izvorni_sadrzaj>
    <derivirana_varijabla naziv="DomainObject.PoslovniBrojDokumenta_1">St-251/2019-3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iD Home Style d.o.o. za trgovinu i usluge</izvorni_sadrzaj>
    <derivirana_varijabla naziv="DomainObject.Predmet.ProtustrankaIDrugi_1">iD Home Style d.o.o. za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iD Home Style d.o.o. za trgovinu i usluge, OIB 24618226336, Zagorska 3, 42000 Varaždin</izvorni_sadrzaj>
    <derivirana_varijabla naziv="DomainObject.Predmet.ProtustrankaIDrugiAdressOIB_1">iD Home Style d.o.o. za trgovinu i usluge, OIB 24618226336, Zagorska 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 Home Style d.o.o. za trgovinu i usluge</item>
      <item>Financijska agencija</item>
    </izvorni_sadrzaj>
    <derivirana_varijabla naziv="DomainObject.Predmet.SudioniciListNaziv_1">
      <item>iD Home Style d.o.o. za trgovinu i usluge</item>
      <item>Financijska agencija</item>
    </derivirana_varijabla>
  </DomainObject.Predmet.SudioniciListNaziv>
  <DomainObject.Predmet.SudioniciListAdressOIB>
    <izvorni_sadrzaj>
      <item>iD Home Style d.o.o. za trgovinu i usluge, OIB 24618226336, Zagorska 3,42000 Varaždin</item>
      <item>Financijska agencija, OIB 85821130368, A.CESARCA 2,42000 Varaždin</item>
    </izvorni_sadrzaj>
    <derivirana_varijabla naziv="DomainObject.Predmet.SudioniciListAdressOIB_1">
      <item>iD Home Style d.o.o. za trgovinu i usluge, OIB 24618226336, Zagorska 3,42000 Varaždin</item>
      <item>Financijska agencija, OIB 85821130368, A.CESARCA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A57C0B-A373-45FD-9F22-0880882ABFC3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520</properties:Words>
  <properties:Characters>2749</properties:Characters>
  <properties:Lines>82</properties:Lines>
  <properties:Paragraphs>19</properties:Paragraphs>
  <properties:TotalTime>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>Prazni eSPIS predložak s naputkom</vt:lpstr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2019-09-16T09:32:00Z</cp:lastPrinted>
  <dcterms:modified xmlns:xsi="http://www.w3.org/2001/XMLSchema-instance" xsi:type="dcterms:W3CDTF">2019-09-16T09:32:00Z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St-251/2019-3 / Odluka - Oglas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