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944a" w14:paraId="c89944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259E" w:rsidP="0069259E" w:rsidR="0069259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St-17/2015-2.</w:t>
      </w:r>
    </w:p>
    <w:p w:rsidRDefault="0069259E" w:rsidP="0069259E" w:rsidR="0069259E">
      <w:pPr>
        <w:jc w:val="center"/>
        <w:rPr>
          <w:rFonts w:cs="Arial" w:hAnsi="Arial" w:ascii="Arial"/>
          <w:b/>
          <w:noProof/>
        </w:rPr>
      </w:pPr>
    </w:p>
    <w:p w:rsidRDefault="0069259E" w:rsidP="0069259E" w:rsidR="0069259E">
      <w:pPr>
        <w:jc w:val="center"/>
        <w:rPr>
          <w:rFonts w:cs="Arial" w:hAnsi="Arial" w:ascii="Arial"/>
          <w:b/>
          <w:noProof/>
        </w:rPr>
      </w:pPr>
    </w:p>
    <w:p w:rsidRDefault="0069259E" w:rsidP="0069259E" w:rsidR="0069259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9259E" w:rsidP="0069259E" w:rsidR="0069259E">
      <w:pPr>
        <w:rPr>
          <w:rFonts w:cs="Arial" w:hAnsi="Arial" w:ascii="Arial"/>
          <w:b/>
          <w:noProof/>
        </w:rPr>
      </w:pPr>
    </w:p>
    <w:p w:rsidRDefault="0069259E" w:rsidP="0069259E" w:rsidR="0069259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9259E" w:rsidP="0069259E" w:rsidR="0069259E">
      <w:pPr>
        <w:jc w:val="center"/>
        <w:outlineLvl w:val="0"/>
        <w:rPr>
          <w:rFonts w:cs="Arial" w:hAnsi="Arial" w:ascii="Arial"/>
          <w:noProof/>
        </w:rPr>
      </w:pPr>
    </w:p>
    <w:p w:rsidRDefault="0069259E" w:rsidP="0069259E" w:rsidR="0069259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dužnika HALAS d.o.o. za poljoprivrednu proizvodnju i trgovinu iz Brezika 4, MBS 010053738, OIB 95099894153, da se nad njim otvori stečajni postupak, d</w:t>
      </w:r>
      <w:r>
        <w:rPr>
          <w:rFonts w:cs="Arial" w:hAnsi="Arial" w:ascii="Arial"/>
          <w:noProof/>
        </w:rPr>
        <w:t>ana 14. listopada 2016. godine</w:t>
      </w:r>
    </w:p>
    <w:p w:rsidRDefault="0069259E" w:rsidP="0069259E" w:rsidR="0069259E">
      <w:pPr>
        <w:ind w:firstLine="851"/>
        <w:jc w:val="both"/>
        <w:rPr>
          <w:rFonts w:cs="Arial" w:hAnsi="Arial" w:ascii="Arial"/>
          <w:noProof/>
        </w:rPr>
      </w:pPr>
    </w:p>
    <w:p w:rsidRDefault="0069259E" w:rsidP="0069259E" w:rsidR="0069259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9259E" w:rsidP="0069259E" w:rsidR="0069259E">
      <w:pPr>
        <w:jc w:val="center"/>
        <w:rPr>
          <w:rFonts w:cs="Arial" w:hAnsi="Arial" w:ascii="Arial"/>
        </w:rPr>
      </w:pPr>
    </w:p>
    <w:p w:rsidRDefault="0069259E" w:rsidP="0069259E" w:rsidR="0069259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HALAS d.o.o. za poljoprivrednu proizvodnju i trgovinu iz Brezika 4, MBS 010053738, OIB 95099894153.  </w:t>
      </w:r>
    </w:p>
    <w:p w:rsidRDefault="0069259E" w:rsidP="0069259E" w:rsidR="0069259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69259E" w:rsidP="0069259E" w:rsidR="0069259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07. studenog 2016. godine u 12,00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9259E" w:rsidP="0069259E" w:rsidR="0069259E">
      <w:pPr>
        <w:ind w:firstLine="851"/>
        <w:jc w:val="both"/>
        <w:rPr>
          <w:rFonts w:cs="Arial" w:hAnsi="Arial" w:ascii="Arial"/>
          <w:noProof/>
        </w:rPr>
      </w:pPr>
    </w:p>
    <w:p w:rsidRDefault="0069259E" w:rsidP="0069259E" w:rsidR="0069259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Ivan Halas.</w:t>
      </w:r>
    </w:p>
    <w:p w:rsidRDefault="0069259E" w:rsidP="0069259E" w:rsidR="0069259E">
      <w:pPr>
        <w:ind w:left="851"/>
        <w:jc w:val="both"/>
        <w:rPr>
          <w:rFonts w:cs="Arial" w:hAnsi="Arial" w:ascii="Arial"/>
          <w:noProof/>
        </w:rPr>
      </w:pPr>
    </w:p>
    <w:p w:rsidRDefault="0069259E" w:rsidP="0069259E" w:rsidR="0069259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Ivanu Halasu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9259E" w:rsidP="0069259E" w:rsidR="0069259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69259E" w:rsidP="0069259E" w:rsidR="0069259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9259E" w:rsidP="0069259E" w:rsidR="0069259E">
      <w:pPr>
        <w:jc w:val="center"/>
        <w:outlineLvl w:val="0"/>
        <w:rPr>
          <w:rFonts w:cs="Arial" w:hAnsi="Arial" w:ascii="Arial"/>
          <w:noProof/>
        </w:rPr>
      </w:pPr>
    </w:p>
    <w:p w:rsidRDefault="0069259E" w:rsidP="0069259E" w:rsidR="0069259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Zakosnki zastupnik tvrtke dužnika Ivan Halas dostavio je sudu prijedlog za pokretanje stečaja nad tvrtkom HALAS d.o.o. iz Brezika. Uz prijedlog je dostavio prokazni popis imvine u kojem tvrdi da imovine nema te izvješće o solventnosti na dan 15.03.2015. godine iz kojeg proizlazi da je račun tvrtke neprekidno blokiran 3007 dana do dana izdavanja izvješća. </w:t>
      </w:r>
      <w:r>
        <w:rPr>
          <w:rFonts w:cs="Arial" w:hAnsi="Arial" w:ascii="Arial"/>
        </w:rPr>
        <w:t xml:space="preserve">              </w:t>
      </w:r>
    </w:p>
    <w:p w:rsidRDefault="0069259E" w:rsidP="0069259E" w:rsidR="0069259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69259E" w:rsidP="0069259E" w:rsidR="0069259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je pozvan predlagatelj i ujedno zakonski zastupnik dužnika.   </w:t>
      </w:r>
    </w:p>
    <w:p w:rsidRDefault="0069259E" w:rsidP="0069259E" w:rsidR="0069259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9259E" w:rsidP="0069259E" w:rsidR="0069259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listopada 2016. godine </w:t>
      </w:r>
    </w:p>
    <w:p w:rsidRDefault="0069259E" w:rsidP="0069259E" w:rsidR="0069259E">
      <w:pPr>
        <w:jc w:val="both"/>
        <w:rPr>
          <w:rFonts w:cs="Arial" w:hAnsi="Arial" w:ascii="Arial"/>
          <w:noProof/>
        </w:rPr>
      </w:pPr>
    </w:p>
    <w:p w:rsidRDefault="0069259E" w:rsidP="0069259E" w:rsidR="0069259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69259E" w:rsidP="0069259E" w:rsidR="0069259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9259E" w:rsidP="0069259E" w:rsidR="0069259E">
      <w:pPr>
        <w:jc w:val="both"/>
        <w:rPr>
          <w:rFonts w:cs="Arial" w:hAnsi="Arial" w:ascii="Arial"/>
          <w:noProof/>
        </w:rPr>
      </w:pPr>
    </w:p>
    <w:p w:rsidRDefault="0069259E" w:rsidP="0069259E" w:rsidR="0069259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69259E" w:rsidP="0069259E" w:rsidR="0069259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69259E" w:rsidP="0069259E" w:rsidR="0069259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9259E" w:rsidP="0069259E" w:rsidR="0069259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69259E" w:rsidP="0069259E" w:rsidR="0069259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              </w:t>
      </w:r>
    </w:p>
    <w:p w:rsidRDefault="0069259E" w:rsidP="0069259E" w:rsidR="0069259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9259E" w:rsidP="0069259E" w:rsidR="0069259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Bj.14.10.2016.g.</w:t>
      </w:r>
    </w:p>
    <w:p w:rsidRDefault="0069259E" w:rsidP="0069259E" w:rsidR="0069259E">
      <w:pPr>
        <w:rPr>
          <w:rFonts w:cs="Arial" w:hAnsi="Arial" w:ascii="Arial"/>
        </w:rPr>
      </w:pPr>
    </w:p>
    <w:p w:rsidRDefault="0069259E" w:rsidP="0069259E" w:rsidR="0069259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59E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700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St-17/2015-2</izvorni_sadrzaj>
    <derivirana_varijabla naziv="DomainObject.Oznaka_1">St-17/2015-2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HALAS društvo s ograničenom odgovornošću za poljoprivrednu proizvodnju i trgovinu BREZIK</izvorni_sadrzaj>
    <derivirana_varijabla naziv="DomainObject.Predmet.StrankaFormated_1">  HALAS društvo s ograničenom odgovornošću za poljoprivrednu proizvodnju i trgovinu BREZIK</derivirana_varijabla>
  </DomainObject.Predmet.StrankaFormated>
  <DomainObject.Predmet.StrankaFormatedOIB>
    <izvorni_sadrzaj>  HALAS društvo s ograničenom odgovornošću za poljoprivrednu proizvodnju i trgovinu BREZIK, OIB 95099894153</izvorni_sadrzaj>
    <derivirana_varijabla naziv="DomainObject.Predmet.StrankaFormatedOIB_1">  HALAS društvo s ograničenom odgovornošću za poljoprivrednu proizvodnju i trgovinu BREZIK, OIB 95099894153</derivirana_varijabla>
  </DomainObject.Predmet.StrankaFormatedOIB>
  <DomainObject.Predmet.StrankaFormatedWithAdress>
    <izvorni_sadrzaj> HALAS društvo s ograničenom odgovornošću za poljoprivrednu proizvodnju i trgovinu BREZIK, Brezik 4, 33518 Brezik</izvorni_sadrzaj>
    <derivirana_varijabla naziv="DomainObject.Predmet.StrankaFormatedWithAdress_1"> HALAS društvo s ograničenom odgovornošću za poljoprivrednu proizvodnju i trgovinu BREZIK, Brezik 4, 33518 Brezik</derivirana_varijabla>
  </DomainObject.Predmet.StrankaFormatedWithAdress>
  <DomainObject.Predmet.StrankaFormatedWithAdressOIB>
    <izvorni_sadrzaj> HALAS društvo s ograničenom odgovornošću za poljoprivrednu proizvodnju i trgovinu BREZIK, OIB 95099894153, Brezik 4, 33518 Brezik</izvorni_sadrzaj>
    <derivirana_varijabla naziv="DomainObject.Predmet.StrankaFormatedWithAdressOIB_1"> HALAS društvo s ograničenom odgovornošću za poljoprivrednu proizvodnju i trgovinu BREZIK, OIB 95099894153, Brezik 4, 33518 Brezik</derivirana_varijabla>
  </DomainObject.Predmet.StrankaFormatedWithAdressOIB>
  <DomainObject.Predmet.StrankaWithAdress>
    <izvorni_sadrzaj>HALAS društvo s ograničenom odgovornošću za poljoprivrednu proizvodnju i trgovinu BREZIK Brezik 4,33518 Brezik</izvorni_sadrzaj>
    <derivirana_varijabla naziv="DomainObject.Predmet.StrankaWithAdress_1">HALAS društvo s ograničenom odgovornošću za poljoprivrednu proizvodnju i trgovinu BREZIK Brezik 4,33518 Brezik</derivirana_varijabla>
  </DomainObject.Predmet.StrankaWithAdress>
  <DomainObject.Predmet.StrankaWithAdressOIB>
    <izvorni_sadrzaj>HALAS društvo s ograničenom odgovornošću za poljoprivrednu proizvodnju i trgovinu BREZIK, OIB 95099894153, Brezik 4,33518 Brezik</izvorni_sadrzaj>
    <derivirana_varijabla naziv="DomainObject.Predmet.StrankaWithAdressOIB_1">HALAS društvo s ograničenom odgovornošću za poljoprivrednu proizvodnju i trgovinu BREZIK, OIB 95099894153, Brezik 4,33518 Brezik</derivirana_varijabla>
  </DomainObject.Predmet.StrankaWithAdressOIB>
  <DomainObject.Predmet.StrankaNazivFormated>
    <izvorni_sadrzaj>HALAS društvo s ograničenom odgovornošću za poljoprivrednu proizvodnju i trgovinu BREZIK</izvorni_sadrzaj>
    <derivirana_varijabla naziv="DomainObject.Predmet.StrankaNazivFormated_1">HALAS društvo s ograničenom odgovornošću za poljoprivrednu proizvodnju i trgovinu BREZIK</derivirana_varijabla>
  </DomainObject.Predmet.StrankaNazivFormated>
  <DomainObject.Predmet.StrankaNazivFormatedOIB>
    <izvorni_sadrzaj>HALAS društvo s ograničenom odgovornošću za poljoprivrednu proizvodnju i trgovinu BREZIK, OIB 95099894153</izvorni_sadrzaj>
    <derivirana_varijabla naziv="DomainObject.Predmet.StrankaNazivFormatedOIB_1">HALAS društvo s ograničenom odgovornošću za poljoprivrednu proizvodnju i trgovinu BREZIK, OIB 95099894153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HALAS društvo s ograničenom odgovornošću za poljoprivrednu proizvodnju i trgovinu BREZIK</item>
    </izvorni_sadrzaj>
    <derivirana_varijabla naziv="DomainObject.Predmet.StrankaListFormated_1">
      <item>HALAS društvo s ograničenom odgovornošću za poljoprivrednu proizvodnju i trgovinu BREZIK</item>
    </derivirana_varijabla>
  </DomainObject.Predmet.StrankaListFormated>
  <DomainObject.Predmet.StrankaListFormatedOIB>
    <izvorni_sadrzaj>
      <item>HALAS društvo s ograničenom odgovornošću za poljoprivrednu proizvodnju i trgovinu BREZIK, OIB 95099894153</item>
    </izvorni_sadrzaj>
    <derivirana_varijabla naziv="DomainObject.Predmet.StrankaListFormatedOIB_1">
      <item>HALAS društvo s ograničenom odgovornošću za poljoprivrednu proizvodnju i trgovinu BREZIK, OIB 95099894153</item>
    </derivirana_varijabla>
  </DomainObject.Predmet.StrankaListFormatedOIB>
  <DomainObject.Predmet.StrankaListFormatedWithAdress>
    <izvorni_sadrzaj>
      <item>HALAS društvo s ograničenom odgovornošću za poljoprivrednu proizvodnju i trgovinu BREZIK, Brezik 4, 33518 Brezik</item>
    </izvorni_sadrzaj>
    <derivirana_varijabla naziv="DomainObject.Predmet.StrankaListFormatedWithAdress_1">
      <item>HALAS društvo s ograničenom odgovornošću za poljoprivrednu proizvodnju i trgovinu BREZIK, Brezik 4, 33518 Brezik</item>
    </derivirana_varijabla>
  </DomainObject.Predmet.StrankaListFormatedWithAdress>
  <DomainObject.Predmet.StrankaListFormatedWithAdressOIB>
    <izvorni_sadrzaj>
      <item>HALAS društvo s ograničenom odgovornošću za poljoprivrednu proizvodnju i trgovinu BREZIK, OIB 95099894153, Brezik 4, 33518 Brezik</item>
    </izvorni_sadrzaj>
    <derivirana_varijabla naziv="DomainObject.Predmet.StrankaListFormatedWithAdressOIB_1">
      <item>HALAS društvo s ograničenom odgovornošću za poljoprivrednu proizvodnju i trgovinu BREZIK, OIB 95099894153, Brezik 4, 33518 Brezik</item>
    </derivirana_varijabla>
  </DomainObject.Predmet.StrankaListFormatedWithAdressOIB>
  <DomainObject.Predmet.StrankaListNazivFormated>
    <izvorni_sadrzaj>
      <item>HALAS društvo s ograničenom odgovornošću za poljoprivrednu proizvodnju i trgovinu BREZIK</item>
    </izvorni_sadrzaj>
    <derivirana_varijabla naziv="DomainObject.Predmet.StrankaListNazivFormated_1">
      <item>HALAS društvo s ograničenom odgovornošću za poljoprivrednu proizvodnju i trgovinu BREZIK</item>
    </derivirana_varijabla>
  </DomainObject.Predmet.StrankaListNazivFormated>
  <DomainObject.Predmet.StrankaListNazivFormatedOIB>
    <izvorni_sadrzaj>
      <item>HALAS društvo s ograničenom odgovornošću za poljoprivrednu proizvodnju i trgovinu BREZIK, OIB 95099894153</item>
    </izvorni_sadrzaj>
    <derivirana_varijabla naziv="DomainObject.Predmet.StrankaListNazivFormatedOIB_1">
      <item>HALAS društvo s ograničenom odgovornošću za poljoprivrednu proizvodnju i trgovinu BREZIK, OIB 95099894153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St-17/2015-2</izvorni_sadrzaj>
    <derivirana_varijabla naziv="DomainObject.PoslovniBrojDokumenta_1">St-17/2015-2</derivirana_varijabla>
  </DomainObject.PoslovniBrojDokumenta>
  <DomainObject.Predmet.StrankaIDrugi>
    <izvorni_sadrzaj>HALAS društvo s ograničenom odgovornošću za poljoprivrednu proizvodnju i trgovinu BREZIK</izvorni_sadrzaj>
    <derivirana_varijabla naziv="DomainObject.Predmet.StrankaIDrugi_1">HALAS društvo s ograničenom odgovornošću za poljoprivrednu proizvodnju i trgovinu BREZIK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HALAS društvo s ograničenom odgovornošću za poljoprivrednu proizvodnju i trgovinu BREZIK, OIB 95099894153, Brezik 4, 33518 Brezik</izvorni_sadrzaj>
    <derivirana_varijabla naziv="DomainObject.Predmet.StrankaIDrugiAdressOIB_1">HALAS društvo s ograničenom odgovornošću za poljoprivrednu proizvodnju i trgovinu BREZIK, OIB 95099894153, Brezik 4, 33518 Brezik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HALAS društvo s ograničenom odgovornošću za poljoprivrednu proizvodnju i trgovinu BREZIK</item>
    </izvorni_sadrzaj>
    <derivirana_varijabla naziv="DomainObject.Predmet.SudioniciListNaziv_1">
      <item>HALAS društvo s ograničenom odgovornošću za poljoprivrednu proizvodnju i trgovinu BREZIK</item>
    </derivirana_varijabla>
  </DomainObject.Predmet.SudioniciListNaziv>
  <DomainObject.Predmet.SudioniciListAdressOIB>
    <izvorni_sadrzaj>
      <item>HALAS društvo s ograničenom odgovornošću za poljoprivrednu proizvodnju i trgovinu BREZIK, OIB 95099894153, Brezik 4,33518 Brezik</item>
    </izvorni_sadrzaj>
    <derivirana_varijabla naziv="DomainObject.Predmet.SudioniciListAdressOIB_1">
      <item>HALAS društvo s ograničenom odgovornošću za poljoprivrednu proizvodnju i trgovinu BREZIK, OIB 95099894153, Brezik 4,33518 Brezik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A87552-538E-4B04-B228-EECB04E90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430</properties:Words>
  <properties:Characters>2369</properties:Characters>
  <properties:Lines>72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2016-10-14T10:54:00Z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