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53b9" w14:paraId="a0053b9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3012A6">
        <w:rPr>
          <w:b/>
        </w:rPr>
        <w:t>95</w:t>
      </w:r>
      <w:r w:rsidR="00CD301A">
        <w:rPr>
          <w:b/>
        </w:rPr>
        <w:t>4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BB0D0F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BB0D0F">
        <w:t xml:space="preserve">MAROMIS d.o.o. Split, Sinjska ulica 7, OIB: 54734747059, </w:t>
      </w:r>
      <w:r w:rsidR="007F41AD">
        <w:t>dana 1</w:t>
      </w:r>
      <w:r w:rsidR="00BB0D0F">
        <w:t>5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BB0D0F">
        <w:t>MAROMIS d.o.o. Split, Sinjska ulica 7, OIB: 54734747059</w:t>
      </w:r>
      <w:r w:rsidR="007F41AD">
        <w:t xml:space="preserve">,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BB0D0F">
        <w:t>5</w:t>
      </w:r>
      <w:r w:rsidR="007F41AD">
        <w:t>. siječnja 2018</w:t>
      </w:r>
      <w:r w:rsidR="007E310B">
        <w:t>.g. u 1</w:t>
      </w:r>
      <w:r w:rsidR="00BB0D0F">
        <w:t>0</w:t>
      </w:r>
      <w:r w:rsidR="007F41AD">
        <w:t>,</w:t>
      </w:r>
      <w:r w:rsidR="00BB0D0F">
        <w:t>4</w:t>
      </w:r>
      <w:r w:rsidR="007F41AD">
        <w:t>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3012A6">
        <w:t>Marina Mamić</w:t>
      </w:r>
      <w:r w:rsidR="009D3969" w:rsidRPr="0097630A">
        <w:t>,</w:t>
      </w:r>
      <w:r w:rsidR="009D3969">
        <w:t xml:space="preserve"> </w:t>
      </w:r>
      <w:r w:rsidR="003012A6">
        <w:t xml:space="preserve">Kruge 9., </w:t>
      </w:r>
      <w:r w:rsidR="009D3969">
        <w:t xml:space="preserve">Zagreb, OIB: </w:t>
      </w:r>
      <w:r w:rsidR="003012A6">
        <w:t>12021589075</w:t>
      </w:r>
      <w:r w:rsidR="009D3969">
        <w:t>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BB0D0F">
        <w:t>MAROMIS d.o.o. Split, Sinjska ulica 7, OIB: 54734747059</w:t>
      </w:r>
      <w:r w:rsidR="007F41AD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13CCB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3012A6">
        <w:t>1263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3012A6">
        <w:t>28</w:t>
      </w:r>
      <w:r w:rsidR="00987A3F" w:rsidRPr="0097630A">
        <w:t xml:space="preserve">. </w:t>
      </w:r>
      <w:r w:rsidR="001B09BC">
        <w:t>s</w:t>
      </w:r>
      <w:r w:rsidR="00013CCB">
        <w:t>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3012A6">
        <w:t>28</w:t>
      </w:r>
      <w:r w:rsidR="00987A3F" w:rsidRPr="0097630A">
        <w:t>.</w:t>
      </w:r>
      <w:r w:rsidR="005362A0">
        <w:t xml:space="preserve"> </w:t>
      </w:r>
      <w:r w:rsidR="001B09BC">
        <w:t>s</w:t>
      </w:r>
      <w:r w:rsidR="00013CCB">
        <w:t>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BB0D0F">
        <w:rPr>
          <w:b/>
        </w:rPr>
        <w:t>5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B0D0F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F01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113333">
          <w:t>95</w:t>
        </w:r>
        <w:r w:rsidR="00CD301A">
          <w:t>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13333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B5F01"/>
    <w:rsid w:val="001E068E"/>
    <w:rsid w:val="00200E7B"/>
    <w:rsid w:val="002216B1"/>
    <w:rsid w:val="002355AF"/>
    <w:rsid w:val="00283DC1"/>
    <w:rsid w:val="002A1E01"/>
    <w:rsid w:val="002C38A7"/>
    <w:rsid w:val="002F2380"/>
    <w:rsid w:val="003012A6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0471"/>
    <w:rsid w:val="00B469E7"/>
    <w:rsid w:val="00B470A8"/>
    <w:rsid w:val="00B5054E"/>
    <w:rsid w:val="00BB08D8"/>
    <w:rsid w:val="00BB0D0F"/>
    <w:rsid w:val="00BB40F3"/>
    <w:rsid w:val="00BD77F4"/>
    <w:rsid w:val="00C22518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F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F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F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F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F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F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F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F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MAROMIS d.o.o. za trgovinu, ugostiteljstvo i usluge</izvorni_sadrzaj>
    <derivirana_varijabla naziv="DomainObject.Predmet.ProtustrankaFormated_1">  MAROMIS d.o.o. za trgovinu, ugostiteljstvo i usluge</derivirana_varijabla>
  </DomainObject.Predmet.ProtustrankaFormated>
  <DomainObject.Predmet.ProtustrankaFormatedOIB>
    <izvorni_sadrzaj>  MAROMIS d.o.o. za trgovinu, ugostiteljstvo i usluge, OIB 54734747059</izvorni_sadrzaj>
    <derivirana_varijabla naziv="DomainObject.Predmet.ProtustrankaFormatedOIB_1">  MAROMIS d.o.o. za trgovinu, ugostiteljstvo i usluge, OIB 54734747059</derivirana_varijabla>
  </DomainObject.Predmet.ProtustrankaFormatedOIB>
  <DomainObject.Predmet.ProtustrankaFormatedWithAdress>
    <izvorni_sadrzaj> MAROMIS d.o.o. za trgovinu, ugostiteljstvo i usluge, Sinjska Ulica 7, 21000 Split</izvorni_sadrzaj>
    <derivirana_varijabla naziv="DomainObject.Predmet.ProtustrankaFormatedWithAdress_1"> MAROMIS d.o.o. za trgovinu, ugostiteljstvo i usluge, Sinjska Ulica 7, 21000 Split</derivirana_varijabla>
  </DomainObject.Predmet.ProtustrankaFormatedWithAdress>
  <DomainObject.Predmet.ProtustrankaFormatedWithAdressOIB>
    <izvorni_sadrzaj> MAROMIS d.o.o. za trgovinu, ugostiteljstvo i usluge, OIB 54734747059, Sinjska Ulica 7, 21000 Split</izvorni_sadrzaj>
    <derivirana_varijabla naziv="DomainObject.Predmet.ProtustrankaFormatedWithAdressOIB_1"> MAROMIS d.o.o. za trgovinu, ugostiteljstvo i usluge, OIB 54734747059, Sinjska Ulica 7, 21000 Split</derivirana_varijabla>
  </DomainObject.Predmet.ProtustrankaFormatedWithAdressOIB>
  <DomainObject.Predmet.ProtustrankaWithAdress>
    <izvorni_sadrzaj>MAROMIS d.o.o. za trgovinu, ugostiteljstvo i usluge Sinjska Ulica 7, 21000 Split</izvorni_sadrzaj>
    <derivirana_varijabla naziv="DomainObject.Predmet.ProtustrankaWithAdress_1">MAROMIS d.o.o. za trgovinu, ugostiteljstvo i usluge Sinjska Ulica 7, 21000 Split</derivirana_varijabla>
  </DomainObject.Predmet.ProtustrankaWithAdress>
  <DomainObject.Predmet.ProtustrankaWithAdressOIB>
    <izvorni_sadrzaj>MAROMIS d.o.o. za trgovinu, ugostiteljstvo i usluge, OIB 54734747059, Sinjska Ulica 7, 21000 Split</izvorni_sadrzaj>
    <derivirana_varijabla naziv="DomainObject.Predmet.ProtustrankaWithAdressOIB_1">MAROMIS d.o.o. za trgovinu, ugostiteljstvo i usluge, OIB 54734747059, Sinjska Ulica 7, 21000 Split</derivirana_varijabla>
  </DomainObject.Predmet.ProtustrankaWithAdressOIB>
  <DomainObject.Predmet.ProtustrankaNazivFormated>
    <izvorni_sadrzaj>MAROMIS d.o.o. za trgovinu, ugostiteljstvo i usluge</izvorni_sadrzaj>
    <derivirana_varijabla naziv="DomainObject.Predmet.ProtustrankaNazivFormated_1">MAROMIS d.o.o. za trgovinu, ugostiteljstvo i usluge</derivirana_varijabla>
  </DomainObject.Predmet.ProtustrankaNazivFormated>
  <DomainObject.Predmet.ProtustrankaNazivFormatedOIB>
    <izvorni_sadrzaj>MAROMIS d.o.o. za trgovinu, ugostiteljstvo i usluge, OIB 54734747059</izvorni_sadrzaj>
    <derivirana_varijabla naziv="DomainObject.Predmet.ProtustrankaNazivFormatedOIB_1">MAROMIS d.o.o. za trgovinu, ugostiteljstvo i usluge, OIB 54734747059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22693.59</izvorni_sadrzaj>
    <derivirana_varijabla naziv="DomainObject.Predmet.TrenutnaVrijednost_1">22693.59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MAROMIS d.o.o. za trgovinu, ugostiteljstvo i usluge</item>
    </izvorni_sadrzaj>
    <derivirana_varijabla naziv="DomainObject.Predmet.ProtuStrankaListFormated_1">
      <item>MAROMIS d.o.o. za trgovinu, ugostiteljstvo i usluge</item>
    </derivirana_varijabla>
  </DomainObject.Predmet.ProtuStrankaListFormated>
  <DomainObject.Predmet.ProtuStrankaListFormatedOIB>
    <izvorni_sadrzaj>
      <item>MAROMIS d.o.o. za trgovinu, ugostiteljstvo i usluge, OIB 54734747059</item>
    </izvorni_sadrzaj>
    <derivirana_varijabla naziv="DomainObject.Predmet.ProtuStrankaListFormatedOIB_1">
      <item>MAROMIS d.o.o. za trgovinu, ugostiteljstvo i usluge, OIB 54734747059</item>
    </derivirana_varijabla>
  </DomainObject.Predmet.ProtuStrankaListFormatedOIB>
  <DomainObject.Predmet.ProtuStrankaListFormatedWithAdress>
    <izvorni_sadrzaj>
      <item>MAROMIS d.o.o. za trgovinu, ugostiteljstvo i usluge, Sinjska Ulica 7, 21000 Split</item>
    </izvorni_sadrzaj>
    <derivirana_varijabla naziv="DomainObject.Predmet.ProtuStrankaListFormatedWithAdress_1">
      <item>MAROMIS d.o.o. za trgovinu, ugostiteljstvo i usluge, Sinjska Ulica 7, 21000 Split</item>
    </derivirana_varijabla>
  </DomainObject.Predmet.ProtuStrankaListFormatedWithAdress>
  <DomainObject.Predmet.ProtuStrankaListFormatedWithAdressOIB>
    <izvorni_sadrzaj>
      <item>MAROMIS d.o.o. za trgovinu, ugostiteljstvo i usluge, OIB 54734747059, Sinjska Ulica 7, 21000 Split</item>
    </izvorni_sadrzaj>
    <derivirana_varijabla naziv="DomainObject.Predmet.ProtuStrankaListFormatedWithAdressOIB_1">
      <item>MAROMIS d.o.o. za trgovinu, ugostiteljstvo i usluge, OIB 54734747059, Sinjska Ulica 7, 21000 Split</item>
    </derivirana_varijabla>
  </DomainObject.Predmet.ProtuStrankaListFormatedWithAdressOIB>
  <DomainObject.Predmet.ProtuStrankaListNazivFormated>
    <izvorni_sadrzaj>
      <item>MAROMIS d.o.o. za trgovinu, ugostiteljstvo i usluge</item>
    </izvorni_sadrzaj>
    <derivirana_varijabla naziv="DomainObject.Predmet.ProtuStrankaListNazivFormated_1">
      <item>MAROMIS d.o.o. za trgovinu, ugostiteljstvo i usluge</item>
    </derivirana_varijabla>
  </DomainObject.Predmet.ProtuStrankaListNazivFormated>
  <DomainObject.Predmet.ProtuStrankaListNazivFormatedOIB>
    <izvorni_sadrzaj>
      <item>MAROMIS d.o.o. za trgovinu, ugostiteljstvo i usluge, OIB 54734747059</item>
    </izvorni_sadrzaj>
    <derivirana_varijabla naziv="DomainObject.Predmet.ProtuStrankaListNazivFormatedOIB_1">
      <item>MAROMIS d.o.o. za trgovinu, ugostiteljstvo i usluge, OIB 54734747059</item>
    </derivirana_varijabla>
  </DomainObject.Predmet.ProtuStrankaListNazivFormatedOIB>
  <DomainObject.Predmet.OstaliListFormated>
    <izvorni_sadrzaj>
      <item>Mario Abel</item>
    </izvorni_sadrzaj>
    <derivirana_varijabla naziv="DomainObject.Predmet.OstaliListFormated_1">
      <item>Mario Abel</item>
    </derivirana_varijabla>
  </DomainObject.Predmet.OstaliListFormated>
  <DomainObject.Predmet.OstaliListFormatedOIB>
    <izvorni_sadrzaj>
      <item>Mario Abel, OIB 69796011104</item>
    </izvorni_sadrzaj>
    <derivirana_varijabla naziv="DomainObject.Predmet.OstaliListFormatedOIB_1">
      <item>Mario Abel, OIB 69796011104</item>
    </derivirana_varijabla>
  </DomainObject.Predmet.OstaliListFormatedOIB>
  <DomainObject.Predmet.OstaliListFormatedWithAdress>
    <izvorni_sadrzaj>
      <item>Mario Abel, Dudovec 42, 10000 Zagreb</item>
    </izvorni_sadrzaj>
    <derivirana_varijabla naziv="DomainObject.Predmet.OstaliListFormatedWithAdress_1">
      <item>Mario Abel, Dudovec 42, 10000 Zagreb</item>
    </derivirana_varijabla>
  </DomainObject.Predmet.OstaliListFormatedWithAdress>
  <DomainObject.Predmet.OstaliListFormatedWithAdressOIB>
    <izvorni_sadrzaj>
      <item>Mario Abel, OIB 69796011104, Dudovec 42, 10000 Zagreb</item>
    </izvorni_sadrzaj>
    <derivirana_varijabla naziv="DomainObject.Predmet.OstaliListFormatedWithAdressOIB_1">
      <item>Mario Abel, OIB 69796011104, Dudovec 42, 10000 Zagreb</item>
    </derivirana_varijabla>
  </DomainObject.Predmet.OstaliListFormatedWithAdressOIB>
  <DomainObject.Predmet.OstaliListNazivFormated>
    <izvorni_sadrzaj>
      <item>Mario Abel</item>
    </izvorni_sadrzaj>
    <derivirana_varijabla naziv="DomainObject.Predmet.OstaliListNazivFormated_1">
      <item>Mario Abel</item>
    </derivirana_varijabla>
  </DomainObject.Predmet.OstaliListNazivFormated>
  <DomainObject.Predmet.OstaliListNazivFormatedOIB>
    <izvorni_sadrzaj>
      <item>Mario Abel, OIB 69796011104</item>
    </izvorni_sadrzaj>
    <derivirana_varijabla naziv="DomainObject.Predmet.OstaliListNazivFormatedOIB_1">
      <item>Mario Abel, OIB 69796011104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MAROMIS d.o.o. za trgovinu, ugostiteljstvo i usluge</izvorni_sadrzaj>
    <derivirana_varijabla naziv="DomainObject.Predmet.ProtustrankaIDrugi_1">MAROMIS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MAROMIS d.o.o. za trgovinu, ugostiteljstvo i usluge, OIB 54734747059, Sinjska Ulica 7, 21000 Split</izvorni_sadrzaj>
    <derivirana_varijabla naziv="DomainObject.Predmet.ProtustrankaIDrugiAdressOIB_1">MAROMIS d.o.o. za trgovinu, ugostiteljstvo i usluge, OIB 54734747059, Sinjska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MAROMIS d.o.o. za trgovinu, ugostiteljstvo i usluge</item>
      <item>FINANCIJSKA AGENCIJA, RC SPLIT</item>
      <item>Mario Abel</item>
    </izvorni_sadrzaj>
    <derivirana_varijabla naziv="DomainObject.Predmet.SudioniciListNaziv_1">
      <item>MAROMIS d.o.o. za trgovinu, ugostiteljstvo i usluge</item>
      <item>FINANCIJSKA AGENCIJA, RC SPLIT</item>
      <item>Mario Abel</item>
    </derivirana_varijabla>
  </DomainObject.Predmet.SudioniciListNaziv>
  <DomainObject.Predmet.SudioniciListAdressOIB>
    <izvorni_sadrzaj>
      <item>MAROMIS d.o.o. za trgovinu, ugostiteljstvo i usluge, OIB 54734747059, Sinjska Ulica 7,21000 Split</item>
      <item>FINANCIJSKA AGENCIJA, RC SPLIT, OIB 85821130368, Mažuranićevo šetalište 24 b,21000 Split</item>
      <item>Mario Abel, OIB 69796011104, Dudovec 42,10000 Zagreb</item>
    </izvorni_sadrzaj>
    <derivirana_varijabla naziv="DomainObject.Predmet.SudioniciListAdressOIB_1">
      <item>MAROMIS d.o.o. za trgovinu, ugostiteljstvo i usluge, OIB 54734747059, Sinjska Ulica 7,21000 Split</item>
      <item>FINANCIJSKA AGENCIJA, RC SPLIT, OIB 85821130368, Mažuranićevo šetalište 24 b,21000 Split</item>
      <item>Mario Abel, OIB 69796011104, Dudovec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54734747059</item>
      <item>, OIB 85821130368</item>
      <item>, OIB 69796011104</item>
    </izvorni_sadrzaj>
    <derivirana_varijabla naziv="DomainObject.Predmet.SudioniciListNazivOIB_1">
      <item>, OIB 54734747059</item>
      <item>, OIB 85821130368</item>
      <item>, OIB 69796011104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3343</properties:Characters>
  <properties:Lines>95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2018-01-15T09:18:00Z</dcterms:created>
  <dc:creator>stanka grcic</dc:creator>
  <cp:lastModifiedBy>Mara Marčinko</cp:lastModifiedBy>
  <cp:lastPrinted>2018-01-15T09:35:00Z</cp:lastPrinted>
  <dcterms:modified xmlns:xsi="http://www.w3.org/2001/XMLSchema-instance" xsi:type="dcterms:W3CDTF">2018-01-15T09:39:00Z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